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100.svg" ContentType="image/svg+xml"/>
  <Override PartName="/word/media/image102.svg" ContentType="image/svg+xml"/>
  <Override PartName="/word/media/image104.svg" ContentType="image/svg+xml"/>
  <Override PartName="/word/media/image106.svg" ContentType="image/svg+xml"/>
  <Override PartName="/word/media/image110.svg" ContentType="image/svg+xml"/>
  <Override PartName="/word/media/image112.svg" ContentType="image/svg+xml"/>
  <Override PartName="/word/media/image116.svg" ContentType="image/svg+xml"/>
  <Override PartName="/word/media/image118.svg" ContentType="image/svg+xml"/>
  <Override PartName="/word/media/image120.svg" ContentType="image/svg+xml"/>
  <Override PartName="/word/media/image122.svg" ContentType="image/svg+xml"/>
  <Override PartName="/word/media/image124.svg" ContentType="image/svg+xml"/>
  <Override PartName="/word/media/image126.svg" ContentType="image/svg+xml"/>
  <Override PartName="/word/media/image134.svg" ContentType="image/svg+xml"/>
  <Override PartName="/word/media/image136.svg" ContentType="image/svg+xml"/>
  <Override PartName="/word/media/image138.svg" ContentType="image/svg+xml"/>
  <Override PartName="/word/media/image139.svg" ContentType="image/svg+xml"/>
  <Override PartName="/word/media/image143.svg" ContentType="image/svg+xml"/>
  <Override PartName="/word/media/image145.svg" ContentType="image/svg+xml"/>
  <Override PartName="/word/media/image154.svg" ContentType="image/svg+xml"/>
  <Override PartName="/word/media/image156.svg" ContentType="image/svg+xml"/>
  <Override PartName="/word/media/image161.svg" ContentType="image/svg+xml"/>
  <Override PartName="/word/media/image163.svg" ContentType="image/svg+xml"/>
  <Override PartName="/word/media/image165.svg" ContentType="image/svg+xml"/>
  <Override PartName="/word/media/image211.svg" ContentType="image/svg+xml"/>
  <Override PartName="/word/media/image212.svg" ContentType="image/svg+xml"/>
  <Override PartName="/word/media/image214.svg" ContentType="image/svg+xml"/>
  <Override PartName="/word/media/image224.svg" ContentType="image/svg+xml"/>
  <Override PartName="/word/media/image227.svg" ContentType="image/svg+xml"/>
  <Override PartName="/word/media/image229.svg" ContentType="image/svg+xml"/>
  <Override PartName="/word/media/image237.svg" ContentType="image/svg+xml"/>
  <Override PartName="/word/media/image242.svg" ContentType="image/svg+xml"/>
  <Override PartName="/word/media/image244.svg" ContentType="image/svg+xml"/>
  <Override PartName="/word/media/image246.svg" ContentType="image/svg+xml"/>
  <Override PartName="/word/media/image45.svg" ContentType="image/svg+xml"/>
  <Override PartName="/word/media/image47.svg" ContentType="image/svg+xml"/>
  <Override PartName="/word/media/image49.svg" ContentType="image/svg+xml"/>
  <Override PartName="/word/media/image51.svg" ContentType="image/svg+xml"/>
  <Override PartName="/word/media/image59.svg" ContentType="image/svg+xml"/>
  <Override PartName="/word/media/image61.svg" ContentType="image/svg+xml"/>
  <Override PartName="/word/media/image72.svg" ContentType="image/svg+xml"/>
  <Override PartName="/word/media/image74.svg" ContentType="image/svg+xml"/>
  <Override PartName="/word/media/image76.svg" ContentType="image/svg+xml"/>
  <Override PartName="/word/media/image87.svg" ContentType="image/svg+xml"/>
  <Override PartName="/word/media/image89.svg" ContentType="image/svg+xml"/>
  <Override PartName="/word/media/image91.svg" ContentType="image/svg+xml"/>
  <Override PartName="/word/media/image93.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4C846522"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36FA1D4E" wp14:editId="35F468C4">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AD81FE0" w14:textId="2B04D871"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9A1C3E">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AD81FE0" w14:textId="2B04D871"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9A1C3E">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CD961E6">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11AC09C" wp14:editId="63C3893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39EF38CA" w:rsidR="00F53D08" w:rsidRPr="00F53D08" w:rsidRDefault="00F53D08" w:rsidP="00F53D08">
      <w:pPr>
        <w:rPr>
          <w:rtl/>
        </w:rPr>
      </w:pPr>
    </w:p>
    <w:p w14:paraId="34C3B6C0" w14:textId="29625F2C"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6560319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346C29C" w14:textId="16E867F1" w:rsidR="00F53D08" w:rsidRPr="00F53D08" w:rsidRDefault="00F53D08" w:rsidP="00F53D08">
      <w:pPr>
        <w:rPr>
          <w:rtl/>
        </w:rPr>
      </w:pPr>
    </w:p>
    <w:p w14:paraId="5CA4B2DC" w14:textId="66FA15DA" w:rsidR="00F53D08" w:rsidRPr="00F53D08" w:rsidRDefault="00F53D08" w:rsidP="00F53D08">
      <w:pPr>
        <w:rPr>
          <w:rtl/>
        </w:rPr>
      </w:pPr>
    </w:p>
    <w:p w14:paraId="356E9A1C" w14:textId="2C587A40" w:rsidR="00F53D08" w:rsidRPr="00F53D08" w:rsidRDefault="008E0D60" w:rsidP="00F53D08">
      <w:pPr>
        <w:rPr>
          <w:rtl/>
        </w:rPr>
      </w:pPr>
      <w:r>
        <w:rPr>
          <w:noProof/>
        </w:rPr>
        <mc:AlternateContent>
          <mc:Choice Requires="wps">
            <w:drawing>
              <wp:anchor distT="0" distB="0" distL="114300" distR="114300" simplePos="0" relativeHeight="252801024" behindDoc="0" locked="0" layoutInCell="1" allowOverlap="1" wp14:anchorId="1204E107" wp14:editId="6029E312">
                <wp:simplePos x="0" y="0"/>
                <wp:positionH relativeFrom="column">
                  <wp:posOffset>587375</wp:posOffset>
                </wp:positionH>
                <wp:positionV relativeFrom="paragraph">
                  <wp:posOffset>165282</wp:posOffset>
                </wp:positionV>
                <wp:extent cx="4478020" cy="15240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524000"/>
                        </a:xfrm>
                        <a:prstGeom prst="rect">
                          <a:avLst/>
                        </a:prstGeom>
                        <a:noFill/>
                        <a:ln w="6350">
                          <a:noFill/>
                        </a:ln>
                      </wps:spPr>
                      <wps:txbx>
                        <w:txbxContent>
                          <w:p w14:paraId="52640830" w14:textId="7061BCB5" w:rsidR="002771A2" w:rsidRPr="002771A2" w:rsidRDefault="004B6974" w:rsidP="002771A2">
                            <w:pPr>
                              <w:bidi w:val="0"/>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القيادة الاس</w:t>
                            </w:r>
                            <w:r w:rsidR="008E0D60">
                              <w:rPr>
                                <w:rFonts w:ascii="Adobe Arabic" w:hAnsi="Adobe Arabic" w:cs="Adobe Arabic" w:hint="cs"/>
                                <w:b/>
                                <w:bCs/>
                                <w:sz w:val="72"/>
                                <w:szCs w:val="96"/>
                                <w:rtl/>
                                <w:lang w:bidi="ar-SY"/>
                              </w:rPr>
                              <w:t xml:space="preserve">تراتيجية المستدامة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E107" id="Text Box 1608691354" o:spid="_x0000_s1027" type="#_x0000_t202" style="position:absolute;left:0;text-align:left;margin-left:46.25pt;margin-top:13pt;width:352.6pt;height:120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" filled="f" stroked="f" strokeweight=".5pt">
                <v:textbox>
                  <w:txbxContent>
                    <w:p w14:paraId="52640830" w14:textId="7061BCB5" w:rsidR="002771A2" w:rsidRPr="002771A2" w:rsidRDefault="004B6974" w:rsidP="002771A2">
                      <w:pPr>
                        <w:bidi w:val="0"/>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القيادة الاس</w:t>
                      </w:r>
                      <w:r w:rsidR="008E0D60">
                        <w:rPr>
                          <w:rFonts w:ascii="Adobe Arabic" w:hAnsi="Adobe Arabic" w:cs="Adobe Arabic" w:hint="cs"/>
                          <w:b/>
                          <w:bCs/>
                          <w:sz w:val="72"/>
                          <w:szCs w:val="96"/>
                          <w:rtl/>
                          <w:lang w:bidi="ar-SY"/>
                        </w:rPr>
                        <w:t xml:space="preserve">تراتيجية المستدامة </w:t>
                      </w:r>
                    </w:p>
                  </w:txbxContent>
                </v:textbox>
              </v:shape>
            </w:pict>
          </mc:Fallback>
        </mc:AlternateContent>
      </w:r>
    </w:p>
    <w:p w14:paraId="6F1AE522" w14:textId="0DDE831C" w:rsidR="00F53D08" w:rsidRPr="00F53D08" w:rsidRDefault="00F53D08" w:rsidP="00F53D08">
      <w:pPr>
        <w:rPr>
          <w:rtl/>
        </w:rPr>
      </w:pPr>
    </w:p>
    <w:p w14:paraId="75D535B2" w14:textId="2117E3D7" w:rsidR="00F53D08" w:rsidRPr="00F53D08" w:rsidRDefault="00F53D08" w:rsidP="00F53D08">
      <w:pPr>
        <w:rPr>
          <w:rtl/>
        </w:rPr>
      </w:pPr>
    </w:p>
    <w:p w14:paraId="0F79E0AF" w14:textId="7C5DDD42" w:rsidR="00F53D08" w:rsidRPr="00F53D08" w:rsidRDefault="00F53D08" w:rsidP="00F53D08">
      <w:pPr>
        <w:rPr>
          <w:rtl/>
        </w:rPr>
      </w:pPr>
    </w:p>
    <w:p w14:paraId="51AD4628" w14:textId="35F9E21D" w:rsidR="00F53D08" w:rsidRPr="00F53D08" w:rsidRDefault="00F53D08" w:rsidP="002771A2">
      <w:pPr>
        <w:rPr>
          <w:rtl/>
        </w:rPr>
      </w:pPr>
    </w:p>
    <w:p w14:paraId="7F69494A" w14:textId="2A6C4D62"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67F6E8CC" w:rsidR="00F53D08" w:rsidRPr="00F53D08" w:rsidRDefault="00F53D08" w:rsidP="00F53D08">
      <w:pPr>
        <w:rPr>
          <w:rtl/>
        </w:rPr>
      </w:pPr>
    </w:p>
    <w:p w14:paraId="410C1246" w14:textId="1B3A5A94" w:rsidR="00F53D08" w:rsidRPr="00F53D08" w:rsidRDefault="00636A52" w:rsidP="00636A52">
      <w:pPr>
        <w:tabs>
          <w:tab w:val="left" w:pos="3171"/>
        </w:tabs>
        <w:rPr>
          <w:rtl/>
          <w:lang w:bidi="ar-SY"/>
        </w:rPr>
      </w:pPr>
      <w:r>
        <w:tab/>
      </w:r>
    </w:p>
    <w:p w14:paraId="0725EB3D" w14:textId="49B5C626" w:rsidR="00F53D08" w:rsidRPr="00F53D08" w:rsidRDefault="00F53D08" w:rsidP="00F53D08">
      <w:pPr>
        <w:rPr>
          <w:rtl/>
        </w:rPr>
      </w:pPr>
    </w:p>
    <w:p w14:paraId="54BE3489" w14:textId="5D7F6F9A"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00E29150">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FF26083" w14:textId="6E0B8684"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128A7562">
            <wp:simplePos x="0" y="0"/>
            <wp:positionH relativeFrom="margin">
              <wp:align>center</wp:align>
            </wp:positionH>
            <wp:positionV relativeFrom="paragraph">
              <wp:posOffset>834299</wp:posOffset>
            </wp:positionV>
            <wp:extent cx="7622984" cy="4287928"/>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622984" cy="42879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306D34EB" w14:textId="4657DAB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336E698F" wp14:editId="01DF4767">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50" w:type="dxa"/>
        <w:tblLook w:val="04A0" w:firstRow="1" w:lastRow="0" w:firstColumn="1" w:lastColumn="0" w:noHBand="0" w:noVBand="1"/>
      </w:tblPr>
      <w:tblGrid>
        <w:gridCol w:w="284"/>
        <w:gridCol w:w="9355"/>
        <w:gridCol w:w="850"/>
      </w:tblGrid>
      <w:tr w:rsidR="0090459D" w:rsidRPr="00BB40FB" w14:paraId="295B6220" w14:textId="77777777" w:rsidTr="00D23D71">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DECDA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27D2C67"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71D47E2" w14:textId="0EB60645"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14:paraId="4D28B0D5"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1D021D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B01CFD"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14:paraId="3754D97F" w14:textId="46A5A60F"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CEB4A8B"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2D14B11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DADE22" w14:textId="6A8A3BEF"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9A1C3E">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0886DDC" w14:textId="4846B1D1"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14:paraId="64312C3A"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599784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B479FF"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B8F238" w14:textId="087DC09A" w:rsidR="0090459D" w:rsidRPr="00C36316" w:rsidRDefault="00D23D71"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9</w:t>
            </w:r>
          </w:p>
        </w:tc>
      </w:tr>
      <w:tr w:rsidR="0090459D" w:rsidRPr="00BB40FB" w14:paraId="1EEE7426"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4D7A9D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0322DE"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375DA77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50DD9CE"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CEA89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9E80F6" w14:textId="221A8F24" w:rsidR="0090459D" w:rsidRPr="009127ED" w:rsidRDefault="0090459D" w:rsidP="009127ED">
            <w:pPr>
              <w:bidi w:val="0"/>
              <w:jc w:val="right"/>
              <w:rPr>
                <w:rFonts w:ascii="Adobe Arabic" w:eastAsia="GE Dinar One" w:hAnsi="Adobe Arabic" w:cs="Adobe Arabic"/>
                <w:b/>
                <w:bCs/>
                <w:color w:val="808080" w:themeColor="background1" w:themeShade="80"/>
                <w:kern w:val="24"/>
                <w:sz w:val="36"/>
                <w:szCs w:val="36"/>
                <w:rtl/>
                <w:lang w:bidi="ar-SY"/>
              </w:rPr>
            </w:pPr>
            <w:r>
              <w:t>الجلسة التدريبية الأولى: المفاهيم الأساسية لل</w:t>
            </w:r>
            <w:hyperlink r:id="rId305">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7C6148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1A7AFB6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3F69831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D7A9C1" w14:textId="77777777" w:rsidR="0090459D" w:rsidRPr="00D23D71" w:rsidRDefault="0090459D" w:rsidP="00E220AB">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598301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14:paraId="5431D162"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7B0AF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E62505B" w14:textId="0C5909DB"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hyperlink r:id="rId305">
              <w:r>
                <w:rPr>
                  <w:color w:val="0000FF"/>
                  <w:u w:val="single"/>
                </w:rPr>
                <w:t>القيادة</w:t>
              </w:r>
            </w:hyperlink>
            <w:r>
              <w:t xml:space="preserve"> الاستراتيجية المستدامة وأهميتها في سياق العمل الحديث</w:t>
            </w:r>
          </w:p>
        </w:tc>
        <w:tc>
          <w:tcPr>
            <w:tcW w:w="850" w:type="dxa"/>
            <w:tcBorders>
              <w:top w:val="single" w:sz="8" w:space="0" w:color="1E3D6A"/>
              <w:left w:val="single" w:sz="8" w:space="0" w:color="1E3D6A"/>
              <w:bottom w:val="single" w:sz="8" w:space="0" w:color="1E3D6A"/>
              <w:right w:val="single" w:sz="8" w:space="0" w:color="1E3D6A"/>
            </w:tcBorders>
            <w:vAlign w:val="center"/>
          </w:tcPr>
          <w:p w14:paraId="4CB19870" w14:textId="630D53FB"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14:paraId="7FAD64E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163A8E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795535" w14:textId="341A19F4"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والفرص المتعلقة بالاستدامة وتأثيرها على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CC6BF80" w14:textId="25F800E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14:paraId="277097FE" w14:textId="77777777" w:rsidTr="00D23D71">
        <w:trPr>
          <w:trHeight w:val="624"/>
        </w:trPr>
        <w:tc>
          <w:tcPr>
            <w:tcW w:w="284" w:type="dxa"/>
            <w:tcBorders>
              <w:top w:val="nil"/>
              <w:left w:val="single" w:sz="8" w:space="0" w:color="1E3D6A"/>
              <w:bottom w:val="nil"/>
              <w:right w:val="single" w:sz="8" w:space="0" w:color="1E3D6A"/>
            </w:tcBorders>
            <w:shd w:val="clear" w:color="auto" w:fill="FFFFFF" w:themeFill="background1"/>
          </w:tcPr>
          <w:p w14:paraId="3A04856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7E7C96" w14:textId="6E3EC7B3"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t>المعايير والمبادئ الأساسية لل</w:t>
            </w:r>
            <w:hyperlink r:id="rId305">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417E5ADD" w14:textId="41A49FBC"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BB40FB" w14:paraId="48C26758"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6EADB5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FFFFF" w14:textId="321D2EAD" w:rsidR="0090459D" w:rsidRPr="009127ED" w:rsidRDefault="0090459D" w:rsidP="009127E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9127ED" w:rsidRPr="009127ED">
              <w:rPr>
                <w:rFonts w:ascii="Adobe Arabic" w:eastAsia="GE Dinar One" w:hAnsi="Adobe Arabic" w:cs="Adobe Arabic"/>
                <w:b/>
                <w:bCs/>
                <w:color w:val="808080" w:themeColor="background1" w:themeShade="80"/>
                <w:kern w:val="24"/>
                <w:sz w:val="36"/>
                <w:szCs w:val="36"/>
                <w:rtl/>
                <w:lang w:bidi="ar-SY"/>
              </w:rPr>
              <w:t>تطوير رؤية استراتيجية 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15DC8AB8" w14:textId="2FA3A9EE" w:rsidR="0090459D" w:rsidRPr="00C36316" w:rsidRDefault="009127E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14:paraId="4C1987D9"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6503852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3179EAD" w14:textId="5874346A"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تحليل وتقييم البيئة الداخلية والخارجية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4C2F4291" w14:textId="428362F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14:paraId="2E1DE4A0"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A7D5B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1E1640" w14:textId="1F2343A7"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الأهداف الاستراتيجية المستدامة وتطوير رؤية استراتيجية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B484222" w14:textId="0A55A0EF"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31</w:t>
            </w:r>
          </w:p>
        </w:tc>
      </w:tr>
      <w:tr w:rsidR="0090459D" w:rsidRPr="009A36D0" w14:paraId="69F4E16E"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4BD892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E7A6564" w14:textId="5B91792D"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وتقنيات التخطيط الاستراتيجي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48907C14" w14:textId="6D2C9226"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BB40FB" w14:paraId="73F8A662"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51B149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F19050"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203A346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ADA532B"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2513F77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0844A7" w14:textId="78A4F58D" w:rsidR="0090459D" w:rsidRPr="009127ED" w:rsidRDefault="0090459D" w:rsidP="009127E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9127ED" w:rsidRPr="009127ED">
              <w:rPr>
                <w:rFonts w:ascii="Adobe Arabic" w:eastAsia="GE Dinar One" w:hAnsi="Adobe Arabic" w:cs="Adobe Arabic"/>
                <w:b/>
                <w:bCs/>
                <w:color w:val="808080" w:themeColor="background1" w:themeShade="80"/>
                <w:kern w:val="24"/>
                <w:sz w:val="36"/>
                <w:szCs w:val="36"/>
                <w:rtl/>
                <w:lang w:bidi="ar-SY"/>
              </w:rPr>
              <w:t>إدارة التغيير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7A3E80A6" w14:textId="635998FD" w:rsidR="0090459D" w:rsidRPr="00C36316" w:rsidRDefault="009127E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38</w:t>
            </w:r>
          </w:p>
        </w:tc>
      </w:tr>
      <w:tr w:rsidR="0090459D" w:rsidRPr="009A36D0" w14:paraId="0227F75B" w14:textId="77777777" w:rsidTr="00D23D71">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34B583F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2958C47" w14:textId="3678DEEA"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أهمية إدارة التغيير في سياق الاستدام</w:t>
            </w:r>
            <w:r w:rsidRPr="00D23D71">
              <w:rPr>
                <w:rFonts w:ascii="Adobe Arabic" w:eastAsia="GE Dinar One" w:hAnsi="Adobe Arabic" w:cs="Adobe Arabic" w:hint="cs"/>
                <w:b/>
                <w:bCs/>
                <w:kern w:val="24"/>
                <w:sz w:val="36"/>
                <w:szCs w:val="36"/>
                <w:rtl/>
                <w:lang w:bidi="ar-SY"/>
              </w:rPr>
              <w:t>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3353F0" w14:textId="3A10E28F" w:rsidR="0090459D" w:rsidRPr="00C36316" w:rsidRDefault="009127ED" w:rsidP="00E220AB">
            <w:pPr>
              <w:spacing w:line="240" w:lineRule="auto"/>
              <w:jc w:val="center"/>
              <w:rPr>
                <w:rFonts w:ascii="Adobe Arabic" w:eastAsia="GE Dinar One" w:hAnsi="Adobe Arabic" w:cs="Adobe Arabic"/>
                <w:kern w:val="24"/>
                <w:sz w:val="36"/>
                <w:szCs w:val="36"/>
                <w:rtl/>
              </w:rPr>
            </w:pPr>
            <w:r>
              <w:rPr>
                <w:rFonts w:ascii="Adobe Arabic" w:eastAsia="GE Dinar One" w:hAnsi="Adobe Arabic" w:cs="Adobe Arabic" w:hint="cs"/>
                <w:kern w:val="24"/>
                <w:sz w:val="36"/>
                <w:szCs w:val="36"/>
                <w:rtl/>
              </w:rPr>
              <w:t>39</w:t>
            </w:r>
          </w:p>
        </w:tc>
      </w:tr>
      <w:tr w:rsidR="0090459D" w:rsidRPr="009A36D0" w14:paraId="6BEB8363" w14:textId="77777777" w:rsidTr="00D23D71">
        <w:trPr>
          <w:trHeight w:val="624"/>
        </w:trPr>
        <w:tc>
          <w:tcPr>
            <w:tcW w:w="284" w:type="dxa"/>
            <w:tcBorders>
              <w:top w:val="single" w:sz="4" w:space="0" w:color="auto"/>
              <w:left w:val="single" w:sz="8" w:space="0" w:color="1E3D6A"/>
              <w:bottom w:val="nil"/>
              <w:right w:val="single" w:sz="8" w:space="0" w:color="1E3D6A"/>
            </w:tcBorders>
            <w:shd w:val="clear" w:color="auto" w:fill="auto"/>
          </w:tcPr>
          <w:p w14:paraId="524917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912BC5B" w14:textId="5E06F04B" w:rsidR="0090459D" w:rsidRPr="00D23D71" w:rsidRDefault="009127E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تعزيز الابتكار وتطبيق الأفكار المستدامة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3ED0D0EA" w14:textId="0C9CFD79" w:rsidR="0090459D" w:rsidRPr="00C36316" w:rsidRDefault="009127E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9A36D0" w14:paraId="0D40D114"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451C59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BAC5DC9" w14:textId="655B0181"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والاستراتيجيات لتحقيق التغيير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4E96E0F4" w14:textId="3FE8C98C"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BB40FB" w14:paraId="4D262CD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4CABC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B3DA3D" w14:textId="2EB6CE0E"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t xml:space="preserve">الجلسة التدريبية الثانية: </w:t>
            </w:r>
            <w:hyperlink r:id="rId305">
              <w:r>
                <w:rPr>
                  <w:color w:val="0000FF"/>
                  <w:u w:val="single"/>
                </w:rPr>
                <w:t>قيادة</w:t>
              </w:r>
            </w:hyperlink>
            <w:r>
              <w:t xml:space="preserve"> المسؤولية الاجتماعية والبيئية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C816F9" w14:textId="3E5F98E1" w:rsidR="0090459D" w:rsidRPr="00C36316" w:rsidRDefault="00A60F8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50</w:t>
            </w:r>
          </w:p>
        </w:tc>
      </w:tr>
      <w:tr w:rsidR="0090459D" w:rsidRPr="009A36D0" w14:paraId="5A851A41"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C94156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0587E0" w14:textId="2D40A773"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المسؤولية الاجتماعية والبيئية للمؤسسات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373A8174" w14:textId="44E8857B"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51</w:t>
            </w:r>
          </w:p>
        </w:tc>
      </w:tr>
      <w:tr w:rsidR="0090459D" w:rsidRPr="009A36D0" w14:paraId="2998FDE4"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F4D04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8B88118" w14:textId="4954D930"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استراتيجيات المسؤولية الاجتماعية والبيئية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93D23F4" w14:textId="0C7B36F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90459D" w:rsidRPr="009A36D0" w14:paraId="5B474495"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D50DAC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1E62B62" w14:textId="7444B344"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تقييم أثر المؤسسة على المجتمع والبيئة والإبلاغ عنه</w:t>
            </w:r>
          </w:p>
        </w:tc>
        <w:tc>
          <w:tcPr>
            <w:tcW w:w="850" w:type="dxa"/>
            <w:tcBorders>
              <w:top w:val="single" w:sz="8" w:space="0" w:color="1E3D6A"/>
              <w:left w:val="single" w:sz="8" w:space="0" w:color="1E3D6A"/>
              <w:bottom w:val="single" w:sz="8" w:space="0" w:color="1E3D6A"/>
              <w:right w:val="single" w:sz="8" w:space="0" w:color="1E3D6A"/>
            </w:tcBorders>
            <w:vAlign w:val="center"/>
          </w:tcPr>
          <w:p w14:paraId="061B2AD8" w14:textId="6F9D760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59</w:t>
            </w:r>
          </w:p>
        </w:tc>
      </w:tr>
      <w:tr w:rsidR="0090459D" w:rsidRPr="00BB40FB" w14:paraId="7F78BB23"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6A2D03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F1AFB36"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50" w:type="dxa"/>
            <w:tcBorders>
              <w:top w:val="single" w:sz="8" w:space="0" w:color="1E3D6A"/>
              <w:left w:val="single" w:sz="8" w:space="0" w:color="1E3D6A"/>
              <w:bottom w:val="single" w:sz="8" w:space="0" w:color="1E3D6A"/>
              <w:right w:val="single" w:sz="8" w:space="0" w:color="1E3D6A"/>
            </w:tcBorders>
            <w:vAlign w:val="center"/>
          </w:tcPr>
          <w:p w14:paraId="79244505"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B4D0920"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55B0245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16E72AB" w14:textId="29013A08" w:rsidR="0090459D" w:rsidRPr="00A60F8D" w:rsidRDefault="0090459D" w:rsidP="00A60F8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تكنولوجيا المعلومات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65320740" w14:textId="587454C7" w:rsidR="0090459D" w:rsidRPr="00C36316" w:rsidRDefault="00A60F8D"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64</w:t>
            </w:r>
          </w:p>
        </w:tc>
      </w:tr>
      <w:tr w:rsidR="0090459D" w:rsidRPr="00BB40FB" w14:paraId="4B4DC0A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563F98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7686EE8" w14:textId="65AC4CE4"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استخدام التكنولوجيا المستدامة لتحقيق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C73A356" w14:textId="36FF1AB3"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65</w:t>
            </w:r>
          </w:p>
        </w:tc>
      </w:tr>
      <w:tr w:rsidR="0090459D" w:rsidRPr="00BB40FB" w14:paraId="3A4BF337"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0E5B40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737F15F" w14:textId="4E8E6487"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والفرص المتعلقة بتكنولوجيا المعلومات والابتكار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08337CEB" w14:textId="4B9CF750"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90459D" w:rsidRPr="00BB40FB" w14:paraId="6FAE2284"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0EBE4AC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478285" w14:textId="658F2E26"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التكنولوجيا والابتكار المستدام في المؤسسا</w:t>
            </w:r>
            <w:r w:rsidRPr="00D23D71">
              <w:rPr>
                <w:rFonts w:ascii="Adobe Arabic" w:eastAsia="GE Dinar One" w:hAnsi="Adobe Arabic" w:cs="Adobe Arabic" w:hint="cs"/>
                <w:b/>
                <w:bCs/>
                <w:kern w:val="24"/>
                <w:sz w:val="36"/>
                <w:szCs w:val="36"/>
                <w:rtl/>
                <w:lang w:bidi="ar-SY"/>
              </w:rPr>
              <w:t>ت</w:t>
            </w:r>
          </w:p>
        </w:tc>
        <w:tc>
          <w:tcPr>
            <w:tcW w:w="850" w:type="dxa"/>
            <w:tcBorders>
              <w:top w:val="single" w:sz="8" w:space="0" w:color="1E3D6A"/>
              <w:left w:val="single" w:sz="8" w:space="0" w:color="1E3D6A"/>
              <w:bottom w:val="single" w:sz="8" w:space="0" w:color="1E3D6A"/>
              <w:right w:val="single" w:sz="8" w:space="0" w:color="1E3D6A"/>
            </w:tcBorders>
            <w:vAlign w:val="center"/>
          </w:tcPr>
          <w:p w14:paraId="1366F412" w14:textId="792C82D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72</w:t>
            </w:r>
          </w:p>
        </w:tc>
      </w:tr>
      <w:tr w:rsidR="0090459D" w:rsidRPr="00BB40FB" w14:paraId="1414B8FD"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179F15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2B8C84" w14:textId="3B58FF65"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A60F8D" w:rsidRPr="00A60F8D">
              <w:rPr>
                <w:rFonts w:ascii="Adobe Arabic" w:eastAsia="GE Dinar One" w:hAnsi="Adobe Arabic" w:cs="Adobe Arabic"/>
                <w:b/>
                <w:bCs/>
                <w:color w:val="808080" w:themeColor="background1" w:themeShade="80"/>
                <w:kern w:val="24"/>
                <w:sz w:val="36"/>
                <w:szCs w:val="36"/>
                <w:rtl/>
                <w:lang w:bidi="ar-SY"/>
              </w:rPr>
              <w:t>قياس وتقييم الأداء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07BA6080" w14:textId="64AA181E"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77</w:t>
            </w:r>
          </w:p>
        </w:tc>
      </w:tr>
      <w:tr w:rsidR="0090459D" w:rsidRPr="00BB40FB" w14:paraId="70302D63"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7A09750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7DAC948" w14:textId="0593740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مؤشرات الأداء المستدام ونظم التقييم</w:t>
            </w:r>
          </w:p>
        </w:tc>
        <w:tc>
          <w:tcPr>
            <w:tcW w:w="850" w:type="dxa"/>
            <w:tcBorders>
              <w:top w:val="single" w:sz="8" w:space="0" w:color="1E3D6A"/>
              <w:left w:val="single" w:sz="8" w:space="0" w:color="1E3D6A"/>
              <w:bottom w:val="single" w:sz="8" w:space="0" w:color="1E3D6A"/>
              <w:right w:val="single" w:sz="8" w:space="0" w:color="1E3D6A"/>
            </w:tcBorders>
            <w:vAlign w:val="center"/>
          </w:tcPr>
          <w:p w14:paraId="7F68BD39" w14:textId="53BCE446"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78</w:t>
            </w:r>
          </w:p>
        </w:tc>
      </w:tr>
      <w:tr w:rsidR="0090459D" w:rsidRPr="00BB40FB" w14:paraId="13CEBEB7"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34A2E9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E95767" w14:textId="0C495F9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تحليل وتقييم الأداء المستدام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45CAE562" w14:textId="7739F05A"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BB40FB" w14:paraId="1193AFBB"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7D772B5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C6F05D" w14:textId="6D95AEF2"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أدوات قياس الأثر الاجتماعي والبيئي للمؤسسة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14:paraId="6E000383" w14:textId="27923F1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85</w:t>
            </w:r>
          </w:p>
        </w:tc>
      </w:tr>
      <w:tr w:rsidR="0090459D" w:rsidRPr="00BB40FB" w14:paraId="05A70068" w14:textId="77777777" w:rsidTr="00D23D71">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18B92C00" w14:textId="77777777" w:rsidR="0090459D" w:rsidRPr="00C36316" w:rsidRDefault="0090459D" w:rsidP="00A60F8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2D9B732" w14:textId="77777777" w:rsidR="0090459D" w:rsidRPr="005F30AC" w:rsidRDefault="0090459D" w:rsidP="00C36316">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50" w:type="dxa"/>
            <w:tcBorders>
              <w:top w:val="single" w:sz="8" w:space="0" w:color="1E3D6A"/>
              <w:left w:val="single" w:sz="8" w:space="0" w:color="1E3D6A"/>
              <w:bottom w:val="single" w:sz="8" w:space="0" w:color="1E3D6A"/>
              <w:right w:val="single" w:sz="8" w:space="0" w:color="1E3D6A"/>
            </w:tcBorders>
            <w:vAlign w:val="center"/>
          </w:tcPr>
          <w:p w14:paraId="4555BFAC"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49695ACF"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2C73D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9D4E4E" w14:textId="70F240D4"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الشراكات والتعاون للتنمية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DD1EC77" w14:textId="37676C2E"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90</w:t>
            </w:r>
          </w:p>
        </w:tc>
      </w:tr>
      <w:tr w:rsidR="0090459D" w:rsidRPr="00BB40FB" w14:paraId="76626751"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9CD9F4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06425BC" w14:textId="7B080DD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بناء الشراكات والتعاون مع أصحاب المصلحة لتحقيق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D0866F3" w14:textId="17EDFB49"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91</w:t>
            </w:r>
          </w:p>
        </w:tc>
      </w:tr>
      <w:tr w:rsidR="0090459D" w:rsidRPr="00BB40FB" w14:paraId="41108AEA"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82296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1E5FB4E" w14:textId="46B14889"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استراتيجيات التعاون والشراكة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EE6A339" w14:textId="06CA4E6D"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94</w:t>
            </w:r>
          </w:p>
        </w:tc>
      </w:tr>
      <w:tr w:rsidR="0090459D" w:rsidRPr="00BB40FB" w14:paraId="057DDC15"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2ADF8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7193611" w14:textId="2B2130A9"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التحديات والأدوار في تعزيز التعاون للتنمية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D3C1851" w14:textId="508853D0"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98</w:t>
            </w:r>
          </w:p>
        </w:tc>
      </w:tr>
      <w:tr w:rsidR="0090459D" w:rsidRPr="00BB40FB" w14:paraId="4AB7CC63"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19EED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180ECE" w14:textId="28DCC0D3" w:rsidR="0090459D" w:rsidRPr="00A60F8D" w:rsidRDefault="0090459D" w:rsidP="00A60F8D">
            <w:pPr>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A60F8D" w:rsidRPr="00A60F8D">
              <w:rPr>
                <w:rFonts w:ascii="Adobe Arabic" w:eastAsia="GE Dinar One" w:hAnsi="Adobe Arabic" w:cs="Adobe Arabic"/>
                <w:b/>
                <w:bCs/>
                <w:color w:val="808080" w:themeColor="background1" w:themeShade="80"/>
                <w:kern w:val="24"/>
                <w:sz w:val="36"/>
                <w:szCs w:val="36"/>
                <w:rtl/>
                <w:lang w:bidi="ar-SY"/>
              </w:rPr>
              <w:t>المراجعة والتقييم الاستراتيجي للأداء المستدام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7AFCAE4D" w14:textId="144824A1"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103</w:t>
            </w:r>
          </w:p>
        </w:tc>
      </w:tr>
      <w:tr w:rsidR="0090459D" w:rsidRPr="00BB40FB" w14:paraId="21CC0FFD"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828DB1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269D521" w14:textId="13D4CF9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تقييم الأداء المستدام وتحليل النتائج والتحسين المستمر</w:t>
            </w:r>
          </w:p>
        </w:tc>
        <w:tc>
          <w:tcPr>
            <w:tcW w:w="850" w:type="dxa"/>
            <w:tcBorders>
              <w:top w:val="single" w:sz="8" w:space="0" w:color="1E3D6A"/>
              <w:left w:val="single" w:sz="8" w:space="0" w:color="1E3D6A"/>
              <w:bottom w:val="single" w:sz="8" w:space="0" w:color="1E3D6A"/>
              <w:right w:val="single" w:sz="8" w:space="0" w:color="1E3D6A"/>
            </w:tcBorders>
            <w:vAlign w:val="center"/>
          </w:tcPr>
          <w:p w14:paraId="51220950" w14:textId="0CA48CD2"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104</w:t>
            </w:r>
          </w:p>
        </w:tc>
      </w:tr>
      <w:tr w:rsidR="0090459D" w:rsidRPr="00BB40FB" w14:paraId="51AB439E"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2C8E332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64D3BA1" w14:textId="3E457551"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t>التحديات والفرص المستقبلية لل</w:t>
            </w:r>
            <w:hyperlink r:id="rId305">
              <w:r>
                <w:rPr>
                  <w:color w:val="0000FF"/>
                  <w:u w:val="single"/>
                </w:rPr>
                <w:t>قيادة</w:t>
              </w:r>
            </w:hyperlink>
            <w:r>
              <w:t xml:space="preserve"> الاستراتيجية المستدامة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BF56EDF" w14:textId="45513CC2"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108</w:t>
            </w:r>
          </w:p>
        </w:tc>
      </w:tr>
      <w:tr w:rsidR="0090459D" w:rsidRPr="00BB40FB" w14:paraId="718F7EEB"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324DDFB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08D193E" w14:textId="2D4C6D4A"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تطبيق الأدوات والمفاهيم المكتسبة في مشاريع عمل تطبيقية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00E5994" w14:textId="66A8EE16"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111</w:t>
            </w:r>
          </w:p>
        </w:tc>
      </w:tr>
      <w:tr w:rsidR="0090459D" w:rsidRPr="00BB40FB" w14:paraId="25DDA698"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4515F4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C1C445"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الخامس</w:t>
            </w:r>
          </w:p>
        </w:tc>
        <w:tc>
          <w:tcPr>
            <w:tcW w:w="850" w:type="dxa"/>
            <w:tcBorders>
              <w:top w:val="single" w:sz="8" w:space="0" w:color="1E3D6A"/>
              <w:left w:val="single" w:sz="8" w:space="0" w:color="1E3D6A"/>
              <w:bottom w:val="single" w:sz="8" w:space="0" w:color="1E3D6A"/>
              <w:right w:val="single" w:sz="8" w:space="0" w:color="1E3D6A"/>
            </w:tcBorders>
            <w:vAlign w:val="center"/>
          </w:tcPr>
          <w:p w14:paraId="049366DC"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2FFD8B6E"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34CD03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DB9967" w14:textId="1C7615F9" w:rsidR="0090459D" w:rsidRPr="00A60F8D" w:rsidRDefault="0090459D" w:rsidP="00A60F8D">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A60F8D" w:rsidRPr="00A60F8D">
              <w:rPr>
                <w:rFonts w:ascii="Adobe Arabic" w:eastAsia="GE Dinar One" w:hAnsi="Adobe Arabic" w:cs="Adobe Arabic"/>
                <w:b/>
                <w:bCs/>
                <w:color w:val="808080" w:themeColor="background1" w:themeShade="80"/>
                <w:kern w:val="24"/>
                <w:sz w:val="36"/>
                <w:szCs w:val="36"/>
                <w:rtl/>
                <w:lang w:bidi="ar-SY"/>
              </w:rPr>
              <w:t>الحوكمة والمساءلة في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2798E7B3" w14:textId="2154835A"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115</w:t>
            </w:r>
          </w:p>
        </w:tc>
      </w:tr>
      <w:tr w:rsidR="0090459D" w:rsidRPr="00BB40FB" w14:paraId="44EBF5B0"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CDAC6C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090654" w14:textId="1EEA153E" w:rsidR="0090459D" w:rsidRPr="00D23D71" w:rsidRDefault="00A60F8D"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مفهوم الحوكمة المستدامة وأهميتها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5544A147" w14:textId="748BBD5F" w:rsidR="0090459D" w:rsidRPr="00C36316" w:rsidRDefault="00A60F8D"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116</w:t>
            </w:r>
          </w:p>
        </w:tc>
      </w:tr>
      <w:tr w:rsidR="0090459D" w:rsidRPr="00BB40FB" w14:paraId="769B9499"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B3D330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DCA349" w14:textId="056D090B"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آليات المساءلة والشفافية في مجال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C710361" w14:textId="647A618E" w:rsidR="0090459D" w:rsidRPr="00C36316" w:rsidRDefault="00D23D71"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118</w:t>
            </w:r>
          </w:p>
        </w:tc>
      </w:tr>
      <w:tr w:rsidR="0090459D" w:rsidRPr="00BB40FB" w14:paraId="5A4AD5A6"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9A0B52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5297DF" w14:textId="0BC093E4"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دور لجان الاستدامة والإشراف على الأداء</w:t>
            </w:r>
          </w:p>
        </w:tc>
        <w:tc>
          <w:tcPr>
            <w:tcW w:w="850" w:type="dxa"/>
            <w:tcBorders>
              <w:top w:val="single" w:sz="8" w:space="0" w:color="1E3D6A"/>
              <w:left w:val="single" w:sz="8" w:space="0" w:color="1E3D6A"/>
              <w:bottom w:val="single" w:sz="8" w:space="0" w:color="1E3D6A"/>
              <w:right w:val="single" w:sz="8" w:space="0" w:color="1E3D6A"/>
            </w:tcBorders>
            <w:vAlign w:val="center"/>
          </w:tcPr>
          <w:p w14:paraId="3C9925C5" w14:textId="5F3F7F53" w:rsidR="0090459D" w:rsidRPr="00C36316" w:rsidRDefault="00D23D71"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121</w:t>
            </w:r>
          </w:p>
        </w:tc>
      </w:tr>
      <w:tr w:rsidR="0090459D" w:rsidRPr="00BB40FB" w14:paraId="0C7E6BAF"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05190B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2A6D38" w14:textId="2404AFFD" w:rsidR="0090459D" w:rsidRPr="00D23D71" w:rsidRDefault="0090459D" w:rsidP="00D23D71">
            <w:pPr>
              <w:jc w:val="left"/>
              <w:rPr>
                <w:rFonts w:ascii="Adobe Arabic" w:eastAsia="GE Dinar One" w:hAnsi="Adobe Arabic" w:cs="Adobe Arabic"/>
                <w:b/>
                <w:bCs/>
                <w:color w:val="808080" w:themeColor="background1" w:themeShade="80"/>
                <w:kern w:val="24"/>
                <w:sz w:val="36"/>
                <w:szCs w:val="36"/>
                <w:rtl/>
                <w:lang w:bidi="ar-SY"/>
              </w:rPr>
            </w:pPr>
            <w:r>
              <w:t xml:space="preserve">الجلسة التدريبية الثانية: </w:t>
            </w:r>
            <w:hyperlink r:id="rId305">
              <w:r>
                <w:rPr>
                  <w:color w:val="0000FF"/>
                  <w:u w:val="single"/>
                </w:rPr>
                <w:t>القيادة</w:t>
              </w:r>
            </w:hyperlink>
            <w:r>
              <w:t xml:space="preserve"> الشخصية والالتزام بالاستدامة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ACA68E" w14:textId="4737B0B2"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125</w:t>
            </w:r>
          </w:p>
        </w:tc>
      </w:tr>
      <w:tr w:rsidR="0090459D" w:rsidRPr="00BB40FB" w14:paraId="4318113D" w14:textId="77777777" w:rsidTr="00D23D71">
        <w:trPr>
          <w:trHeight w:val="624"/>
        </w:trPr>
        <w:tc>
          <w:tcPr>
            <w:tcW w:w="284" w:type="dxa"/>
            <w:tcBorders>
              <w:top w:val="nil"/>
              <w:left w:val="single" w:sz="8" w:space="0" w:color="1E3D6A"/>
              <w:bottom w:val="nil"/>
              <w:right w:val="single" w:sz="8" w:space="0" w:color="1E3D6A"/>
            </w:tcBorders>
            <w:shd w:val="clear" w:color="auto" w:fill="auto"/>
          </w:tcPr>
          <w:p w14:paraId="68F5C0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6EFD3EC" w14:textId="1761C67A"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hyperlink r:id="rId305">
              <w:r>
                <w:rPr>
                  <w:color w:val="0000FF"/>
                  <w:u w:val="single"/>
                </w:rPr>
                <w:t>القيادة</w:t>
              </w:r>
            </w:hyperlink>
            <w:r>
              <w:t xml:space="preserve"> بالقدوة في مجال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29A1E698" w14:textId="7517DBB9"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126</w:t>
            </w:r>
          </w:p>
        </w:tc>
      </w:tr>
      <w:tr w:rsidR="0090459D" w:rsidRPr="00BB40FB" w14:paraId="2552EE16" w14:textId="77777777" w:rsidTr="00D23D71">
        <w:trPr>
          <w:trHeight w:val="624"/>
        </w:trPr>
        <w:tc>
          <w:tcPr>
            <w:tcW w:w="284" w:type="dxa"/>
            <w:tcBorders>
              <w:top w:val="nil"/>
              <w:left w:val="single" w:sz="8" w:space="0" w:color="1E3D6A"/>
              <w:bottom w:val="nil"/>
              <w:right w:val="single" w:sz="8" w:space="0" w:color="1E3D6A"/>
            </w:tcBorders>
            <w:shd w:val="clear" w:color="auto" w:fill="168489"/>
          </w:tcPr>
          <w:p w14:paraId="0D5A179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47F22B" w14:textId="7B1C14D2"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تطوير المهارات القيادية للاستدامة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7222E31" w14:textId="39C25D85"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131</w:t>
            </w:r>
          </w:p>
        </w:tc>
      </w:tr>
      <w:tr w:rsidR="0090459D" w:rsidRPr="00BB40FB" w14:paraId="54C1A144" w14:textId="77777777" w:rsidTr="00D23D71">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798485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BF4133C" w14:textId="06B2F138" w:rsidR="0090459D" w:rsidRPr="00D23D71" w:rsidRDefault="00D23D71" w:rsidP="00D23D71">
            <w:pPr>
              <w:spacing w:line="240" w:lineRule="auto"/>
              <w:jc w:val="left"/>
              <w:rPr>
                <w:rFonts w:ascii="Adobe Arabic" w:eastAsia="GE Dinar One" w:hAnsi="Adobe Arabic" w:cs="Adobe Arabic"/>
                <w:b/>
                <w:bCs/>
                <w:kern w:val="24"/>
                <w:sz w:val="36"/>
                <w:szCs w:val="36"/>
                <w:rtl/>
                <w:lang w:bidi="ar-SY"/>
              </w:rPr>
            </w:pPr>
            <w:r w:rsidRPr="00D23D71">
              <w:rPr>
                <w:rFonts w:ascii="Adobe Arabic" w:eastAsia="GE Dinar One" w:hAnsi="Adobe Arabic" w:cs="Adobe Arabic"/>
                <w:b/>
                <w:bCs/>
                <w:kern w:val="24"/>
                <w:sz w:val="36"/>
                <w:szCs w:val="36"/>
                <w:rtl/>
                <w:lang w:bidi="ar-SY"/>
              </w:rPr>
              <w:t>إلهام الآخرين والترويج لثقافة الاستدامة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0D92D352" w14:textId="3E1A6505"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134</w:t>
            </w:r>
          </w:p>
        </w:tc>
      </w:tr>
      <w:tr w:rsidR="0090459D" w:rsidRPr="00BB40FB" w14:paraId="3CE11F74" w14:textId="77777777" w:rsidTr="00D23D71">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23549B8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FE02EA2" w14:textId="57D11A1E" w:rsidR="0090459D" w:rsidRPr="00D23D71" w:rsidRDefault="00D23D71"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D23D71">
              <w:rPr>
                <w:rFonts w:ascii="Adobe Arabic" w:eastAsia="GE Dinar One" w:hAnsi="Adobe Arabic" w:cs="Adobe Arabic" w:hint="cs"/>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66A08D1" w14:textId="285EB8A4"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278C8B47" w14:textId="77777777" w:rsidTr="00D23D71">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3808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494CB6" w14:textId="1A4E1F36" w:rsidR="0090459D" w:rsidRPr="00C36316" w:rsidRDefault="00D23D71"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5B109E0F" w14:textId="7AAA21A3" w:rsidR="0090459D" w:rsidRPr="00C36316" w:rsidRDefault="00D23D7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140</w:t>
            </w:r>
          </w:p>
        </w:tc>
      </w:tr>
    </w:tbl>
    <w:p w14:paraId="6F359197"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5D66852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197A733C" w14:textId="603FD9C6"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50EA1A81" w14:textId="713413EE"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75ED788F" wp14:editId="0127479E">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75ED788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2386707A" w14:textId="77777777" w:rsidR="00246B93" w:rsidRPr="00246B93" w:rsidRDefault="00246B93" w:rsidP="00246B93">
      <w:pPr>
        <w:rPr>
          <w:color w:val="00B050"/>
        </w:rPr>
      </w:pPr>
      <w:r w:rsidRPr="00246B93">
        <w:rPr>
          <w:color w:val="00B050"/>
          <w:rtl/>
        </w:rPr>
        <w:t>أعزائي المشاركين</w:t>
      </w:r>
      <w:r w:rsidRPr="00246B93">
        <w:rPr>
          <w:rFonts w:hint="cs"/>
          <w:color w:val="00B050"/>
          <w:rtl/>
        </w:rPr>
        <w:t>:</w:t>
      </w:r>
    </w:p>
    <w:p w14:paraId="4559925B" w14:textId="06F08648" w:rsidR="00246B93" w:rsidRPr="00246B93" w:rsidRDefault="00246B93" w:rsidP="002467E8">
      <w:pPr>
        <w:pStyle w:val="a5"/>
        <w:numPr>
          <w:ilvl w:val="0"/>
          <w:numId w:val="4"/>
        </w:numPr>
        <w:jc w:val="both"/>
        <w:rPr>
          <w:rFonts w:ascii="Sakkal Majalla" w:hAnsi="Sakkal Majalla" w:cs="Sakkal Majalla"/>
          <w:sz w:val="34"/>
          <w:szCs w:val="34"/>
        </w:rPr>
      </w:pPr>
      <w:r>
        <w:t>مرحباً بكم في برنامجكم التدريبي المثير "</w:t>
      </w:r>
      <w:hyperlink r:id="rId305">
        <w:r>
          <w:rPr>
            <w:color w:val="0000FF"/>
            <w:u w:val="single"/>
          </w:rPr>
          <w:t>القيادة</w:t>
        </w:r>
      </w:hyperlink>
      <w:r>
        <w:t xml:space="preserve"> الاستراتيجية المستدامة". نحن سعداء جداً بحضوركم اليوم والانضمام إلينا في هذه الفعالية المهمة.</w:t>
      </w:r>
    </w:p>
    <w:p w14:paraId="6653A034" w14:textId="09907BF8" w:rsidR="00246B93" w:rsidRPr="00246B93" w:rsidRDefault="00246B93" w:rsidP="002467E8">
      <w:pPr>
        <w:pStyle w:val="a5"/>
        <w:numPr>
          <w:ilvl w:val="0"/>
          <w:numId w:val="4"/>
        </w:numPr>
        <w:jc w:val="both"/>
        <w:rPr>
          <w:rFonts w:ascii="Sakkal Majalla" w:hAnsi="Sakkal Majalla" w:cs="Sakkal Majalla"/>
          <w:sz w:val="34"/>
          <w:szCs w:val="34"/>
        </w:rPr>
      </w:pPr>
      <w:r>
        <w:t xml:space="preserve">إن </w:t>
      </w:r>
      <w:hyperlink r:id="rId305">
        <w:r>
          <w:rPr>
            <w:color w:val="0000FF"/>
            <w:u w:val="single"/>
          </w:rPr>
          <w:t>القيادة</w:t>
        </w:r>
      </w:hyperlink>
      <w:r>
        <w:t xml:space="preserve"> الاستراتيجية المستدامة هي مفتاح أساسي لتحقيق التنمية المستدامة في المؤسسات والمجتمعات. إنها تمثل النهج الذي يجمع بين الرؤية الاستراتيجية طويلة الأمد والمسؤولية الاجتماعية والحفاظ على البيئة.</w:t>
      </w:r>
    </w:p>
    <w:p w14:paraId="7BC5522E" w14:textId="34284FF7" w:rsidR="00246B93" w:rsidRPr="00246B93" w:rsidRDefault="00246B93" w:rsidP="002467E8">
      <w:pPr>
        <w:pStyle w:val="a5"/>
        <w:numPr>
          <w:ilvl w:val="0"/>
          <w:numId w:val="4"/>
        </w:numPr>
        <w:jc w:val="both"/>
        <w:rPr>
          <w:rFonts w:ascii="Sakkal Majalla" w:hAnsi="Sakkal Majalla" w:cs="Sakkal Majalla"/>
          <w:sz w:val="34"/>
          <w:szCs w:val="34"/>
        </w:rPr>
      </w:pPr>
      <w:r>
        <w:t xml:space="preserve">في هذا البرنامج التدريبي، سنعمل سوياً على استكشاف مفاهيم </w:t>
      </w:r>
      <w:hyperlink r:id="rId305">
        <w:r>
          <w:rPr>
            <w:color w:val="0000FF"/>
            <w:u w:val="single"/>
          </w:rPr>
          <w:t>القيادة</w:t>
        </w:r>
      </w:hyperlink>
      <w:r>
        <w:t xml:space="preserve"> الاستراتيجية المستدامة وكيفية تطبيقها في سياق المؤسسات الحديثة. سنتعلم كيفية تطوير رؤية استراتيجية تساهم في تحقيق الأهداف المستدامة وكيفية توجيه الفرق للعمل بتلك الرؤية.</w:t>
      </w:r>
    </w:p>
    <w:p w14:paraId="7068455A" w14:textId="212F71AA" w:rsidR="00246B93" w:rsidRPr="00246B93" w:rsidRDefault="00246B93" w:rsidP="002467E8">
      <w:pPr>
        <w:pStyle w:val="a5"/>
        <w:numPr>
          <w:ilvl w:val="0"/>
          <w:numId w:val="4"/>
        </w:numPr>
        <w:jc w:val="both"/>
        <w:rPr>
          <w:rFonts w:ascii="Sakkal Majalla" w:hAnsi="Sakkal Majalla" w:cs="Sakkal Majalla"/>
          <w:sz w:val="34"/>
          <w:szCs w:val="34"/>
        </w:rPr>
      </w:pPr>
      <w:r>
        <w:t xml:space="preserve">يشمل هذا البرنامج العديد من الجلسات التفاعلية والمناقشات والتمارين العملية التي ستمكنكم من اكتساب المهارات والأدوات اللازمة لتطوير </w:t>
      </w:r>
      <w:hyperlink r:id="rId305">
        <w:r>
          <w:rPr>
            <w:color w:val="0000FF"/>
            <w:u w:val="single"/>
          </w:rPr>
          <w:t>القيادة</w:t>
        </w:r>
      </w:hyperlink>
      <w:r>
        <w:t xml:space="preserve"> الاستراتيجية المستدامة. سنقدم لكم أمثلة واقعية من المؤسسات الناجحة التي نجحت في تحقيق التوازن بين الأبعاد الاقتصادية والاجتماعية والبيئية.</w:t>
      </w:r>
    </w:p>
    <w:p w14:paraId="6B399011" w14:textId="77777777" w:rsidR="00246B93" w:rsidRPr="00246B93" w:rsidRDefault="00246B93" w:rsidP="002467E8">
      <w:pPr>
        <w:pStyle w:val="a5"/>
        <w:numPr>
          <w:ilvl w:val="0"/>
          <w:numId w:val="4"/>
        </w:numPr>
        <w:jc w:val="both"/>
        <w:rPr>
          <w:rFonts w:ascii="Sakkal Majalla" w:hAnsi="Sakkal Majalla" w:cs="Sakkal Majalla"/>
          <w:sz w:val="34"/>
          <w:szCs w:val="34"/>
        </w:rPr>
      </w:pPr>
      <w:r>
        <w:t xml:space="preserve">نحن واثقون من أن هذا البرنامج سيكون مفيداً لكم وسيساهم في تطوير قدراتكم القيادية وتعزيز فهمكم لأهمية الاستدامة في </w:t>
      </w:r>
      <w:hyperlink r:id="rId305">
        <w:r>
          <w:rPr>
            <w:color w:val="0000FF"/>
            <w:u w:val="single"/>
          </w:rPr>
          <w:t>القيادة</w:t>
        </w:r>
      </w:hyperlink>
      <w:r>
        <w:t>. نتطلع إلى مشاركتكم الفعّالة والمثيرة في هذا البرنامج ونتمنى لكم تجربة تعليمية ممتعة ومثمرة.</w:t>
      </w:r>
    </w:p>
    <w:p w14:paraId="1A58DE7B" w14:textId="77777777" w:rsidR="00246B93" w:rsidRPr="00246B93" w:rsidRDefault="00246B93" w:rsidP="002467E8">
      <w:pPr>
        <w:pStyle w:val="a5"/>
        <w:numPr>
          <w:ilvl w:val="0"/>
          <w:numId w:val="4"/>
        </w:numPr>
        <w:jc w:val="both"/>
        <w:rPr>
          <w:rFonts w:ascii="Sakkal Majalla" w:hAnsi="Sakkal Majalla" w:cs="Sakkal Majalla"/>
          <w:sz w:val="34"/>
          <w:szCs w:val="34"/>
        </w:rPr>
      </w:pPr>
      <w:r>
        <w:t xml:space="preserve">شكراً لكم على حضوركم وتفاعلكم. دعونا نبدأ في استكشاف </w:t>
      </w:r>
      <w:hyperlink r:id="rId305">
        <w:r>
          <w:rPr>
            <w:color w:val="0000FF"/>
            <w:u w:val="single"/>
          </w:rPr>
          <w:t>القيادة</w:t>
        </w:r>
      </w:hyperlink>
      <w:r>
        <w:t xml:space="preserve"> الاستراتيجية المستدامة والسعي معاً نحو التنمية المستدامة.</w:t>
      </w:r>
    </w:p>
    <w:p w14:paraId="0BD6659A" w14:textId="126E0572" w:rsidR="00E72206" w:rsidRPr="00246B93" w:rsidRDefault="00246B93" w:rsidP="00246B93">
      <w:pPr>
        <w:rPr>
          <w:color w:val="00B050"/>
        </w:rPr>
      </w:pPr>
      <w:r w:rsidRPr="00246B93">
        <w:rPr>
          <w:color w:val="00B050"/>
          <w:rtl/>
        </w:rPr>
        <w:t>شكرا</w:t>
      </w:r>
      <w:r w:rsidRPr="00246B93">
        <w:rPr>
          <w:rFonts w:hint="cs"/>
          <w:color w:val="00B050"/>
          <w:rtl/>
        </w:rPr>
        <w:t>ً</w:t>
      </w:r>
      <w:r w:rsidRPr="00246B93">
        <w:rPr>
          <w:color w:val="00B050"/>
          <w:rtl/>
        </w:rPr>
        <w:t xml:space="preserve"> لكم</w:t>
      </w:r>
      <w:r w:rsidRPr="00246B93">
        <w:rPr>
          <w:rFonts w:hint="cs"/>
          <w:color w:val="00B050"/>
          <w:rtl/>
        </w:rPr>
        <w:t xml:space="preserve"> مرة أخرى.</w:t>
      </w:r>
    </w:p>
    <w:p w14:paraId="4C0B938D" w14:textId="4CADB6C7" w:rsidR="00BE0014" w:rsidRPr="00246B93" w:rsidRDefault="00E72206" w:rsidP="00246B93">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6F1313CF" w14:textId="3F49D4B2" w:rsidR="000D082E" w:rsidRDefault="00BE0014" w:rsidP="00246B93">
      <w:pPr>
        <w:spacing w:after="160" w:line="259" w:lineRule="auto"/>
        <w:jc w:val="center"/>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r w:rsidR="00E72206" w:rsidRPr="0090459D">
        <w:rPr>
          <w:noProof/>
          <w:lang w:bidi="ar-SY"/>
        </w:rPr>
        <w:lastRenderedPageBreak/>
        <mc:AlternateContent>
          <mc:Choice Requires="wpg">
            <w:drawing>
              <wp:inline distT="0" distB="0" distL="0" distR="0" wp14:anchorId="11D3841F" wp14:editId="5AF338FC">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40379C33" w14:textId="77D229EC"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14:paraId="2935E204" w14:textId="77777777" w:rsidR="00636640" w:rsidRDefault="00636640" w:rsidP="00636640">
      <w:pPr>
        <w:spacing w:after="160" w:line="259" w:lineRule="auto"/>
        <w:jc w:val="center"/>
        <w:rPr>
          <w:rFonts w:ascii="Adobe Arabic" w:hAnsi="Adobe Arabic" w:cs="Adobe Arabic"/>
          <w:b/>
          <w:bCs/>
          <w:color w:val="168489"/>
          <w:sz w:val="48"/>
          <w:szCs w:val="48"/>
          <w:shd w:val="clear" w:color="auto" w:fill="F2F2F2" w:themeFill="background1" w:themeFillShade="F2"/>
        </w:rPr>
      </w:pPr>
    </w:p>
    <w:p w14:paraId="3DEDF66E" w14:textId="6D13BC90" w:rsidR="00636640" w:rsidRDefault="00636640" w:rsidP="00636640">
      <w:pPr>
        <w:shd w:val="clear" w:color="auto" w:fill="F2F2F2" w:themeFill="background1" w:themeFillShade="F2"/>
        <w:spacing w:after="160" w:line="259" w:lineRule="auto"/>
        <w:jc w:val="center"/>
        <w:rPr>
          <w:rFonts w:ascii="Adobe Arabic" w:hAnsi="Adobe Arabic" w:cs="Adobe Arabic"/>
          <w:b/>
          <w:bCs/>
          <w:color w:val="168489"/>
          <w:sz w:val="48"/>
          <w:szCs w:val="48"/>
          <w:shd w:val="clear" w:color="auto" w:fill="F2F2F2" w:themeFill="background1" w:themeFillShade="F2"/>
        </w:rPr>
      </w:pPr>
      <w:hyperlink r:id="rId305">
        <w:r>
          <w:rPr>
            <w:color w:val="0000FF"/>
            <w:u w:val="single"/>
          </w:rPr>
          <w:t>القيادة</w:t>
        </w:r>
      </w:hyperlink>
      <w:r>
        <w:t xml:space="preserve"> الاستراتيجية المستدامة</w:t>
      </w:r>
    </w:p>
    <w:p w14:paraId="359366B1" w14:textId="57DC6A7C" w:rsidR="00E72206" w:rsidRPr="00636640" w:rsidRDefault="00636640" w:rsidP="00636640">
      <w:pPr>
        <w:spacing w:after="160" w:line="259" w:lineRule="auto"/>
        <w:jc w:val="center"/>
        <w:rPr>
          <w:rFonts w:ascii="Adobe Arabic" w:hAnsi="Adobe Arabic" w:cs="Adobe Arabic"/>
          <w:b/>
          <w:bCs/>
          <w:color w:val="168489"/>
          <w:sz w:val="48"/>
          <w:szCs w:val="52"/>
          <w:rtl/>
        </w:rPr>
      </w:pPr>
      <w:r w:rsidRPr="00636640">
        <w:rPr>
          <w:rFonts w:ascii="Adobe Arabic" w:hAnsi="Adobe Arabic" w:cs="Adobe Arabic"/>
          <w:b/>
          <w:bCs/>
          <w:noProof/>
          <w:color w:val="168489"/>
          <w:sz w:val="72"/>
          <w:szCs w:val="96"/>
        </w:rPr>
        <w:t xml:space="preserve"> </w:t>
      </w:r>
      <w:r w:rsidR="007D339B" w:rsidRPr="00636640">
        <w:rPr>
          <w:rFonts w:ascii="Adobe Arabic" w:hAnsi="Adobe Arabic" w:cs="Adobe Arabic"/>
          <w:b/>
          <w:bCs/>
          <w:noProof/>
          <w:color w:val="168489"/>
          <w:sz w:val="48"/>
          <w:szCs w:val="52"/>
        </w:rPr>
        <w:drawing>
          <wp:anchor distT="0" distB="0" distL="114300" distR="114300" simplePos="0" relativeHeight="252758016" behindDoc="0" locked="0" layoutInCell="1" allowOverlap="1" wp14:anchorId="5950F121" wp14:editId="1248EBCB">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68D7A5B" w14:textId="49BA4EB4"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14:paraId="5C9BE9F2" w14:textId="77777777" w:rsidR="00636640" w:rsidRPr="00595878" w:rsidRDefault="00636640" w:rsidP="00636640">
      <w:r>
        <w:t xml:space="preserve">يقدم هذا البرنامج التدريبي نهجاً شاملاً لفهم مفاهيم </w:t>
      </w:r>
      <w:hyperlink r:id="rId305">
        <w:r>
          <w:rPr>
            <w:color w:val="0000FF"/>
            <w:u w:val="single"/>
          </w:rPr>
          <w:t>القيادة</w:t>
        </w:r>
      </w:hyperlink>
      <w:r>
        <w:t xml:space="preserve"> الاستراتيجية المستدامة وتطبيقها في المنظمات. يغطي البرنامج مجموعة واسعة من يغطي البرنامج مجموعة واسعة من المواضيع الحيوية المرتبطة ب</w:t>
      </w:r>
      <w:hyperlink r:id="rId305">
        <w:r>
          <w:rPr>
            <w:color w:val="0000FF"/>
            <w:u w:val="single"/>
          </w:rPr>
          <w:t>القيادة</w:t>
        </w:r>
      </w:hyperlink>
      <w:r>
        <w:t xml:space="preserve"> الاستراتيجية المستدامة.</w:t>
      </w:r>
    </w:p>
    <w:p w14:paraId="536FB137" w14:textId="3BAFE914"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4B157C28">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1DAAA617" w14:textId="3A78DCC5" w:rsidR="00636640" w:rsidRPr="00636640" w:rsidRDefault="007D339B" w:rsidP="00636640">
      <w:pPr>
        <w:spacing w:after="160" w:line="259" w:lineRule="auto"/>
        <w:jc w:val="left"/>
        <w:rPr>
          <w:rFonts w:ascii="Adobe Arabic" w:hAnsi="Adobe Arabic" w:cs="Adobe Arabic"/>
          <w:b/>
          <w:bCs/>
          <w:color w:val="168489"/>
          <w:sz w:val="44"/>
          <w:szCs w:val="48"/>
          <w:lang w:val="en-GB"/>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4CA3569E" w14:textId="4D244983" w:rsidR="007D339B" w:rsidRPr="00636640" w:rsidRDefault="00636640" w:rsidP="00636640">
      <w:pPr>
        <w:rPr>
          <w:rtl/>
        </w:rPr>
      </w:pPr>
      <w:r>
        <w:t>يكتسب البرنامج أهميته من الحاجة المتزايدة للقيادات الاستراتيجية القادرة على دمج الاستدامة في جميع جوانب العمل. يساعد البرنامج المشاركين على اكتساب المهارات والمعرفة اللازمة ل</w:t>
      </w:r>
      <w:hyperlink r:id="rId305">
        <w:r>
          <w:rPr>
            <w:color w:val="0000FF"/>
            <w:u w:val="single"/>
          </w:rPr>
          <w:t>قيادة</w:t>
        </w:r>
      </w:hyperlink>
      <w:r>
        <w:t xml:space="preserve"> منظماتهم نحو تحقيق أهداف التنمية المستدامة، وتعزيز الأداء البيئي والاجتماعي والاقتصادي على حد سواء.</w:t>
      </w:r>
    </w:p>
    <w:p w14:paraId="536BC0F0" w14:textId="0424F5DE" w:rsidR="007D339B" w:rsidRDefault="00636640"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4E9D9A8A">
            <wp:simplePos x="0" y="0"/>
            <wp:positionH relativeFrom="margin">
              <wp:posOffset>5290185</wp:posOffset>
            </wp:positionH>
            <wp:positionV relativeFrom="paragraph">
              <wp:posOffset>22225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14:paraId="18F8FFDF" w14:textId="77777777" w:rsidR="00636640" w:rsidRPr="00595878" w:rsidRDefault="00636640" w:rsidP="00636640">
      <w:r w:rsidRPr="00595878">
        <w:rPr>
          <w:rtl/>
        </w:rPr>
        <w:t>الهدف العام للبرنامج هو تزويد المشاركين بالمعرفة والمهارات اللازمة لتطوير وتنفيذ استراتيجيات قيادية مستدامة في منظماتهم، مع التركيز على تحقيق التوازن بين الأبعاد البيئية والاجتماعية والاقتصادية للاستدامة.</w:t>
      </w:r>
    </w:p>
    <w:p w14:paraId="23D85464" w14:textId="50379AB8" w:rsidR="007D339B" w:rsidRDefault="007D339B" w:rsidP="007D339B">
      <w:pPr>
        <w:spacing w:after="160" w:line="259" w:lineRule="auto"/>
        <w:jc w:val="left"/>
        <w:rPr>
          <w:rFonts w:ascii="Adobe Arabic" w:hAnsi="Adobe Arabic" w:cs="Adobe Arabic"/>
          <w:b/>
          <w:bCs/>
          <w:color w:val="168489"/>
          <w:sz w:val="44"/>
          <w:szCs w:val="48"/>
          <w:rtl/>
        </w:rPr>
      </w:pPr>
    </w:p>
    <w:p w14:paraId="59137C64" w14:textId="00375732" w:rsidR="007D339B" w:rsidRDefault="00636640" w:rsidP="00636640">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3C31F987" wp14:editId="48C633D4">
            <wp:simplePos x="0" y="0"/>
            <wp:positionH relativeFrom="column">
              <wp:posOffset>5320665</wp:posOffset>
            </wp:positionH>
            <wp:positionV relativeFrom="paragraph">
              <wp:posOffset>363</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الأهداف التفصيلية:</w:t>
      </w:r>
    </w:p>
    <w:p w14:paraId="0D4481B4" w14:textId="77777777" w:rsidR="00636640" w:rsidRPr="00636640" w:rsidRDefault="00636640" w:rsidP="00636640">
      <w:pPr>
        <w:rPr>
          <w:rFonts w:ascii="Sakkal Majalla" w:hAnsi="Sakkal Majalla"/>
          <w:sz w:val="34"/>
        </w:rPr>
      </w:pPr>
    </w:p>
    <w:p w14:paraId="4AC10A46" w14:textId="4573F9D7" w:rsidR="00636640" w:rsidRPr="00636640" w:rsidRDefault="00636640" w:rsidP="00636640">
      <w:pPr>
        <w:pStyle w:val="a5"/>
        <w:numPr>
          <w:ilvl w:val="0"/>
          <w:numId w:val="46"/>
        </w:numPr>
        <w:jc w:val="both"/>
        <w:rPr>
          <w:rFonts w:ascii="Sakkal Majalla" w:hAnsi="Sakkal Majalla" w:cs="Sakkal Majalla"/>
          <w:sz w:val="34"/>
          <w:szCs w:val="34"/>
        </w:rPr>
      </w:pPr>
      <w:r>
        <w:t>فهم المفاهيم الأساسية لل</w:t>
      </w:r>
      <w:hyperlink r:id="rId305">
        <w:r>
          <w:rPr>
            <w:color w:val="0000FF"/>
            <w:u w:val="single"/>
          </w:rPr>
          <w:t>قيادة</w:t>
        </w:r>
      </w:hyperlink>
      <w:r>
        <w:t xml:space="preserve"> الاستراتيجية المستدامة وأهميتها.</w:t>
      </w:r>
    </w:p>
    <w:p w14:paraId="6AB3F166"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تطوير رؤية استراتيجية مستدامة للمنظمة وتحديد أهدافها ومؤشرات أدائها.</w:t>
      </w:r>
    </w:p>
    <w:p w14:paraId="1440CB52"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اكتساب مهارات إدارة التغيير والابتكار المستدام في المنظمات.</w:t>
      </w:r>
    </w:p>
    <w:p w14:paraId="14C4C688" w14:textId="77777777" w:rsidR="00636640" w:rsidRPr="00636640" w:rsidRDefault="00636640" w:rsidP="00636640">
      <w:pPr>
        <w:pStyle w:val="a5"/>
        <w:numPr>
          <w:ilvl w:val="0"/>
          <w:numId w:val="46"/>
        </w:numPr>
        <w:jc w:val="both"/>
        <w:rPr>
          <w:rFonts w:ascii="Sakkal Majalla" w:hAnsi="Sakkal Majalla" w:cs="Sakkal Majalla"/>
          <w:sz w:val="34"/>
          <w:szCs w:val="34"/>
        </w:rPr>
      </w:pPr>
      <w:r>
        <w:t xml:space="preserve">تعزيز القدرة على </w:t>
      </w:r>
      <w:hyperlink r:id="rId305">
        <w:r>
          <w:rPr>
            <w:color w:val="0000FF"/>
            <w:u w:val="single"/>
          </w:rPr>
          <w:t>قيادة</w:t>
        </w:r>
      </w:hyperlink>
      <w:r>
        <w:t xml:space="preserve"> المسؤولية الاجتماعية والبيئية للمنظمة.</w:t>
      </w:r>
    </w:p>
    <w:p w14:paraId="5C011CA8"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فهم دور تكنولوجيا المعلومات والابتكار في دعم الاستدامة.</w:t>
      </w:r>
    </w:p>
    <w:p w14:paraId="31B53D49"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تطوير مهارات قياس وتقييم الأداء المستدام للمنظمة.</w:t>
      </w:r>
    </w:p>
    <w:p w14:paraId="10FCF4B6"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بناء شراكات وتعاون فعال مع أصحاب المصلحة لتحقيق التنمية المستدامة.</w:t>
      </w:r>
    </w:p>
    <w:p w14:paraId="53449FC4"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تنفيذ المراجعة والتقييم الاستراتيجي للأداء المستدام للمنظمة.</w:t>
      </w:r>
    </w:p>
    <w:p w14:paraId="0AB1FE25"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تعزيز الحوكمة والمساءلة في مجال الاستدامة.</w:t>
      </w:r>
    </w:p>
    <w:p w14:paraId="37CE2665" w14:textId="77777777" w:rsidR="00636640" w:rsidRPr="00636640" w:rsidRDefault="00636640" w:rsidP="00636640">
      <w:pPr>
        <w:pStyle w:val="a5"/>
        <w:numPr>
          <w:ilvl w:val="0"/>
          <w:numId w:val="46"/>
        </w:numPr>
        <w:jc w:val="both"/>
      </w:pPr>
      <w:r>
        <w:t xml:space="preserve">تطوير </w:t>
      </w:r>
      <w:hyperlink r:id="rId305">
        <w:r>
          <w:rPr>
            <w:color w:val="0000FF"/>
            <w:u w:val="single"/>
          </w:rPr>
          <w:t>القيادة</w:t>
        </w:r>
      </w:hyperlink>
      <w:r>
        <w:t xml:space="preserve"> الشخصية والالتزام بالاستدامة.</w:t>
      </w:r>
    </w:p>
    <w:p w14:paraId="529FF2CF" w14:textId="2BAD70D3" w:rsidR="007D339B" w:rsidRPr="00636640" w:rsidRDefault="007D339B" w:rsidP="00636640">
      <w:pPr>
        <w:rPr>
          <w:rtl/>
        </w:rPr>
      </w:pPr>
      <w:r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0B6C548" w14:textId="5043E8B2"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61FFE367" w14:textId="77777777" w:rsidR="00636640" w:rsidRPr="00636640" w:rsidRDefault="00636640" w:rsidP="00636640">
      <w:pPr>
        <w:rPr>
          <w:rFonts w:ascii="Sakkal Majalla" w:hAnsi="Sakkal Majalla"/>
          <w:sz w:val="34"/>
        </w:rPr>
      </w:pPr>
    </w:p>
    <w:p w14:paraId="7F299B52" w14:textId="55BA2A91"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القادة والمدراء التنفيذيون في مختلف القطاعات.</w:t>
      </w:r>
    </w:p>
    <w:p w14:paraId="7A3891DF"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المسؤولون عن تطوير الاستراتيجيات والسياسات في المؤسسات.</w:t>
      </w:r>
    </w:p>
    <w:p w14:paraId="6741063B" w14:textId="77777777" w:rsidR="00636640" w:rsidRPr="00636640" w:rsidRDefault="00636640" w:rsidP="00636640">
      <w:pPr>
        <w:pStyle w:val="a5"/>
        <w:numPr>
          <w:ilvl w:val="0"/>
          <w:numId w:val="46"/>
        </w:numPr>
        <w:jc w:val="both"/>
        <w:rPr>
          <w:rFonts w:ascii="Sakkal Majalla" w:hAnsi="Sakkal Majalla" w:cs="Sakkal Majalla"/>
          <w:sz w:val="34"/>
          <w:szCs w:val="34"/>
        </w:rPr>
      </w:pPr>
      <w:r w:rsidRPr="00636640">
        <w:rPr>
          <w:rFonts w:ascii="Sakkal Majalla" w:hAnsi="Sakkal Majalla" w:cs="Sakkal Majalla"/>
          <w:sz w:val="34"/>
          <w:szCs w:val="34"/>
          <w:rtl/>
        </w:rPr>
        <w:t>المهتمون بالتنمية المستدامة والمسؤولية الاجتماعية والبيئية.</w:t>
      </w:r>
    </w:p>
    <w:p w14:paraId="4498E6C4" w14:textId="77777777" w:rsidR="00636640" w:rsidRPr="00636640" w:rsidRDefault="00636640" w:rsidP="00636640">
      <w:pPr>
        <w:pStyle w:val="a5"/>
        <w:numPr>
          <w:ilvl w:val="0"/>
          <w:numId w:val="46"/>
        </w:numPr>
        <w:jc w:val="both"/>
        <w:rPr>
          <w:rFonts w:ascii="Sakkal Majalla" w:hAnsi="Sakkal Majalla" w:cs="Sakkal Majalla"/>
          <w:sz w:val="34"/>
          <w:szCs w:val="34"/>
        </w:rPr>
      </w:pPr>
      <w:r>
        <w:t>الباحثون والأكاديميون في مجال الاستدامة و</w:t>
      </w:r>
      <w:hyperlink r:id="rId305">
        <w:r>
          <w:rPr>
            <w:color w:val="0000FF"/>
            <w:u w:val="single"/>
          </w:rPr>
          <w:t>القيادة</w:t>
        </w:r>
      </w:hyperlink>
      <w:r>
        <w:t xml:space="preserve"> الاستراتيجية.</w:t>
      </w:r>
    </w:p>
    <w:p w14:paraId="5842D313" w14:textId="07B143DE"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8EC708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30929C09" w14:textId="545CD056"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520C6F5C" w14:textId="6A2E7091" w:rsidR="007D339B" w:rsidRPr="00636640" w:rsidRDefault="00636640" w:rsidP="00636640">
      <w:pPr>
        <w:shd w:val="clear" w:color="auto" w:fill="F2F2F2" w:themeFill="background1" w:themeFillShade="F2"/>
        <w:spacing w:after="160" w:line="259" w:lineRule="auto"/>
        <w:jc w:val="center"/>
        <w:rPr>
          <w:rFonts w:ascii="Adobe Arabic" w:hAnsi="Adobe Arabic" w:cs="Adobe Arabic"/>
          <w:b/>
          <w:bCs/>
          <w:color w:val="168489"/>
          <w:sz w:val="48"/>
          <w:szCs w:val="48"/>
          <w:shd w:val="clear" w:color="auto" w:fill="F2F2F2" w:themeFill="background1" w:themeFillShade="F2"/>
        </w:rPr>
      </w:pPr>
      <w:r w:rsidRPr="00636640">
        <w:rPr>
          <w:rFonts w:ascii="Adobe Arabic" w:hAnsi="Adobe Arabic" w:cs="Adobe Arabic" w:hint="cs"/>
          <w:b/>
          <w:bCs/>
          <w:color w:val="168489"/>
          <w:sz w:val="48"/>
          <w:szCs w:val="48"/>
          <w:shd w:val="clear" w:color="auto" w:fill="F2F2F2" w:themeFill="background1" w:themeFillShade="F2"/>
          <w:rtl/>
        </w:rPr>
        <w:t xml:space="preserve">5 أيام </w:t>
      </w:r>
      <w:r w:rsidRPr="00636640">
        <w:rPr>
          <w:rFonts w:ascii="Adobe Arabic" w:hAnsi="Adobe Arabic" w:cs="Adobe Arabic"/>
          <w:b/>
          <w:bCs/>
          <w:color w:val="168489"/>
          <w:sz w:val="48"/>
          <w:szCs w:val="48"/>
          <w:shd w:val="clear" w:color="auto" w:fill="F2F2F2" w:themeFill="background1" w:themeFillShade="F2"/>
          <w:rtl/>
        </w:rPr>
        <w:t>-</w:t>
      </w:r>
      <w:r w:rsidRPr="00636640">
        <w:rPr>
          <w:rFonts w:ascii="Adobe Arabic" w:hAnsi="Adobe Arabic" w:cs="Adobe Arabic" w:hint="cs"/>
          <w:b/>
          <w:bCs/>
          <w:color w:val="168489"/>
          <w:sz w:val="48"/>
          <w:szCs w:val="48"/>
          <w:shd w:val="clear" w:color="auto" w:fill="F2F2F2" w:themeFill="background1" w:themeFillShade="F2"/>
          <w:rtl/>
        </w:rPr>
        <w:t xml:space="preserve"> 25 ساعة تدريبية</w:t>
      </w:r>
    </w:p>
    <w:p w14:paraId="13257281" w14:textId="1EA67497" w:rsidR="00E72206" w:rsidRDefault="00E72206" w:rsidP="00E72206">
      <w:pPr>
        <w:spacing w:after="160" w:line="259" w:lineRule="auto"/>
        <w:jc w:val="left"/>
        <w:rPr>
          <w:rFonts w:ascii="Adobe Arabic" w:hAnsi="Adobe Arabic" w:cs="Adobe Arabic"/>
          <w:b/>
          <w:bCs/>
          <w:color w:val="168489"/>
          <w:sz w:val="44"/>
          <w:szCs w:val="48"/>
          <w:rtl/>
        </w:rPr>
      </w:pPr>
    </w:p>
    <w:p w14:paraId="49F83C03" w14:textId="793B4DD7" w:rsidR="00B4310C" w:rsidRDefault="007D339B" w:rsidP="00E72206">
      <w:pPr>
        <w:pageBreakBefore/>
        <w:rPr>
          <w:rtl/>
        </w:rPr>
      </w:pPr>
      <w:r w:rsidRPr="0090459D">
        <w:rPr>
          <w:noProof/>
          <w:lang w:bidi="ar-SY"/>
        </w:rPr>
        <w:lastRenderedPageBreak/>
        <mc:AlternateContent>
          <mc:Choice Requires="wpg">
            <w:drawing>
              <wp:inline distT="0" distB="0" distL="0" distR="0" wp14:anchorId="732626E4" wp14:editId="3FDE0B6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71F0EE1" w14:textId="542A4306"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9A1C3E">
        <w:rPr>
          <w:rFonts w:cs="GE Dinar Two Medium" w:hint="cs"/>
          <w:color w:val="C00000"/>
          <w:sz w:val="32"/>
          <w:szCs w:val="36"/>
          <w:rtl/>
        </w:rPr>
        <w:t>ت</w:t>
      </w:r>
      <w:r w:rsidRPr="006F3DEE">
        <w:rPr>
          <w:rFonts w:cs="GE Dinar Two Medium" w:hint="cs"/>
          <w:color w:val="C00000"/>
          <w:sz w:val="32"/>
          <w:szCs w:val="36"/>
          <w:rtl/>
        </w:rPr>
        <w:t>درب:</w:t>
      </w:r>
    </w:p>
    <w:p w14:paraId="6D8A9A03" w14:textId="4BF6C343" w:rsidR="007D339B" w:rsidRPr="007D339B" w:rsidRDefault="009A1C3E" w:rsidP="007D339B">
      <w:pPr>
        <w:pStyle w:val="ad"/>
      </w:pPr>
      <w:r w:rsidRPr="009A1C3E">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14:paraId="6C803F04" w14:textId="77777777"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0EFE64FB" w14:textId="18848F96"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noProof/>
        </w:rPr>
        <w:drawing>
          <wp:anchor distT="0" distB="0" distL="114300" distR="114300" simplePos="0" relativeHeight="252765184" behindDoc="0" locked="0" layoutInCell="1" allowOverlap="1" wp14:anchorId="763154C1" wp14:editId="30852983">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1C3E">
        <w:rPr>
          <w:rFonts w:ascii="Adobe Arabic" w:hAnsi="Adobe Arabic" w:cs="Adobe Arabic"/>
          <w:color w:val="002060"/>
          <w:sz w:val="36"/>
          <w:szCs w:val="36"/>
          <w:rtl/>
        </w:rPr>
        <w:t>العمل ضمن أفراد المجموعة في التمارين الجماعية.</w:t>
      </w:r>
    </w:p>
    <w:p w14:paraId="5074B3A5" w14:textId="62FCD502"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من حق أي متدرب أن يساهم بطرح فكرته أو رأيه.</w:t>
      </w:r>
    </w:p>
    <w:p w14:paraId="281C9F34" w14:textId="59F48DE3"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لا تقاطع أحد عند عرض فكرته أو رأيه.</w:t>
      </w:r>
    </w:p>
    <w:p w14:paraId="6D1454B2" w14:textId="77777777"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40022374" w14:textId="77777777"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الحضور في الوقت المحدد للبرنامج من عوامل نجاحه.</w:t>
      </w:r>
    </w:p>
    <w:p w14:paraId="2D16FD79" w14:textId="00D71828" w:rsidR="009A1C3E" w:rsidRPr="009A1C3E" w:rsidRDefault="009A1C3E" w:rsidP="009A1C3E">
      <w:pPr>
        <w:pStyle w:val="a5"/>
        <w:numPr>
          <w:ilvl w:val="0"/>
          <w:numId w:val="1"/>
        </w:numPr>
        <w:spacing w:line="360" w:lineRule="auto"/>
        <w:jc w:val="both"/>
        <w:rPr>
          <w:rFonts w:ascii="Adobe Arabic" w:hAnsi="Adobe Arabic" w:cs="Adobe Arabic"/>
          <w:color w:val="002060"/>
          <w:sz w:val="36"/>
          <w:szCs w:val="36"/>
          <w:rtl/>
        </w:rPr>
      </w:pPr>
      <w:r w:rsidRPr="009A1C3E">
        <w:rPr>
          <w:rFonts w:ascii="Adobe Arabic" w:hAnsi="Adobe Arabic" w:cs="Adobe Arabic"/>
          <w:color w:val="002060"/>
          <w:sz w:val="36"/>
          <w:szCs w:val="36"/>
          <w:rtl/>
        </w:rPr>
        <w:t xml:space="preserve">التركيز على التدريب وتجنب معوقات التركيز كالجوال وغيره. </w:t>
      </w:r>
    </w:p>
    <w:p w14:paraId="3D516235" w14:textId="07A74BC9" w:rsidR="007D339B" w:rsidRPr="009A1C3E" w:rsidRDefault="009A1C3E" w:rsidP="009A1C3E">
      <w:pPr>
        <w:spacing w:line="360" w:lineRule="auto"/>
        <w:rPr>
          <w:rFonts w:ascii="Adobe Arabic" w:hAnsi="Adobe Arabic" w:cs="Adobe Arabic"/>
          <w:color w:val="C00000"/>
          <w:sz w:val="36"/>
          <w:szCs w:val="36"/>
        </w:rPr>
      </w:pPr>
      <w:r w:rsidRPr="009A1C3E">
        <w:rPr>
          <w:rFonts w:ascii="Adobe Arabic" w:hAnsi="Adobe Arabic" w:cs="Adobe Arabic"/>
          <w:color w:val="C00000"/>
          <w:sz w:val="36"/>
          <w:szCs w:val="36"/>
          <w:rtl/>
        </w:rPr>
        <w:t>إذا أردت الرد على مكالمة ضرورية أو اتصال نأمل منك القيام به خارج القاعة</w:t>
      </w:r>
      <w:r w:rsidR="007D339B" w:rsidRPr="009A1C3E">
        <w:rPr>
          <w:rFonts w:ascii="Adobe Arabic" w:hAnsi="Adobe Arabic" w:cs="Adobe Arabic"/>
          <w:color w:val="C00000"/>
          <w:sz w:val="36"/>
          <w:szCs w:val="36"/>
          <w:rtl/>
        </w:rPr>
        <w:t>.</w:t>
      </w:r>
    </w:p>
    <w:p w14:paraId="47DECEC5" w14:textId="77777777" w:rsidR="00DD10BF" w:rsidRDefault="00B4310C" w:rsidP="00B4310C">
      <w:pPr>
        <w:bidi w:val="0"/>
        <w:spacing w:after="160" w:line="259" w:lineRule="auto"/>
        <w:jc w:val="right"/>
      </w:pPr>
      <w:r>
        <w:rPr>
          <w:rtl/>
        </w:rPr>
        <w:br w:type="page"/>
      </w:r>
    </w:p>
    <w:p w14:paraId="49AF399A" w14:textId="288F36EB"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09B8715" wp14:editId="2E3F32EA">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F8589E"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05644B6F" w14:textId="77777777" w:rsidTr="00835331">
        <w:trPr>
          <w:trHeight w:val="1962"/>
          <w:jc w:val="right"/>
        </w:trPr>
        <w:tc>
          <w:tcPr>
            <w:tcW w:w="3145" w:type="dxa"/>
            <w:tcBorders>
              <w:bottom w:val="single" w:sz="18" w:space="0" w:color="168489"/>
            </w:tcBorders>
            <w:vAlign w:val="center"/>
          </w:tcPr>
          <w:p w14:paraId="4DA96A3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45D1517A" w14:textId="775BE683"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2F8ECA" w14:textId="6D2183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1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36C2C48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D12189A" w14:textId="3EC56BBB"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7A469898"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0B407E64"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443D7953" w14:textId="2DC55A6D"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A64B2D9" w14:textId="77777777" w:rsidTr="00835331">
        <w:trPr>
          <w:trHeight w:val="2370"/>
          <w:jc w:val="right"/>
        </w:trPr>
        <w:tc>
          <w:tcPr>
            <w:tcW w:w="3145" w:type="dxa"/>
            <w:tcBorders>
              <w:top w:val="single" w:sz="18" w:space="0" w:color="168489"/>
              <w:bottom w:val="single" w:sz="18" w:space="0" w:color="168489"/>
            </w:tcBorders>
            <w:vAlign w:val="center"/>
          </w:tcPr>
          <w:p w14:paraId="0A66DD3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0B363228" w14:textId="2741D69C"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92EE84C" w14:textId="3A6AEC34"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77280D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6FEEE46" w14:textId="7D977BBA"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8A69A84" w14:textId="0D07C854"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A8278E5" w14:textId="6F3CC1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35E4820" w14:textId="77777777" w:rsidTr="00835331">
        <w:trPr>
          <w:trHeight w:val="2199"/>
          <w:jc w:val="right"/>
        </w:trPr>
        <w:tc>
          <w:tcPr>
            <w:tcW w:w="3145" w:type="dxa"/>
            <w:tcBorders>
              <w:top w:val="single" w:sz="18" w:space="0" w:color="168489"/>
              <w:bottom w:val="single" w:sz="18" w:space="0" w:color="168489"/>
            </w:tcBorders>
            <w:vAlign w:val="center"/>
          </w:tcPr>
          <w:p w14:paraId="0D9EE2C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127D3DC6" w14:textId="236FAA11"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69B79EF5" w14:textId="4A3B41A0"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E354B5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AA634E7" w14:textId="0A84A832"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354855B0"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C672A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1329BDAD" w14:textId="53FAB7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2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76679F6" w14:textId="77777777" w:rsidTr="00835331">
        <w:trPr>
          <w:trHeight w:val="2370"/>
          <w:jc w:val="right"/>
        </w:trPr>
        <w:tc>
          <w:tcPr>
            <w:tcW w:w="3145" w:type="dxa"/>
            <w:tcBorders>
              <w:top w:val="single" w:sz="18" w:space="0" w:color="168489"/>
            </w:tcBorders>
            <w:vAlign w:val="center"/>
          </w:tcPr>
          <w:p w14:paraId="44F7F50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41A11A8E" w14:textId="76868742"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C849C6A" w14:textId="12CDBA8D"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4D7C797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2B186956" w14:textId="3B4CA365"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28DDD0F" w14:textId="6CF25973"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2C00B7B" w14:textId="77777777" w:rsidR="00DD10BF" w:rsidRDefault="00DD10BF" w:rsidP="00DD10BF">
      <w:pPr>
        <w:bidi w:val="0"/>
        <w:spacing w:after="160" w:line="259" w:lineRule="auto"/>
        <w:jc w:val="right"/>
        <w:rPr>
          <w:rtl/>
        </w:rPr>
      </w:pPr>
    </w:p>
    <w:p w14:paraId="6C895A37" w14:textId="7B166DEF" w:rsidR="00935C0E" w:rsidRDefault="00935C0E" w:rsidP="00935C0E">
      <w:pPr>
        <w:bidi w:val="0"/>
        <w:jc w:val="center"/>
      </w:pPr>
    </w:p>
    <w:p w14:paraId="162741DD" w14:textId="575B0125" w:rsidR="00935C0E" w:rsidRPr="009F34C6" w:rsidRDefault="00935C0E" w:rsidP="009F34C6">
      <w:pPr>
        <w:bidi w:val="0"/>
        <w:spacing w:after="160" w:line="259" w:lineRule="auto"/>
        <w:jc w:val="left"/>
      </w:pPr>
      <w:r>
        <w:br w:type="page"/>
      </w:r>
    </w:p>
    <w:p w14:paraId="17BC01B8" w14:textId="500D3FC5" w:rsidR="00781A2F" w:rsidRPr="00935C0E" w:rsidRDefault="00781A2F" w:rsidP="00781A2F">
      <w:pPr>
        <w:tabs>
          <w:tab w:val="center" w:pos="4513"/>
        </w:tabs>
        <w:bidi w:val="0"/>
        <w:rPr>
          <w:rtl/>
        </w:rPr>
        <w:sectPr w:rsidR="00781A2F" w:rsidRPr="00935C0E" w:rsidSect="00D45731">
          <w:headerReference w:type="even" r:id="rId34"/>
          <w:headerReference w:type="default" r:id="rId35"/>
          <w:footerReference w:type="even" r:id="rId36"/>
          <w:footerReference w:type="default" r:id="rId37"/>
          <w:headerReference w:type="first" r:id="rId38"/>
          <w:footerReference w:type="first" r:id="rId39"/>
          <w:pgSz w:w="11906" w:h="16838" w:code="9"/>
          <w:pgMar w:top="1440" w:right="1440" w:bottom="1440" w:left="1440" w:header="113" w:footer="0" w:gutter="0"/>
          <w:pgNumType w:start="0"/>
          <w:cols w:space="720"/>
          <w:titlePg/>
          <w:docGrid w:linePitch="381"/>
        </w:sectPr>
      </w:pPr>
    </w:p>
    <w:p w14:paraId="229AB874" w14:textId="44E15D15"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14BCD2A9" wp14:editId="75A20CAB">
                <wp:simplePos x="0" y="0"/>
                <wp:positionH relativeFrom="column">
                  <wp:posOffset>127591</wp:posOffset>
                </wp:positionH>
                <wp:positionV relativeFrom="paragraph">
                  <wp:posOffset>-467833</wp:posOffset>
                </wp:positionV>
                <wp:extent cx="6353174" cy="7123628"/>
                <wp:effectExtent l="0" t="0" r="0" b="1270"/>
                <wp:wrapNone/>
                <wp:docPr id="162" name="Group 162"/>
                <wp:cNvGraphicFramePr/>
                <a:graphic xmlns:a="http://schemas.openxmlformats.org/drawingml/2006/main">
                  <a:graphicData uri="http://schemas.microsoft.com/office/word/2010/wordprocessingGroup">
                    <wpg:wgp>
                      <wpg:cNvGrpSpPr/>
                      <wpg:grpSpPr>
                        <a:xfrm>
                          <a:off x="0" y="0"/>
                          <a:ext cx="6353174" cy="7123628"/>
                          <a:chOff x="0" y="0"/>
                          <a:chExt cx="6353174" cy="7123628"/>
                        </a:xfrm>
                      </wpg:grpSpPr>
                      <wpg:grpSp>
                        <wpg:cNvPr id="1279981941" name="Group 1279981941"/>
                        <wpg:cNvGrpSpPr/>
                        <wpg:grpSpPr>
                          <a:xfrm>
                            <a:off x="116958" y="2571750"/>
                            <a:ext cx="5470851" cy="4551878"/>
                            <a:chOff x="-44970" y="0"/>
                            <a:chExt cx="5470924" cy="4552201"/>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062BC758"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588B33D7"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9528" y="874593"/>
                              <a:ext cx="2216426" cy="3288056"/>
                            </a:xfrm>
                            <a:prstGeom prst="rect">
                              <a:avLst/>
                            </a:prstGeom>
                            <a:noFill/>
                            <a:ln w="6350">
                              <a:noFill/>
                            </a:ln>
                          </wps:spPr>
                          <wps:txbx>
                            <w:txbxContent>
                              <w:p w14:paraId="6F5093C6" w14:textId="77777777" w:rsidR="00BC6FB1" w:rsidRPr="000F32C7" w:rsidRDefault="00BC6FB1" w:rsidP="00BC6FB1">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80F52DD" w14:textId="77777777" w:rsidR="00D35343" w:rsidRPr="00D35343" w:rsidRDefault="00D35343" w:rsidP="002467E8">
                                <w:pPr>
                                  <w:pStyle w:val="a5"/>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5EEAC8CB" w14:textId="77777777" w:rsidR="00D35343" w:rsidRPr="00D35343" w:rsidRDefault="00D35343" w:rsidP="002467E8">
                                <w:pPr>
                                  <w:pStyle w:val="a5"/>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33B58EB" w14:textId="7025EBC9" w:rsidR="00BC6FB1" w:rsidRPr="000F32C7" w:rsidRDefault="00D3534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4970" y="874149"/>
                              <a:ext cx="2300761" cy="3678052"/>
                            </a:xfrm>
                            <a:prstGeom prst="rect">
                              <a:avLst/>
                            </a:prstGeom>
                            <a:noFill/>
                            <a:ln w="6350">
                              <a:noFill/>
                            </a:ln>
                          </wps:spPr>
                          <wps:txbx>
                            <w:txbxContent>
                              <w:p w14:paraId="5C1013E6"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6FD843DB"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56B01893"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3CABAE86"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21530C78"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0A121D81"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7402A365"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2443491D"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445894E8" w14:textId="77777777" w:rsidR="00D35343"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7C8A9147" w14:textId="15556B0A" w:rsidR="00BC6FB1" w:rsidRPr="00D35343" w:rsidRDefault="00D35343" w:rsidP="002467E8">
                                <w:pPr>
                                  <w:pStyle w:val="a5"/>
                                  <w:numPr>
                                    <w:ilvl w:val="0"/>
                                    <w:numId w:val="2"/>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0F30E199" w14:textId="4CBF796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614B548A" w14:textId="6234E3B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21F7278C" w14:textId="51A3AAFA" w:rsidR="00F01FA2" w:rsidRPr="00F01FA2" w:rsidRDefault="00D35343" w:rsidP="00F01FA2">
                                <w:pPr>
                                  <w:bidi w:val="0"/>
                                  <w:jc w:val="center"/>
                                  <w:rPr>
                                    <w:rFonts w:ascii="Adobe Arabic" w:eastAsia="GE Dinar One" w:hAnsi="Adobe Arabic" w:cs="Adobe Arabic"/>
                                    <w:b/>
                                    <w:bCs/>
                                    <w:kern w:val="24"/>
                                    <w:sz w:val="56"/>
                                    <w:szCs w:val="56"/>
                                    <w:lang w:bidi="ar-SY"/>
                                  </w:rPr>
                                </w:pPr>
                                <w:r w:rsidRPr="00D35343">
                                  <w:rPr>
                                    <w:rFonts w:ascii="Adobe Arabic" w:eastAsia="GE Dinar One" w:hAnsi="Adobe Arabic" w:cs="Adobe Arabic"/>
                                    <w:b/>
                                    <w:bCs/>
                                    <w:kern w:val="24"/>
                                    <w:sz w:val="56"/>
                                    <w:szCs w:val="56"/>
                                    <w:rtl/>
                                    <w:lang w:bidi="ar-SY"/>
                                  </w:rPr>
                                  <w:t>المفاهيم الأساسية للقيادة الاستراتيجية المستدامة</w:t>
                                </w:r>
                              </w:p>
                            </w:txbxContent>
                          </wps:txbx>
                          <wps:bodyPr wrap="square" rtlCol="0">
                            <a:spAutoFit/>
                          </wps:bodyPr>
                        </wps:wsp>
                      </wpg:grpSp>
                    </wpg:wgp>
                  </a:graphicData>
                </a:graphic>
                <wp14:sizeRelV relativeFrom="margin">
                  <wp14:pctHeight>0</wp14:pctHeight>
                </wp14:sizeRelV>
              </wp:anchor>
            </w:drawing>
          </mc:Choice>
          <mc:Fallback>
            <w:pict>
              <v:group w14:anchorId="14BCD2A9" id="Group 162" o:spid="_x0000_s1048" style="position:absolute;left:0;text-align:left;margin-left:10.05pt;margin-top:-36.85pt;width:500.25pt;height:560.9pt;z-index:252771328;mso-position-horizontal-relative:text;mso-position-vertical-relative:text;mso-height-relative:margin" coordsize="63531,7123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O40FHS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">
                <v:group id="Group 1279981941" o:spid="_x0000_s1049" style="position:absolute;left:1169;top:25717;width:54709;height:45519" coordorigin="-449" coordsize="54709,45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6"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62BC758"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88B33D7"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7" o:title="Note " gain="19661f" blacklevel="22938f"/>
                    </v:shape>
                  </v:group>
                  <v:shape id="Text Box 1279981951" o:spid="_x0000_s1059"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F5093C6" w14:textId="77777777" w:rsidR="00BC6FB1" w:rsidRPr="000F32C7" w:rsidRDefault="00BC6FB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80F52DD" w14:textId="77777777" w:rsidR="00D35343" w:rsidRPr="00D35343" w:rsidRDefault="00D35343" w:rsidP="002467E8">
                          <w:pPr>
                            <w:pStyle w:val="ListParagraph"/>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تعريف القيادة الاستراتيجية المستدامة وتوضيح أهميتها في سياق العمل الحديث.</w:t>
                          </w:r>
                        </w:p>
                        <w:p w14:paraId="5EEAC8CB" w14:textId="77777777" w:rsidR="00D35343" w:rsidRPr="00D35343" w:rsidRDefault="00D35343" w:rsidP="002467E8">
                          <w:pPr>
                            <w:pStyle w:val="ListParagraph"/>
                            <w:numPr>
                              <w:ilvl w:val="0"/>
                              <w:numId w:val="2"/>
                            </w:numPr>
                            <w:rPr>
                              <w:rFonts w:ascii="Adobe Arabic" w:eastAsia="GE Dinar One" w:hAnsi="Adobe Arabic" w:cs="Adobe Arabic"/>
                              <w:color w:val="000000"/>
                              <w:kern w:val="24"/>
                              <w:sz w:val="36"/>
                              <w:szCs w:val="36"/>
                              <w:rtl/>
                              <w:lang w:bidi="ar-SY"/>
                            </w:rPr>
                          </w:pPr>
                          <w:r w:rsidRPr="00D35343">
                            <w:rPr>
                              <w:rFonts w:ascii="Adobe Arabic" w:eastAsia="GE Dinar One" w:hAnsi="Adobe Arabic" w:cs="Adobe Arabic"/>
                              <w:color w:val="000000"/>
                              <w:kern w:val="24"/>
                              <w:sz w:val="36"/>
                              <w:szCs w:val="36"/>
                              <w:rtl/>
                              <w:lang w:bidi="ar-SY"/>
                            </w:rPr>
                            <w:t>فهم التحديات والفرص المتعلقة بالاستدامة وتأثيرها على المؤسسات.</w:t>
                          </w:r>
                        </w:p>
                        <w:p w14:paraId="033B58EB" w14:textId="7025EBC9" w:rsidR="00BC6FB1" w:rsidRPr="000F32C7" w:rsidRDefault="00D3534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35343">
                            <w:rPr>
                              <w:rFonts w:ascii="Adobe Arabic" w:eastAsia="GE Dinar One" w:hAnsi="Adobe Arabic" w:cs="Adobe Arabic"/>
                              <w:color w:val="000000"/>
                              <w:kern w:val="24"/>
                              <w:sz w:val="36"/>
                              <w:szCs w:val="36"/>
                              <w:rtl/>
                              <w:lang w:bidi="ar-SY"/>
                            </w:rPr>
                            <w:t>تحليل المعايير والمبادئ الأساسية للقيادة الاستراتيجية المستدامة.</w:t>
                          </w:r>
                        </w:p>
                      </w:txbxContent>
                    </v:textbox>
                  </v:shape>
                  <v:shape id="Text Box 1579856704" o:spid="_x0000_s1060" type="#_x0000_t202" style="position:absolute;left:-449;top:8741;width:23006;height:36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5C1013E6"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تمهيد.</w:t>
                          </w:r>
                        </w:p>
                        <w:p w14:paraId="6FD843DB"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المقدّمة.</w:t>
                          </w:r>
                        </w:p>
                        <w:p w14:paraId="56B01893"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تعارف المشاركين.</w:t>
                          </w:r>
                        </w:p>
                        <w:p w14:paraId="3CABAE86"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فيديو تدريبي.</w:t>
                          </w:r>
                        </w:p>
                        <w:p w14:paraId="21530C78"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القيادة الاستراتيجية المستدامة وأهميتها في سياق العمل الحديث.</w:t>
                          </w:r>
                        </w:p>
                        <w:p w14:paraId="0A121D81"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تمرين.</w:t>
                          </w:r>
                        </w:p>
                        <w:p w14:paraId="7402A365"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التحديات والفرص المتعلقة بالاستدامة وتأثيرها على المؤسسات.</w:t>
                          </w:r>
                        </w:p>
                        <w:p w14:paraId="2443491D"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نشاط تدريبي.</w:t>
                          </w:r>
                        </w:p>
                        <w:p w14:paraId="445894E8" w14:textId="77777777" w:rsidR="00D35343"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rtl/>
                              <w:lang w:bidi="ar-SY"/>
                            </w:rPr>
                          </w:pPr>
                          <w:r w:rsidRPr="00D35343">
                            <w:rPr>
                              <w:rFonts w:ascii="Adobe Arabic" w:eastAsia="GE Dinar One" w:hAnsi="Adobe Arabic" w:cs="Adobe Arabic"/>
                              <w:color w:val="000000"/>
                              <w:kern w:val="24"/>
                              <w:sz w:val="32"/>
                              <w:szCs w:val="32"/>
                              <w:rtl/>
                              <w:lang w:bidi="ar-SY"/>
                            </w:rPr>
                            <w:t>المعايير والمبادئ الأساسية للقيادة الاستراتيجية المستدامة.</w:t>
                          </w:r>
                        </w:p>
                        <w:p w14:paraId="7C8A9147" w14:textId="15556B0A" w:rsidR="00BC6FB1" w:rsidRPr="00D35343" w:rsidRDefault="00D35343" w:rsidP="002467E8">
                          <w:pPr>
                            <w:pStyle w:val="ListParagraph"/>
                            <w:numPr>
                              <w:ilvl w:val="0"/>
                              <w:numId w:val="2"/>
                            </w:numPr>
                            <w:spacing w:line="216" w:lineRule="auto"/>
                            <w:ind w:left="578" w:hanging="578"/>
                            <w:rPr>
                              <w:rFonts w:ascii="Adobe Arabic" w:eastAsia="GE Dinar One" w:hAnsi="Adobe Arabic" w:cs="Adobe Arabic"/>
                              <w:color w:val="000000"/>
                              <w:kern w:val="24"/>
                              <w:sz w:val="32"/>
                              <w:szCs w:val="32"/>
                              <w:lang w:bidi="ar-SY"/>
                            </w:rPr>
                          </w:pPr>
                          <w:r w:rsidRPr="00D35343">
                            <w:rPr>
                              <w:rFonts w:ascii="Adobe Arabic" w:eastAsia="GE Dinar One" w:hAnsi="Adobe Arabic" w:cs="Adobe Arabic"/>
                              <w:color w:val="000000"/>
                              <w:kern w:val="24"/>
                              <w:sz w:val="32"/>
                              <w:szCs w:val="32"/>
                              <w:rtl/>
                              <w:lang w:bidi="ar-SY"/>
                            </w:rPr>
                            <w:t>تمرين.</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48"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0F30E199" w14:textId="4CBF796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14B548A" w14:textId="6234E3B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21F7278C" w14:textId="51A3AAFA" w:rsidR="00F01FA2" w:rsidRPr="00F01FA2" w:rsidRDefault="00D35343" w:rsidP="00F01FA2">
                          <w:pPr>
                            <w:bidi w:val="0"/>
                            <w:jc w:val="center"/>
                            <w:rPr>
                              <w:rFonts w:ascii="Adobe Arabic" w:eastAsia="GE Dinar One" w:hAnsi="Adobe Arabic" w:cs="Adobe Arabic"/>
                              <w:b/>
                              <w:bCs/>
                              <w:kern w:val="24"/>
                              <w:sz w:val="56"/>
                              <w:szCs w:val="56"/>
                              <w:lang w:bidi="ar-SY"/>
                            </w:rPr>
                          </w:pPr>
                          <w:r w:rsidRPr="00D35343">
                            <w:rPr>
                              <w:rFonts w:ascii="Adobe Arabic" w:eastAsia="GE Dinar One" w:hAnsi="Adobe Arabic" w:cs="Adobe Arabic"/>
                              <w:b/>
                              <w:bCs/>
                              <w:kern w:val="24"/>
                              <w:sz w:val="56"/>
                              <w:szCs w:val="56"/>
                              <w:rtl/>
                              <w:lang w:bidi="ar-SY"/>
                            </w:rPr>
                            <w:t>المفاهيم الأساسية للقيادة الاستراتيجية المستدامة</w:t>
                          </w:r>
                        </w:p>
                      </w:txbxContent>
                    </v:textbox>
                  </v:shape>
                </v:group>
              </v:group>
            </w:pict>
          </mc:Fallback>
        </mc:AlternateContent>
      </w:r>
    </w:p>
    <w:tbl>
      <w:tblPr>
        <w:tblStyle w:val="a6"/>
        <w:tblpPr w:leftFromText="180" w:rightFromText="180" w:vertAnchor="page" w:horzAnchor="margin" w:tblpY="1147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D35343" w:rsidRPr="00707A32" w14:paraId="00D9A6F3" w14:textId="77777777" w:rsidTr="00D35343">
        <w:tc>
          <w:tcPr>
            <w:tcW w:w="5000" w:type="pct"/>
            <w:gridSpan w:val="3"/>
            <w:tcBorders>
              <w:left w:val="single" w:sz="4" w:space="0" w:color="168489"/>
              <w:right w:val="single" w:sz="4" w:space="0" w:color="168489"/>
            </w:tcBorders>
            <w:shd w:val="clear" w:color="auto" w:fill="F2F2F2" w:themeFill="background1" w:themeFillShade="F2"/>
          </w:tcPr>
          <w:p w14:paraId="57916B99" w14:textId="77777777" w:rsidR="00D35343" w:rsidRPr="00781A2F" w:rsidRDefault="00D35343" w:rsidP="00D35343">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D35343" w:rsidRPr="00F01FA2" w14:paraId="749538E5" w14:textId="77777777" w:rsidTr="00D35343">
        <w:tc>
          <w:tcPr>
            <w:tcW w:w="2612" w:type="pct"/>
            <w:tcBorders>
              <w:left w:val="single" w:sz="4" w:space="0" w:color="168489"/>
              <w:right w:val="single" w:sz="4" w:space="0" w:color="168489"/>
            </w:tcBorders>
            <w:shd w:val="clear" w:color="auto" w:fill="auto"/>
          </w:tcPr>
          <w:p w14:paraId="38E66E00" w14:textId="77777777" w:rsidR="00D35343" w:rsidRDefault="00D35343" w:rsidP="00D35343">
            <w:pPr>
              <w:pStyle w:val="bold"/>
              <w:jc w:val="center"/>
              <w:rPr>
                <w:color w:val="168489"/>
                <w:sz w:val="40"/>
                <w:szCs w:val="40"/>
                <w:rtl/>
                <w:lang w:bidi="ar-EG"/>
              </w:rPr>
            </w:pPr>
            <w:r>
              <w:rPr>
                <w:noProof/>
              </w:rPr>
              <w:drawing>
                <wp:inline distT="0" distB="0" distL="0" distR="0" wp14:anchorId="74D64088" wp14:editId="5A7696B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B16D8E7" w14:textId="77777777" w:rsidR="00D35343" w:rsidRPr="00F01FA2" w:rsidRDefault="00D35343" w:rsidP="00D35343">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368C1898" w14:textId="77777777" w:rsidR="00D35343" w:rsidRDefault="00D35343" w:rsidP="00D35343">
            <w:pPr>
              <w:pStyle w:val="bold"/>
              <w:jc w:val="center"/>
              <w:rPr>
                <w:color w:val="168489"/>
                <w:sz w:val="40"/>
                <w:szCs w:val="40"/>
                <w:rtl/>
                <w:lang w:bidi="ar-EG"/>
              </w:rPr>
            </w:pPr>
            <w:r>
              <w:rPr>
                <w:noProof/>
              </w:rPr>
              <w:drawing>
                <wp:inline distT="0" distB="0" distL="0" distR="0" wp14:anchorId="1281E240" wp14:editId="1BD161F5">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79850AB" w14:textId="77777777" w:rsidR="00D35343" w:rsidRPr="00F01FA2" w:rsidRDefault="00D35343" w:rsidP="00D35343">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695B749A" w14:textId="77777777" w:rsidR="00D35343" w:rsidRPr="00F01FA2" w:rsidRDefault="00D35343" w:rsidP="00D35343">
            <w:pPr>
              <w:pStyle w:val="bold"/>
              <w:bidi w:val="0"/>
              <w:jc w:val="center"/>
              <w:rPr>
                <w:color w:val="168489"/>
                <w:sz w:val="40"/>
                <w:szCs w:val="40"/>
                <w:rtl/>
                <w:lang w:bidi="ar-EG"/>
              </w:rPr>
            </w:pPr>
            <w:r w:rsidRPr="00595B2E">
              <w:rPr>
                <w:noProof/>
              </w:rPr>
              <w:drawing>
                <wp:inline distT="0" distB="0" distL="0" distR="0" wp14:anchorId="4AA7AA07" wp14:editId="1D32A6F6">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D35343" w:rsidRPr="00707A32" w14:paraId="63880936" w14:textId="77777777" w:rsidTr="00D35343">
        <w:tc>
          <w:tcPr>
            <w:tcW w:w="2612" w:type="pct"/>
            <w:tcBorders>
              <w:left w:val="single" w:sz="4" w:space="0" w:color="168489"/>
              <w:right w:val="single" w:sz="4" w:space="0" w:color="168489"/>
            </w:tcBorders>
            <w:vAlign w:val="center"/>
          </w:tcPr>
          <w:p w14:paraId="1BB49A30"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تمهيد.</w:t>
            </w:r>
          </w:p>
          <w:p w14:paraId="7A8BD39D"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المقدّمة.</w:t>
            </w:r>
          </w:p>
          <w:p w14:paraId="6142265E"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نشاط تعارف المشاركين.</w:t>
            </w:r>
          </w:p>
          <w:p w14:paraId="41C6D990"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فيديو تدريبي.</w:t>
            </w:r>
          </w:p>
          <w:p w14:paraId="049534FE"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hyperlink r:id="rId305">
              <w:r>
                <w:rPr>
                  <w:color w:val="0000FF"/>
                  <w:u w:val="single"/>
                </w:rPr>
                <w:t>القيادة</w:t>
              </w:r>
            </w:hyperlink>
            <w:r>
              <w:t xml:space="preserve"> الاستراتيجية المستدامة وأهميتها في سياق العمل الحديث.</w:t>
            </w:r>
          </w:p>
          <w:p w14:paraId="6B1EB948"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تمرين.</w:t>
            </w:r>
          </w:p>
          <w:p w14:paraId="14B6E42A"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التحديات والفرص المتعلقة بالاستدامة وتأثيرها على المؤسسات.</w:t>
            </w:r>
          </w:p>
          <w:p w14:paraId="475BCD0A" w14:textId="77777777" w:rsidR="00D35343" w:rsidRPr="00D35343" w:rsidRDefault="00D35343" w:rsidP="002467E8">
            <w:pPr>
              <w:pStyle w:val="a5"/>
              <w:numPr>
                <w:ilvl w:val="0"/>
                <w:numId w:val="3"/>
              </w:numPr>
              <w:spacing w:after="0" w:line="16" w:lineRule="atLeast"/>
              <w:jc w:val="lowKashida"/>
              <w:rPr>
                <w:rFonts w:ascii="Adobe Arabic" w:eastAsia="Calibri" w:hAnsi="Adobe Arabic" w:cs="Adobe Arabic"/>
                <w:color w:val="0D0D0D" w:themeColor="text1" w:themeTint="F2"/>
                <w:sz w:val="18"/>
                <w:szCs w:val="18"/>
                <w:rtl/>
                <w:lang w:bidi="ar-EG"/>
              </w:rPr>
            </w:pPr>
            <w:r w:rsidRPr="00D35343">
              <w:rPr>
                <w:rFonts w:ascii="Adobe Arabic" w:eastAsia="Calibri" w:hAnsi="Adobe Arabic" w:cs="Adobe Arabic"/>
                <w:color w:val="0D0D0D" w:themeColor="text1" w:themeTint="F2"/>
                <w:sz w:val="18"/>
                <w:szCs w:val="18"/>
                <w:rtl/>
                <w:lang w:bidi="ar-EG"/>
              </w:rPr>
              <w:t>نشاط تدريبي.</w:t>
            </w:r>
          </w:p>
          <w:p w14:paraId="27D5D1CD" w14:textId="77777777" w:rsidR="00D35343" w:rsidRPr="00D35343" w:rsidRDefault="00D35343" w:rsidP="002467E8">
            <w:pPr>
              <w:pStyle w:val="a5"/>
              <w:numPr>
                <w:ilvl w:val="0"/>
                <w:numId w:val="3"/>
              </w:numPr>
              <w:spacing w:after="0" w:line="10" w:lineRule="atLeast"/>
              <w:jc w:val="lowKashida"/>
              <w:rPr>
                <w:rFonts w:ascii="Adobe Arabic" w:eastAsia="Calibri" w:hAnsi="Adobe Arabic" w:cs="Adobe Arabic"/>
                <w:color w:val="0D0D0D" w:themeColor="text1" w:themeTint="F2"/>
                <w:sz w:val="18"/>
                <w:szCs w:val="18"/>
                <w:rtl/>
                <w:lang w:bidi="ar-EG"/>
              </w:rPr>
            </w:pPr>
            <w:r>
              <w:t>المعايير والمبادئ الأساسية لل</w:t>
            </w:r>
            <w:hyperlink r:id="rId305">
              <w:r>
                <w:rPr>
                  <w:color w:val="0000FF"/>
                  <w:u w:val="single"/>
                </w:rPr>
                <w:t>قيادة</w:t>
              </w:r>
            </w:hyperlink>
            <w:r>
              <w:t xml:space="preserve"> الاستراتيجية المستدامة.</w:t>
            </w:r>
          </w:p>
          <w:p w14:paraId="50DE5ECB" w14:textId="77777777" w:rsidR="00D35343" w:rsidRPr="00041E68" w:rsidRDefault="00D35343" w:rsidP="002467E8">
            <w:pPr>
              <w:pStyle w:val="a5"/>
              <w:numPr>
                <w:ilvl w:val="0"/>
                <w:numId w:val="3"/>
              </w:numPr>
              <w:spacing w:after="0" w:line="10" w:lineRule="atLeast"/>
              <w:jc w:val="lowKashida"/>
              <w:rPr>
                <w:rFonts w:ascii="Adobe Arabic" w:eastAsia="Calibri" w:hAnsi="Adobe Arabic" w:cs="Adobe Arabic"/>
                <w:b/>
                <w:bCs/>
                <w:color w:val="0D0D0D" w:themeColor="text1" w:themeTint="F2"/>
                <w:sz w:val="34"/>
                <w:szCs w:val="34"/>
                <w:rtl/>
                <w:lang w:bidi="ar-EG"/>
              </w:rPr>
            </w:pPr>
            <w:r w:rsidRPr="00D35343">
              <w:rPr>
                <w:rFonts w:ascii="Adobe Arabic" w:eastAsia="Calibri" w:hAnsi="Adobe Arabic" w:cs="Adobe Arabic"/>
                <w:color w:val="0D0D0D" w:themeColor="text1" w:themeTint="F2"/>
                <w:sz w:val="18"/>
                <w:szCs w:val="18"/>
                <w:rtl/>
                <w:lang w:bidi="ar-EG"/>
              </w:rPr>
              <w:t>تمرين.</w:t>
            </w:r>
          </w:p>
        </w:tc>
        <w:tc>
          <w:tcPr>
            <w:tcW w:w="1809" w:type="pct"/>
            <w:tcBorders>
              <w:left w:val="single" w:sz="4" w:space="0" w:color="168489"/>
              <w:right w:val="single" w:sz="4" w:space="0" w:color="168489"/>
            </w:tcBorders>
            <w:vAlign w:val="center"/>
          </w:tcPr>
          <w:p w14:paraId="30842AF5"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hint="cs"/>
                <w:color w:val="0D0D0D" w:themeColor="text1" w:themeTint="F2"/>
                <w:sz w:val="32"/>
                <w:szCs w:val="32"/>
                <w:rtl/>
                <w:lang w:bidi="ar-EG"/>
              </w:rPr>
              <w:t>فيديوهات تدريبية.</w:t>
            </w:r>
          </w:p>
          <w:p w14:paraId="5970B77E"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العصف الذهني.</w:t>
            </w:r>
          </w:p>
          <w:p w14:paraId="543C4958"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D35343">
              <w:rPr>
                <w:rFonts w:ascii="Adobe Arabic" w:eastAsia="Calibri" w:hAnsi="Adobe Arabic" w:cs="Adobe Arabic"/>
                <w:color w:val="0D0D0D" w:themeColor="text1" w:themeTint="F2"/>
                <w:sz w:val="32"/>
                <w:szCs w:val="32"/>
                <w:rtl/>
                <w:lang w:bidi="ar-EG"/>
              </w:rPr>
              <w:t>المحاكاة في التدريب.</w:t>
            </w:r>
          </w:p>
          <w:p w14:paraId="27D69661"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D35343">
              <w:rPr>
                <w:rFonts w:ascii="Adobe Arabic" w:eastAsia="Calibri" w:hAnsi="Adobe Arabic" w:cs="Adobe Arabic"/>
                <w:color w:val="0D0D0D" w:themeColor="text1" w:themeTint="F2"/>
                <w:sz w:val="32"/>
                <w:szCs w:val="32"/>
                <w:rtl/>
                <w:lang w:bidi="ar-EG"/>
              </w:rPr>
              <w:t>التدريب والتوجيه.</w:t>
            </w:r>
          </w:p>
          <w:p w14:paraId="6E53BFCF" w14:textId="77777777"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مناقشات جماعية.</w:t>
            </w:r>
          </w:p>
          <w:p w14:paraId="2A1F8E90" w14:textId="6333C0E4" w:rsidR="00D35343" w:rsidRPr="00D35343" w:rsidRDefault="00D35343" w:rsidP="002467E8">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D3534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17AD043B" w14:textId="77777777" w:rsidR="00D35343" w:rsidRPr="00F01FA2" w:rsidRDefault="00D35343" w:rsidP="00D35343">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4A2EDFE" w14:textId="3E410CCA" w:rsidR="00E52299" w:rsidRPr="001C11A3" w:rsidRDefault="00E52299" w:rsidP="00E52299">
      <w:pPr>
        <w:pStyle w:val="a5"/>
        <w:spacing w:line="360" w:lineRule="auto"/>
        <w:rPr>
          <w:rFonts w:ascii="Adobe Arabic" w:hAnsi="Adobe Arabic" w:cs="Adobe Arabic"/>
          <w:b/>
          <w:bCs/>
          <w:color w:val="002060"/>
          <w:sz w:val="48"/>
          <w:szCs w:val="36"/>
          <w:rtl/>
        </w:rPr>
      </w:pPr>
    </w:p>
    <w:p w14:paraId="4A348807" w14:textId="50EBB032"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28C3C186" w14:textId="068243DD"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0" w:name="_Hlk139742074"/>
    <w:p w14:paraId="5C29B0E7" w14:textId="0ED69B4C"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5F6B84E" w14:textId="7777777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inline>
            </w:drawing>
          </mc:Choice>
          <mc:Fallback>
            <w:pict>
              <v:group w14:anchorId="083E1987"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3"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7777777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v:textbox>
                </v:shape>
                <w10:anchorlock/>
              </v:group>
            </w:pict>
          </mc:Fallback>
        </mc:AlternateContent>
      </w:r>
    </w:p>
    <w:p w14:paraId="59FC021D" w14:textId="720CDF45" w:rsidR="00134CDB" w:rsidRDefault="00134CDB" w:rsidP="00F01FA2">
      <w:pPr>
        <w:spacing w:after="160" w:line="600" w:lineRule="auto"/>
        <w:jc w:val="center"/>
        <w:rPr>
          <w:rFonts w:ascii="Adobe Arabic" w:hAnsi="Adobe Arabic" w:cs="Adobe Arabic"/>
          <w:sz w:val="36"/>
          <w:szCs w:val="40"/>
          <w:lang w:bidi="ar-SY"/>
        </w:rPr>
      </w:pPr>
    </w:p>
    <w:p w14:paraId="4DB9CA2D" w14:textId="0E61DFF4"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BD93DC0"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0"/>
    <w:p w14:paraId="7CC8779C" w14:textId="6D04D1A2"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0C89F2E7" w14:textId="34D431D7" w:rsidR="00F01FA2" w:rsidRDefault="00F01FA2" w:rsidP="00F01FA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4B88E1A4" wp14:editId="05F0C4F3">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4" name="Rectangle 1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5" name="Picture 165"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69" name="TextBox 36"/>
                        <wps:cNvSpPr txBox="1"/>
                        <wps:spPr>
                          <a:xfrm>
                            <a:off x="1305515" y="316344"/>
                            <a:ext cx="4178935" cy="377825"/>
                          </a:xfrm>
                          <a:prstGeom prst="rect">
                            <a:avLst/>
                          </a:prstGeom>
                          <a:noFill/>
                        </wps:spPr>
                        <wps:txbx>
                          <w:txbxContent>
                            <w:p w14:paraId="074537F7" w14:textId="4F7C8A62" w:rsidR="00F01FA2" w:rsidRDefault="002D7D32" w:rsidP="00F01FA2">
                              <w:pPr>
                                <w:jc w:val="center"/>
                                <w:rPr>
                                  <w:rFonts w:ascii="Adobe Arabic" w:eastAsia="Calibri" w:hAnsi="Adobe Arabic" w:cs="Adobe Arabic"/>
                                  <w:b/>
                                  <w:bCs/>
                                  <w:color w:val="168489"/>
                                  <w:kern w:val="24"/>
                                  <w:sz w:val="36"/>
                                  <w:szCs w:val="36"/>
                                  <w:lang w:bidi="ar-SY"/>
                                </w:rPr>
                              </w:pPr>
                              <w:r w:rsidRPr="002D7D32">
                                <w:rPr>
                                  <w:rFonts w:ascii="Adobe Arabic" w:eastAsia="Calibri" w:hAnsi="Adobe Arabic" w:cs="Adobe Arabic"/>
                                  <w:b/>
                                  <w:bCs/>
                                  <w:color w:val="168489"/>
                                  <w:kern w:val="24"/>
                                  <w:sz w:val="36"/>
                                  <w:szCs w:val="36"/>
                                  <w:rtl/>
                                  <w:lang w:bidi="ar-SY"/>
                                </w:rPr>
                                <w:t>معنى التنمية المستدامة</w:t>
                              </w:r>
                            </w:p>
                          </w:txbxContent>
                        </wps:txbx>
                        <wps:bodyPr wrap="square">
                          <a:noAutofit/>
                        </wps:bodyPr>
                      </wps:wsp>
                      <wps:wsp>
                        <wps:cNvPr id="174" name="TextBox 38"/>
                        <wps:cNvSpPr txBox="1"/>
                        <wps:spPr>
                          <a:xfrm>
                            <a:off x="973811" y="817161"/>
                            <a:ext cx="4833288" cy="417195"/>
                          </a:xfrm>
                          <a:prstGeom prst="rect">
                            <a:avLst/>
                          </a:prstGeom>
                          <a:noFill/>
                        </wps:spPr>
                        <wps:txbx>
                          <w:txbxContent>
                            <w:p w14:paraId="0580AF5D" w14:textId="4F4E3529" w:rsidR="00F01FA2" w:rsidRPr="002D7D32" w:rsidRDefault="002D7D32" w:rsidP="002D7D32">
                              <w:pPr>
                                <w:spacing w:line="259" w:lineRule="auto"/>
                                <w:jc w:val="center"/>
                                <w:rPr>
                                  <w:sz w:val="22"/>
                                  <w:szCs w:val="22"/>
                                </w:rPr>
                              </w:pPr>
                              <w:hyperlink r:id="rId57" w:history="1">
                                <w:r w:rsidRPr="0047728B">
                                  <w:rPr>
                                    <w:color w:val="0563C1" w:themeColor="hyperlink"/>
                                    <w:sz w:val="22"/>
                                    <w:szCs w:val="22"/>
                                    <w:u w:val="single"/>
                                  </w:rPr>
                                  <w:t>https://youtu.be/JOb0IovcNqo?si=hC6iev5vdrb30APg</w:t>
                                </w:r>
                              </w:hyperlink>
                            </w:p>
                          </w:txbxContent>
                        </wps:txbx>
                        <wps:bodyPr wrap="square">
                          <a:noAutofit/>
                        </wps:bodyPr>
                      </wps:wsp>
                    </wpg:wgp>
                  </a:graphicData>
                </a:graphic>
              </wp:inline>
            </w:drawing>
          </mc:Choice>
          <mc:Fallback>
            <w:pict>
              <v:group w14:anchorId="4B88E1A4" id="Group 10" o:spid="_x0000_s1069"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" fillcolor="#f2f2f2 [3052]" strokecolor="#168489" strokeweight="2.25pt"/>
                <v:shape id="Picture 165" o:spid="_x0000_s1071"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">
                  <v:imagedata r:id="rId58" o:title="Youtube-logo png images for free download – Pngset"/>
                </v:shape>
                <v:shape id="TextBox 36" o:spid="_x0000_s1072"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074537F7" w14:textId="4F7C8A62" w:rsidR="00F01FA2" w:rsidRDefault="002D7D32" w:rsidP="00F01FA2">
                        <w:pPr>
                          <w:jc w:val="center"/>
                          <w:rPr>
                            <w:rFonts w:ascii="Adobe Arabic" w:eastAsia="Calibri" w:hAnsi="Adobe Arabic" w:cs="Adobe Arabic"/>
                            <w:b/>
                            <w:bCs/>
                            <w:color w:val="168489"/>
                            <w:kern w:val="24"/>
                            <w:sz w:val="36"/>
                            <w:szCs w:val="36"/>
                            <w:lang w:bidi="ar-SY"/>
                          </w:rPr>
                        </w:pPr>
                        <w:r w:rsidRPr="002D7D32">
                          <w:rPr>
                            <w:rFonts w:ascii="Adobe Arabic" w:eastAsia="Calibri" w:hAnsi="Adobe Arabic" w:cs="Adobe Arabic"/>
                            <w:b/>
                            <w:bCs/>
                            <w:color w:val="168489"/>
                            <w:kern w:val="24"/>
                            <w:sz w:val="36"/>
                            <w:szCs w:val="36"/>
                            <w:rtl/>
                            <w:lang w:bidi="ar-SY"/>
                          </w:rPr>
                          <w:t>معنى التنمية المستدامة</w:t>
                        </w:r>
                      </w:p>
                    </w:txbxContent>
                  </v:textbox>
                </v:shape>
                <v:shape id="TextBox 38" o:spid="_x0000_s107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0580AF5D" w14:textId="4F4E3529" w:rsidR="00F01FA2" w:rsidRPr="002D7D32" w:rsidRDefault="00000000" w:rsidP="002D7D32">
                        <w:pPr>
                          <w:spacing w:line="259" w:lineRule="auto"/>
                          <w:jc w:val="center"/>
                          <w:rPr>
                            <w:sz w:val="22"/>
                            <w:szCs w:val="22"/>
                          </w:rPr>
                        </w:pPr>
                        <w:hyperlink r:id="rId59" w:history="1">
                          <w:r w:rsidR="002D7D32" w:rsidRPr="0047728B">
                            <w:rPr>
                              <w:color w:val="0563C1" w:themeColor="hyperlink"/>
                              <w:sz w:val="22"/>
                              <w:szCs w:val="22"/>
                              <w:u w:val="single"/>
                            </w:rPr>
                            <w:t>https://youtu.be/JOb0IovcNqo?si=hC6iev5vdrb30APg</w:t>
                          </w:r>
                        </w:hyperlink>
                      </w:p>
                    </w:txbxContent>
                  </v:textbox>
                </v:shape>
                <w10:anchorlock/>
              </v:group>
            </w:pict>
          </mc:Fallback>
        </mc:AlternateContent>
      </w:r>
    </w:p>
    <w:p w14:paraId="78E3FCFB" w14:textId="4E722889" w:rsidR="00BD5495" w:rsidRDefault="002A078C" w:rsidP="002A078C">
      <w:pPr>
        <w:rPr>
          <w:rFonts w:ascii="Sakkal Majalla" w:hAnsi="Sakkal Majalla"/>
          <w:color w:val="002060"/>
          <w:sz w:val="34"/>
          <w:lang w:bidi="ar-SY"/>
        </w:rPr>
      </w:pPr>
      <w:r w:rsidRPr="002A078C">
        <w:rPr>
          <w:rFonts w:ascii="Sakkal Majalla" w:hAnsi="Sakkal Majalla"/>
          <w:noProof/>
          <w:color w:val="002060"/>
          <w:sz w:val="34"/>
          <w:lang w:bidi="ar-SY"/>
        </w:rPr>
        <mc:AlternateContent>
          <mc:Choice Requires="wpg">
            <w:drawing>
              <wp:inline distT="0" distB="0" distL="0" distR="0" wp14:anchorId="209F7859" wp14:editId="6AA806B0">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6CAACAFC" w14:textId="28BDAAA4" w:rsidR="002A078C" w:rsidRDefault="004236E6" w:rsidP="002A078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w14:anchorId="209F7859" id="مجموعة 11" o:spid="_x0000_s10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m0ihg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m/gWh3IcZUWHM/0&#10;DB+YjVCAHfi+uvlF0DVfezbywrvv2glhNehdhmkbsGI+mMtPIabsiWiyxqjr0HMFGGVGKQmvHb8L&#10;r3VPSj7jy5iE8/VXPPr01h3LVLL61nj9HwA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">
                <v:shape id="صورة 38" o:spid="_x0000_s10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1" o:title=""/>
                </v:shape>
                <v:group id="مجموعة 39" o:spid="_x0000_s10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6CAACAFC" w14:textId="28BDAAA4" w:rsidR="002A078C" w:rsidRDefault="004236E6" w:rsidP="002A078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14:paraId="0E937FEA" w14:textId="3ABF5A47" w:rsidR="00246B93" w:rsidRPr="004236E6" w:rsidRDefault="00246B93" w:rsidP="002467E8">
      <w:pPr>
        <w:pStyle w:val="a5"/>
        <w:numPr>
          <w:ilvl w:val="0"/>
          <w:numId w:val="5"/>
        </w:numPr>
        <w:jc w:val="both"/>
        <w:rPr>
          <w:rFonts w:ascii="Sakkal Majalla" w:hAnsi="Sakkal Majalla" w:cs="Sakkal Majalla"/>
          <w:sz w:val="34"/>
          <w:szCs w:val="34"/>
        </w:rPr>
      </w:pPr>
      <w:r>
        <w:t xml:space="preserve">تُعتبر </w:t>
      </w:r>
      <w:hyperlink r:id="rId305">
        <w:r>
          <w:rPr>
            <w:color w:val="0000FF"/>
            <w:u w:val="single"/>
          </w:rPr>
          <w:t>القيادة</w:t>
        </w:r>
      </w:hyperlink>
      <w:r>
        <w:t xml:space="preserve"> الاستراتيجية المستدامة أحد المفاهيم الحديثة التي تهدف إلى تحقيق التنمية المستدامة في المؤسسات والمجتمعات. تعتمد هذه </w:t>
      </w:r>
      <w:hyperlink r:id="rId305">
        <w:r>
          <w:rPr>
            <w:color w:val="0000FF"/>
            <w:u w:val="single"/>
          </w:rPr>
          <w:t>القيادة</w:t>
        </w:r>
      </w:hyperlink>
      <w:r>
        <w:t xml:space="preserve"> على رؤية استراتيجية طويلة الأمد تهدف إلى تحقيق التوازن بين الأبعاد الاقتصادية والاجتماعية والبيئية. </w:t>
      </w:r>
    </w:p>
    <w:p w14:paraId="28AAC2AA" w14:textId="59F72BA9" w:rsidR="00246B93" w:rsidRPr="004236E6" w:rsidRDefault="004236E6" w:rsidP="002467E8">
      <w:pPr>
        <w:pStyle w:val="a5"/>
        <w:numPr>
          <w:ilvl w:val="0"/>
          <w:numId w:val="5"/>
        </w:numPr>
        <w:jc w:val="both"/>
        <w:rPr>
          <w:rFonts w:ascii="Sakkal Majalla" w:hAnsi="Sakkal Majalla" w:cs="Sakkal Majalla"/>
          <w:sz w:val="34"/>
          <w:szCs w:val="34"/>
        </w:rPr>
      </w:pPr>
      <w:r>
        <w:t xml:space="preserve">تُعد </w:t>
      </w:r>
      <w:hyperlink r:id="rId305">
        <w:r>
          <w:rPr>
            <w:color w:val="0000FF"/>
            <w:u w:val="single"/>
          </w:rPr>
          <w:t>القيادة</w:t>
        </w:r>
      </w:hyperlink>
      <w:r>
        <w:t xml:space="preserve"> الاستراتيجية المستدامة أكثر من مجرد اتخاذ القرارات الصائبة والتخطيط الجيد. بل تتطلب توجيهاً وإلهاماً للفريق وتحفيزه لتحقيق الأهداف المستدامة. تقوم </w:t>
      </w:r>
      <w:hyperlink r:id="rId305">
        <w:r>
          <w:rPr>
            <w:color w:val="0000FF"/>
            <w:u w:val="single"/>
          </w:rPr>
          <w:t>القيادة</w:t>
        </w:r>
      </w:hyperlink>
      <w:r>
        <w:t xml:space="preserve"> الاستراتيجية المستدامة على توجيه النشاطات والعمليات نحو تحقيق الرؤية الاستراتيجية للمؤسسة من خلال تعزيز الابتكار وتحسين الأداء والاستفادة الأمثل من الموارد المتاحة.</w:t>
      </w:r>
    </w:p>
    <w:p w14:paraId="60479675" w14:textId="336291DA" w:rsidR="00246B93" w:rsidRPr="004236E6" w:rsidRDefault="004236E6" w:rsidP="002467E8">
      <w:pPr>
        <w:pStyle w:val="a5"/>
        <w:numPr>
          <w:ilvl w:val="0"/>
          <w:numId w:val="5"/>
        </w:numPr>
        <w:jc w:val="both"/>
        <w:rPr>
          <w:rFonts w:ascii="Sakkal Majalla" w:hAnsi="Sakkal Majalla" w:cs="Sakkal Majalla"/>
          <w:sz w:val="34"/>
          <w:szCs w:val="34"/>
        </w:rPr>
      </w:pPr>
      <w:r>
        <w:t xml:space="preserve">تسعى </w:t>
      </w:r>
      <w:hyperlink r:id="rId305">
        <w:r>
          <w:rPr>
            <w:color w:val="0000FF"/>
            <w:u w:val="single"/>
          </w:rPr>
          <w:t>القيادة</w:t>
        </w:r>
      </w:hyperlink>
      <w:r>
        <w:t xml:space="preserve"> الاستراتيجية المستدامة إلى تحقيق الاستدامة من خلال توجيه الأعمال واتخاذ القرارات التي تأخذ في الاعتبار التأثيرات البيئية والاجتماعية للمؤسسة. فهي تهتم بتطوير استراتيجيات مستدامة تحافظ على الموارد الطبيعية وتقلل من التلوث وتعزز التنمية الاقتصادية المستدامة. </w:t>
      </w:r>
    </w:p>
    <w:p w14:paraId="576B160F" w14:textId="761FCC5B" w:rsidR="00246B93" w:rsidRPr="004236E6" w:rsidRDefault="00246B93" w:rsidP="002467E8">
      <w:pPr>
        <w:pStyle w:val="a5"/>
        <w:pageBreakBefore/>
        <w:numPr>
          <w:ilvl w:val="0"/>
          <w:numId w:val="5"/>
        </w:numPr>
        <w:jc w:val="both"/>
        <w:rPr>
          <w:rFonts w:ascii="Sakkal Majalla" w:hAnsi="Sakkal Majalla" w:cs="Sakkal Majalla"/>
          <w:sz w:val="34"/>
          <w:szCs w:val="34"/>
        </w:rPr>
      </w:pPr>
      <w:r>
        <w:t xml:space="preserve">تُعد </w:t>
      </w:r>
      <w:hyperlink r:id="rId305">
        <w:r>
          <w:rPr>
            <w:color w:val="0000FF"/>
            <w:u w:val="single"/>
          </w:rPr>
          <w:t>القيادة</w:t>
        </w:r>
      </w:hyperlink>
      <w:r>
        <w:t xml:space="preserve"> الاستراتيجية المستدامة أيضاً عملية مستمرة تتطلب تكييف وتحديث الاستراتيجيات والأهداف بمرور الوقت. فهي تتطلب من القادة الاستمرار في تقييم الأداء واستشراف المستقبل وتحديد الفرص والتحديات الجديدة.</w:t>
      </w:r>
    </w:p>
    <w:p w14:paraId="423A0F1F" w14:textId="77777777" w:rsidR="00246B93" w:rsidRPr="004236E6" w:rsidRDefault="00246B93" w:rsidP="002467E8">
      <w:pPr>
        <w:pStyle w:val="a5"/>
        <w:numPr>
          <w:ilvl w:val="0"/>
          <w:numId w:val="5"/>
        </w:numPr>
        <w:jc w:val="both"/>
        <w:rPr>
          <w:rFonts w:ascii="Sakkal Majalla" w:hAnsi="Sakkal Majalla" w:cs="Sakkal Majalla"/>
          <w:sz w:val="34"/>
          <w:szCs w:val="34"/>
        </w:rPr>
      </w:pPr>
      <w:r>
        <w:t xml:space="preserve">باختصار، </w:t>
      </w:r>
      <w:hyperlink r:id="rId305">
        <w:r>
          <w:rPr>
            <w:color w:val="0000FF"/>
            <w:u w:val="single"/>
          </w:rPr>
          <w:t>القيادة</w:t>
        </w:r>
      </w:hyperlink>
      <w:r>
        <w:t xml:space="preserve"> الاستراتيجية المستدامة هي نهجٌ قائم على المبادئ والقيم الاستدامة يهدف إلى تحقيق التنمية المستدامة على المدى الطويل. تُعتبر هذه </w:t>
      </w:r>
      <w:hyperlink r:id="rId305">
        <w:r>
          <w:rPr>
            <w:color w:val="0000FF"/>
            <w:u w:val="single"/>
          </w:rPr>
          <w:t>القيادة</w:t>
        </w:r>
      </w:hyperlink>
      <w:r>
        <w:t xml:space="preserve"> أساسية للمؤسسات الرائدة في مجالاتها وللمجتمعات المستدامة.</w:t>
      </w:r>
    </w:p>
    <w:p w14:paraId="4862F1A7" w14:textId="77777777" w:rsidR="00246B93" w:rsidRPr="007766A0" w:rsidRDefault="00246B93" w:rsidP="00246B93">
      <w:pPr>
        <w:rPr>
          <w:rFonts w:ascii="Sakkal Majalla" w:hAnsi="Sakkal Majalla"/>
          <w:color w:val="FF0000"/>
          <w:sz w:val="32"/>
          <w:szCs w:val="32"/>
          <w:rtl/>
        </w:rPr>
      </w:pPr>
    </w:p>
    <w:p w14:paraId="16DD61E5" w14:textId="77777777" w:rsidR="00246B93" w:rsidRDefault="00246B93" w:rsidP="00246B93">
      <w:pPr>
        <w:rPr>
          <w:rFonts w:ascii="Sakkal Majalla" w:hAnsi="Sakkal Majalla"/>
          <w:color w:val="FF0000"/>
          <w:sz w:val="32"/>
          <w:szCs w:val="32"/>
        </w:rPr>
      </w:pPr>
    </w:p>
    <w:p w14:paraId="3B1B5D90" w14:textId="77777777" w:rsidR="004236E6" w:rsidRDefault="004236E6" w:rsidP="00246B93">
      <w:pPr>
        <w:rPr>
          <w:rFonts w:ascii="Sakkal Majalla" w:hAnsi="Sakkal Majalla"/>
          <w:color w:val="FF0000"/>
          <w:sz w:val="32"/>
          <w:szCs w:val="32"/>
        </w:rPr>
      </w:pPr>
    </w:p>
    <w:p w14:paraId="0F532445" w14:textId="7D442D08" w:rsidR="004236E6" w:rsidRPr="007766A0" w:rsidRDefault="004236E6" w:rsidP="004236E6">
      <w:pPr>
        <w:jc w:val="center"/>
        <w:rPr>
          <w:rFonts w:ascii="Sakkal Majalla" w:hAnsi="Sakkal Majalla"/>
          <w:color w:val="FF0000"/>
          <w:sz w:val="32"/>
          <w:szCs w:val="32"/>
          <w:rtl/>
        </w:rPr>
      </w:pPr>
      <w:r>
        <w:rPr>
          <w:noProof/>
        </w:rPr>
        <w:drawing>
          <wp:inline distT="0" distB="0" distL="0" distR="0" wp14:anchorId="23CD25D9" wp14:editId="1613D8A4">
            <wp:extent cx="2849525" cy="2849525"/>
            <wp:effectExtent l="0" t="0" r="0" b="0"/>
            <wp:docPr id="787444753"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52614" cy="2852614"/>
                    </a:xfrm>
                    <a:prstGeom prst="rect">
                      <a:avLst/>
                    </a:prstGeom>
                    <a:noFill/>
                    <a:ln>
                      <a:noFill/>
                    </a:ln>
                  </pic:spPr>
                </pic:pic>
              </a:graphicData>
            </a:graphic>
          </wp:inline>
        </w:drawing>
      </w:r>
    </w:p>
    <w:p w14:paraId="48079C42" w14:textId="77777777" w:rsidR="004236E6" w:rsidRDefault="004236E6" w:rsidP="004236E6">
      <w:pPr>
        <w:pageBreakBefore/>
      </w:pPr>
      <w:r w:rsidRPr="00F01FA2">
        <w:rPr>
          <w:noProof/>
          <w:lang w:bidi="ar-SY"/>
        </w:rPr>
        <w:lastRenderedPageBreak/>
        <mc:AlternateContent>
          <mc:Choice Requires="wpg">
            <w:drawing>
              <wp:inline distT="0" distB="0" distL="0" distR="0" wp14:anchorId="6768850F" wp14:editId="7A09F279">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4F5DCFF9" w14:textId="77777777" w:rsidR="004236E6" w:rsidRDefault="004236E6" w:rsidP="004236E6">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71EE1F71" w14:textId="77777777" w:rsidR="004236E6" w:rsidRDefault="004236E6" w:rsidP="004236E6">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768850F" id="Group 3" o:spid="_x0000_s1083"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YgzDA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">
                <v:shape id="TextBox 4" o:spid="_x0000_s1084"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4F5DCFF9" w14:textId="77777777" w:rsidR="004236E6" w:rsidRDefault="004236E6" w:rsidP="004236E6">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5"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6"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5" o:title="Puzzle "/>
                </v:shape>
                <v:shape id="TextBox 7" o:spid="_x0000_s1087"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71EE1F71" w14:textId="77777777" w:rsidR="004236E6" w:rsidRDefault="004236E6" w:rsidP="004236E6">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67027B6C" w14:textId="509D164F" w:rsidR="004236E6" w:rsidRDefault="004236E6" w:rsidP="004236E6">
      <w:pPr>
        <w:rPr>
          <w:rtl/>
        </w:rPr>
      </w:pPr>
      <w:r w:rsidRPr="00FA1DAE">
        <w:rPr>
          <w:rFonts w:hint="cs"/>
          <w:color w:val="168489"/>
          <w:rtl/>
        </w:rPr>
        <w:t>اسم النشاط:</w:t>
      </w:r>
      <w:r>
        <w:rPr>
          <w:rFonts w:hint="cs"/>
          <w:rtl/>
        </w:rPr>
        <w:t xml:space="preserve"> </w:t>
      </w:r>
      <w:r w:rsidRPr="004236E6">
        <w:rPr>
          <w:rtl/>
        </w:rPr>
        <w:t>"خريطة التواصل"</w:t>
      </w:r>
    </w:p>
    <w:p w14:paraId="6545CA34" w14:textId="77777777" w:rsidR="004236E6" w:rsidRDefault="004236E6" w:rsidP="004236E6">
      <w:pPr>
        <w:rPr>
          <w:rtl/>
        </w:rPr>
      </w:pPr>
      <w:r w:rsidRPr="00FA1DAE">
        <w:rPr>
          <w:rFonts w:hint="cs"/>
          <w:color w:val="168489"/>
          <w:rtl/>
        </w:rPr>
        <w:t>مدة النشاط:</w:t>
      </w:r>
      <w:r>
        <w:rPr>
          <w:rFonts w:hint="cs"/>
          <w:rtl/>
        </w:rPr>
        <w:t xml:space="preserve"> 20 </w:t>
      </w:r>
      <w:r>
        <w:rPr>
          <w:rtl/>
        </w:rPr>
        <w:t>-</w:t>
      </w:r>
      <w:r>
        <w:rPr>
          <w:rFonts w:hint="cs"/>
          <w:rtl/>
        </w:rPr>
        <w:t xml:space="preserve"> 30 دقيقة</w:t>
      </w:r>
    </w:p>
    <w:p w14:paraId="759E0ADC" w14:textId="77777777" w:rsidR="009A1C3E" w:rsidRDefault="009A1C3E" w:rsidP="004236E6">
      <w:pPr>
        <w:rPr>
          <w:rtl/>
        </w:rPr>
      </w:pPr>
    </w:p>
    <w:p w14:paraId="34F0C89C" w14:textId="555B2295" w:rsidR="0065178A" w:rsidRDefault="009A1C3E" w:rsidP="009A1C3E">
      <w:pPr>
        <w:ind w:left="-897"/>
      </w:pPr>
      <w:r>
        <w:rPr>
          <w:noProof/>
        </w:rPr>
        <mc:AlternateContent>
          <mc:Choice Requires="wps">
            <w:drawing>
              <wp:inline distT="0" distB="0" distL="0" distR="0" wp14:anchorId="244AA172" wp14:editId="6137A670">
                <wp:extent cx="6772910" cy="6731000"/>
                <wp:effectExtent l="0" t="0" r="279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6731000"/>
                        </a:xfrm>
                        <a:prstGeom prst="roundRect">
                          <a:avLst>
                            <a:gd name="adj" fmla="val 16667"/>
                          </a:avLst>
                        </a:prstGeom>
                        <a:solidFill>
                          <a:srgbClr val="EAF4E4"/>
                        </a:solidFill>
                        <a:ln w="12700">
                          <a:solidFill>
                            <a:schemeClr val="accent6"/>
                          </a:solidFill>
                          <a:miter lim="800000"/>
                          <a:headEnd/>
                          <a:tailEnd/>
                        </a:ln>
                      </wps:spPr>
                      <wps:txbx>
                        <w:txbxContent>
                          <w:p w14:paraId="5A923A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D9F6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C985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0F1C6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C080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1E7C6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967A3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DC70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DB294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CBB55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F923B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DD3F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9D4989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EFC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931C5C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57CD48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F2479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037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42A2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F55765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A9AC1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3BC91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9E764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E2C9CD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88F70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78F5F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80262B"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44AA172" id="Rectangle: Rounded Corners 1815" o:spid="_x0000_s1088" style="width:533.3pt;height:53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" fillcolor="#eaf4e4" strokecolor="#70ad47 [3209]" strokeweight="1pt">
                <v:stroke joinstyle="miter"/>
                <v:textbox inset="0,3mm,0">
                  <w:txbxContent>
                    <w:p w14:paraId="5A923A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D9F6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C985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0F1C6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C080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1E7C6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967A3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DC70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DB294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CBB55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F923B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DD3F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9D4989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EFC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931C5C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57CD48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F2479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037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42A2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F55765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A9AC1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3BC91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9E764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E2C9CD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88F70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78F5F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80262B" w14:textId="77777777" w:rsidR="009A1C3E" w:rsidRDefault="009A1C3E" w:rsidP="009A1C3E">
                      <w:pPr>
                        <w:jc w:val="center"/>
                        <w:rPr>
                          <w:sz w:val="22"/>
                          <w:szCs w:val="28"/>
                          <w:rtl/>
                          <w:lang w:bidi="ar-SY"/>
                        </w:rPr>
                      </w:pPr>
                    </w:p>
                  </w:txbxContent>
                </v:textbox>
                <w10:anchorlock/>
              </v:roundrect>
            </w:pict>
          </mc:Fallback>
        </mc:AlternateContent>
      </w:r>
    </w:p>
    <w:p w14:paraId="607CB8F8" w14:textId="6BCE536B" w:rsidR="00246B93" w:rsidRPr="00D658B6"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656332B2" wp14:editId="58A62C9A">
                <wp:extent cx="5731510" cy="895350"/>
                <wp:effectExtent l="0" t="0" r="21590" b="19050"/>
                <wp:docPr id="5626061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4577797"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49185046" name="مجموعة 39"/>
                        <wpg:cNvGrpSpPr/>
                        <wpg:grpSpPr>
                          <a:xfrm>
                            <a:off x="0" y="0"/>
                            <a:ext cx="5731510" cy="895350"/>
                            <a:chOff x="0" y="0"/>
                            <a:chExt cx="5878196" cy="918845"/>
                          </a:xfrm>
                        </wpg:grpSpPr>
                        <wpg:grpSp>
                          <wpg:cNvPr id="750176845" name="مجموعة 40"/>
                          <wpg:cNvGrpSpPr/>
                          <wpg:grpSpPr>
                            <a:xfrm>
                              <a:off x="0" y="0"/>
                              <a:ext cx="5878196" cy="918845"/>
                              <a:chOff x="0" y="0"/>
                              <a:chExt cx="6240348" cy="919070"/>
                            </a:xfrm>
                          </wpg:grpSpPr>
                          <wpg:grpSp>
                            <wpg:cNvPr id="2102079518" name="مجموعة 41"/>
                            <wpg:cNvGrpSpPr/>
                            <wpg:grpSpPr>
                              <a:xfrm>
                                <a:off x="0" y="169208"/>
                                <a:ext cx="5433072" cy="580613"/>
                                <a:chOff x="0" y="169208"/>
                                <a:chExt cx="5433072" cy="580613"/>
                              </a:xfrm>
                            </wpg:grpSpPr>
                            <wps:wsp>
                              <wps:cNvPr id="67841492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87244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79535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2854264" name="مربع نص 41"/>
                          <wps:cNvSpPr txBox="1"/>
                          <wps:spPr>
                            <a:xfrm>
                              <a:off x="204484" y="257055"/>
                              <a:ext cx="4616071" cy="387740"/>
                            </a:xfrm>
                            <a:prstGeom prst="rect">
                              <a:avLst/>
                            </a:prstGeom>
                            <a:noFill/>
                          </wps:spPr>
                          <wps:txbx>
                            <w:txbxContent>
                              <w:p w14:paraId="3E32E5ED" w14:textId="07828D64"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القيادة الاستراتيجية المستدامة وأهميتها في سياق العمل الحديث</w:t>
                                </w:r>
                              </w:p>
                            </w:txbxContent>
                          </wps:txbx>
                          <wps:bodyPr wrap="square" rtlCol="1">
                            <a:spAutoFit/>
                          </wps:bodyPr>
                        </wps:wsp>
                      </wpg:grpSp>
                    </wpg:wgp>
                  </a:graphicData>
                </a:graphic>
              </wp:inline>
            </w:drawing>
          </mc:Choice>
          <mc:Fallback>
            <w:pict>
              <v:group w14:anchorId="656332B2" id="_x0000_s10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CDPSbqwcAALc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0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">
                  <v:imagedata r:id="rId61" o:title=""/>
                </v:shape>
                <v:group id="مجموعة 39" o:spid="_x0000_s10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">
                  <v:group id="مجموعة 40" o:spid="_x0000_s10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">
                    <v:group id="مجموعة 41" o:spid="_x0000_s10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">
                      <v:shape id="شكل حر 42" o:spid="_x0000_s10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" fillcolor="#168489" stroked="f" strokeweight="1pt">
                        <v:stroke joinstyle="miter"/>
                      </v:roundrect>
                    </v:group>
                    <v:oval id="شكل بيضاوي 44" o:spid="_x0000_s10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" filled="f" strokecolor="#a5a5a5 [2092]" strokeweight="1pt">
                      <v:stroke joinstyle="miter"/>
                    </v:oval>
                  </v:group>
                  <v:shape id="مربع نص 41" o:spid="_x0000_s109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" filled="f" stroked="f">
                    <v:textbox style="mso-fit-shape-to-text:t">
                      <w:txbxContent>
                        <w:p w14:paraId="3E32E5ED" w14:textId="07828D64"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القيادة الاستراتيجية المستدامة وأهميتها في سياق العمل الحديث</w:t>
                          </w:r>
                        </w:p>
                      </w:txbxContent>
                    </v:textbox>
                  </v:shape>
                </v:group>
                <w10:anchorlock/>
              </v:group>
            </w:pict>
          </mc:Fallback>
        </mc:AlternateContent>
      </w:r>
    </w:p>
    <w:p w14:paraId="3BB7FC24" w14:textId="77777777" w:rsidR="00246B93" w:rsidRPr="00847A92" w:rsidRDefault="00246B93" w:rsidP="0065178A">
      <w:pPr>
        <w:rPr>
          <w:b/>
          <w:bCs/>
          <w:color w:val="168489"/>
        </w:rPr>
      </w:pPr>
      <w:r>
        <w:t xml:space="preserve">مفهوم </w:t>
      </w:r>
      <w:hyperlink r:id="rId305">
        <w:r>
          <w:rPr>
            <w:color w:val="0000FF"/>
            <w:u w:val="single"/>
          </w:rPr>
          <w:t>القيادة</w:t>
        </w:r>
      </w:hyperlink>
      <w:r>
        <w:t xml:space="preserve"> الاستراتيجية المستدامة:</w:t>
      </w:r>
    </w:p>
    <w:p w14:paraId="1C50BC3C" w14:textId="77777777" w:rsidR="00246B93" w:rsidRDefault="00246B93" w:rsidP="0065178A">
      <w:hyperlink r:id="rId305">
        <w:r>
          <w:rPr>
            <w:color w:val="0000FF"/>
            <w:u w:val="single"/>
          </w:rPr>
          <w:t>القيادة</w:t>
        </w:r>
      </w:hyperlink>
      <w:r>
        <w:t xml:space="preserve"> الاستراتيجية المستدامة هي نمط من </w:t>
      </w:r>
      <w:hyperlink r:id="rId305">
        <w:r>
          <w:rPr>
            <w:color w:val="0000FF"/>
            <w:u w:val="single"/>
          </w:rPr>
          <w:t>القيادة</w:t>
        </w:r>
      </w:hyperlink>
      <w:r>
        <w:t xml:space="preserve"> يركز على تحقيق الأهداف الاستراتيجية للمنظمة على المدى الطويل من خلال:</w:t>
      </w:r>
    </w:p>
    <w:p w14:paraId="5D5CD5E3" w14:textId="07795346" w:rsidR="0065178A" w:rsidRDefault="0065178A" w:rsidP="0065178A">
      <w:r w:rsidRPr="0065178A">
        <w:rPr>
          <w:noProof/>
        </w:rPr>
        <mc:AlternateContent>
          <mc:Choice Requires="wpg">
            <w:drawing>
              <wp:inline distT="0" distB="0" distL="0" distR="0" wp14:anchorId="547C5223" wp14:editId="05408244">
                <wp:extent cx="5872539" cy="1539721"/>
                <wp:effectExtent l="0" t="0" r="13970" b="22860"/>
                <wp:docPr id="49" name="Group 48">
                  <a:extLst xmlns:a="http://schemas.openxmlformats.org/drawingml/2006/main">
                    <a:ext uri="{FF2B5EF4-FFF2-40B4-BE49-F238E27FC236}">
                      <a16:creationId xmlns:a16="http://schemas.microsoft.com/office/drawing/2014/main" id="{8AFF48F2-65DE-76C3-8214-539305D2814F}"/>
                    </a:ext>
                  </a:extLst>
                </wp:docPr>
                <wp:cNvGraphicFramePr/>
                <a:graphic xmlns:a="http://schemas.openxmlformats.org/drawingml/2006/main">
                  <a:graphicData uri="http://schemas.microsoft.com/office/word/2010/wordprocessingGroup">
                    <wpg:wgp>
                      <wpg:cNvGrpSpPr/>
                      <wpg:grpSpPr>
                        <a:xfrm>
                          <a:off x="0" y="0"/>
                          <a:ext cx="5872539" cy="1539721"/>
                          <a:chOff x="0" y="0"/>
                          <a:chExt cx="6043210" cy="1584605"/>
                        </a:xfrm>
                      </wpg:grpSpPr>
                      <wpg:grpSp>
                        <wpg:cNvPr id="2125595215" name="Group 2125595215">
                          <a:extLst>
                            <a:ext uri="{FF2B5EF4-FFF2-40B4-BE49-F238E27FC236}">
                              <a16:creationId xmlns:a16="http://schemas.microsoft.com/office/drawing/2014/main" id="{37C3C0AA-8E6B-49E2-B19A-66D5784924E1}"/>
                            </a:ext>
                          </a:extLst>
                        </wpg:cNvPr>
                        <wpg:cNvGrpSpPr/>
                        <wpg:grpSpPr>
                          <a:xfrm>
                            <a:off x="0" y="0"/>
                            <a:ext cx="6043210" cy="783380"/>
                            <a:chOff x="0" y="0"/>
                            <a:chExt cx="6043210" cy="783380"/>
                          </a:xfrm>
                        </wpg:grpSpPr>
                        <wpg:grpSp>
                          <wpg:cNvPr id="243691607" name="Group 243691607">
                            <a:extLst>
                              <a:ext uri="{FF2B5EF4-FFF2-40B4-BE49-F238E27FC236}">
                                <a16:creationId xmlns:a16="http://schemas.microsoft.com/office/drawing/2014/main" id="{C9A8C7D7-8C05-443B-95B8-370108714F8F}"/>
                              </a:ext>
                            </a:extLst>
                          </wpg:cNvPr>
                          <wpg:cNvGrpSpPr/>
                          <wpg:grpSpPr>
                            <a:xfrm>
                              <a:off x="3021605" y="0"/>
                              <a:ext cx="3021605" cy="783380"/>
                              <a:chOff x="3021605" y="0"/>
                              <a:chExt cx="3021605" cy="783380"/>
                            </a:xfrm>
                          </wpg:grpSpPr>
                          <wpg:grpSp>
                            <wpg:cNvPr id="2008598668" name="Group 2008598668">
                              <a:extLst>
                                <a:ext uri="{FF2B5EF4-FFF2-40B4-BE49-F238E27FC236}">
                                  <a16:creationId xmlns:a16="http://schemas.microsoft.com/office/drawing/2014/main" id="{E7D958D8-0811-4E17-9A7B-CCBCF82D66E4}"/>
                                </a:ext>
                              </a:extLst>
                            </wpg:cNvPr>
                            <wpg:cNvGrpSpPr/>
                            <wpg:grpSpPr>
                              <a:xfrm>
                                <a:off x="3021605" y="38729"/>
                                <a:ext cx="2578490" cy="704145"/>
                                <a:chOff x="3021605" y="38729"/>
                                <a:chExt cx="2578490" cy="704145"/>
                              </a:xfrm>
                            </wpg:grpSpPr>
                            <wps:wsp>
                              <wps:cNvPr id="1242574267" name="Freeform: Shape 1242574267">
                                <a:extLst>
                                  <a:ext uri="{FF2B5EF4-FFF2-40B4-BE49-F238E27FC236}">
                                    <a16:creationId xmlns:a16="http://schemas.microsoft.com/office/drawing/2014/main"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14673986" name="Freeform: Shape 1414673986">
                                <a:extLst>
                                  <a:ext uri="{FF2B5EF4-FFF2-40B4-BE49-F238E27FC236}">
                                    <a16:creationId xmlns:a16="http://schemas.microsoft.com/office/drawing/2014/main"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796301993" name="Oval 796301993">
                              <a:extLst>
                                <a:ext uri="{FF2B5EF4-FFF2-40B4-BE49-F238E27FC236}">
                                  <a16:creationId xmlns:a16="http://schemas.microsoft.com/office/drawing/2014/main"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708577" name="Oval 1578708577">
                              <a:extLst>
                                <a:ext uri="{FF2B5EF4-FFF2-40B4-BE49-F238E27FC236}">
                                  <a16:creationId xmlns:a16="http://schemas.microsoft.com/office/drawing/2014/main"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5251998" name="TextBox 191">
                              <a:extLst>
                                <a:ext uri="{FF2B5EF4-FFF2-40B4-BE49-F238E27FC236}">
                                  <a16:creationId xmlns:a16="http://schemas.microsoft.com/office/drawing/2014/main" id="{E9281ABE-7252-45B6-AAC6-ED8C13B74CE8}"/>
                                </a:ext>
                              </a:extLst>
                            </wps:cNvPr>
                            <wps:cNvSpPr txBox="1"/>
                            <wps:spPr>
                              <a:xfrm>
                                <a:off x="3339553" y="22229"/>
                                <a:ext cx="1971675" cy="657860"/>
                              </a:xfrm>
                              <a:prstGeom prst="rect">
                                <a:avLst/>
                              </a:prstGeom>
                              <a:noFill/>
                            </wps:spPr>
                            <wps:txbx>
                              <w:txbxContent>
                                <w:p w14:paraId="44455283" w14:textId="77777777" w:rsidR="0065178A" w:rsidRDefault="0065178A" w:rsidP="0065178A">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واضحة وطويلة الأمد للمنظمة</w:t>
                                  </w:r>
                                </w:p>
                              </w:txbxContent>
                            </wps:txbx>
                            <wps:bodyPr wrap="square" rtlCol="0">
                              <a:noAutofit/>
                            </wps:bodyPr>
                          </wps:wsp>
                        </wpg:grpSp>
                        <wpg:grpSp>
                          <wpg:cNvPr id="1588601144" name="Group 1588601144">
                            <a:extLst>
                              <a:ext uri="{FF2B5EF4-FFF2-40B4-BE49-F238E27FC236}">
                                <a16:creationId xmlns:a16="http://schemas.microsoft.com/office/drawing/2014/main" id="{7810DB30-F391-4AA0-AE41-C037C170F13B}"/>
                              </a:ext>
                            </a:extLst>
                          </wpg:cNvPr>
                          <wpg:cNvGrpSpPr/>
                          <wpg:grpSpPr>
                            <a:xfrm flipH="1">
                              <a:off x="0" y="0"/>
                              <a:ext cx="3021605" cy="783380"/>
                              <a:chOff x="0" y="0"/>
                              <a:chExt cx="3021605" cy="783380"/>
                            </a:xfrm>
                          </wpg:grpSpPr>
                          <wpg:grpSp>
                            <wpg:cNvPr id="292001777" name="Group 292001777">
                              <a:extLst>
                                <a:ext uri="{FF2B5EF4-FFF2-40B4-BE49-F238E27FC236}">
                                  <a16:creationId xmlns:a16="http://schemas.microsoft.com/office/drawing/2014/main" id="{C4DCA455-8FE8-4728-82B0-69D07223AAFC}"/>
                                </a:ext>
                              </a:extLst>
                            </wpg:cNvPr>
                            <wpg:cNvGrpSpPr/>
                            <wpg:grpSpPr>
                              <a:xfrm>
                                <a:off x="0" y="38729"/>
                                <a:ext cx="2578490" cy="704145"/>
                                <a:chOff x="0" y="38729"/>
                                <a:chExt cx="2578490" cy="704145"/>
                              </a:xfrm>
                            </wpg:grpSpPr>
                            <wps:wsp>
                              <wps:cNvPr id="52276796" name="Freeform: Shape 52276796">
                                <a:extLst>
                                  <a:ext uri="{FF2B5EF4-FFF2-40B4-BE49-F238E27FC236}">
                                    <a16:creationId xmlns:a16="http://schemas.microsoft.com/office/drawing/2014/main"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6967673" name="Freeform: Shape 286967673">
                                <a:extLst>
                                  <a:ext uri="{FF2B5EF4-FFF2-40B4-BE49-F238E27FC236}">
                                    <a16:creationId xmlns:a16="http://schemas.microsoft.com/office/drawing/2014/main"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63824650" name="Oval 1363824650">
                              <a:extLst>
                                <a:ext uri="{FF2B5EF4-FFF2-40B4-BE49-F238E27FC236}">
                                  <a16:creationId xmlns:a16="http://schemas.microsoft.com/office/drawing/2014/main"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116718" name="Oval 106116718">
                              <a:extLst>
                                <a:ext uri="{FF2B5EF4-FFF2-40B4-BE49-F238E27FC236}">
                                  <a16:creationId xmlns:a16="http://schemas.microsoft.com/office/drawing/2014/main"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61949" name="TextBox 185">
                              <a:extLst>
                                <a:ext uri="{FF2B5EF4-FFF2-40B4-BE49-F238E27FC236}">
                                  <a16:creationId xmlns:a16="http://schemas.microsoft.com/office/drawing/2014/main" id="{AA3F92FE-D4CD-424C-AD86-2FA33A7CE360}"/>
                                </a:ext>
                              </a:extLst>
                            </wps:cNvPr>
                            <wps:cNvSpPr txBox="1"/>
                            <wps:spPr>
                              <a:xfrm>
                                <a:off x="264608" y="29138"/>
                                <a:ext cx="2079625" cy="664210"/>
                              </a:xfrm>
                              <a:prstGeom prst="rect">
                                <a:avLst/>
                              </a:prstGeom>
                            </wps:spPr>
                            <wps:txbx>
                              <w:txbxContent>
                                <w:p w14:paraId="3B631E51"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الاستدامة والتأثير الإيجابي على المجتمع والبيئة</w:t>
                                  </w:r>
                                </w:p>
                              </w:txbxContent>
                            </wps:txbx>
                            <wps:bodyPr wrap="square" rtlCol="0">
                              <a:noAutofit/>
                            </wps:bodyPr>
                          </wps:wsp>
                        </wpg:grpSp>
                      </wpg:grpSp>
                      <wpg:grpSp>
                        <wpg:cNvPr id="388594609" name="Group 388594609">
                          <a:extLst>
                            <a:ext uri="{FF2B5EF4-FFF2-40B4-BE49-F238E27FC236}">
                              <a16:creationId xmlns:a16="http://schemas.microsoft.com/office/drawing/2014/main" id="{84BD4B27-6B5D-4B38-80E9-FA566CF517B6}"/>
                            </a:ext>
                          </a:extLst>
                        </wpg:cNvPr>
                        <wpg:cNvGrpSpPr/>
                        <wpg:grpSpPr>
                          <a:xfrm>
                            <a:off x="0" y="801225"/>
                            <a:ext cx="6043210" cy="783380"/>
                            <a:chOff x="0" y="801225"/>
                            <a:chExt cx="6043210" cy="783380"/>
                          </a:xfrm>
                        </wpg:grpSpPr>
                        <wpg:grpSp>
                          <wpg:cNvPr id="750989523" name="Group 750989523">
                            <a:extLst>
                              <a:ext uri="{FF2B5EF4-FFF2-40B4-BE49-F238E27FC236}">
                                <a16:creationId xmlns:a16="http://schemas.microsoft.com/office/drawing/2014/main" id="{5AAE9362-0A50-4676-8DFD-900EA2EF376D}"/>
                              </a:ext>
                            </a:extLst>
                          </wpg:cNvPr>
                          <wpg:cNvGrpSpPr/>
                          <wpg:grpSpPr>
                            <a:xfrm>
                              <a:off x="3021605" y="801225"/>
                              <a:ext cx="3021605" cy="783380"/>
                              <a:chOff x="3021605" y="801225"/>
                              <a:chExt cx="3021605" cy="783380"/>
                            </a:xfrm>
                          </wpg:grpSpPr>
                          <wpg:grpSp>
                            <wpg:cNvPr id="857269883" name="Group 857269883">
                              <a:extLst>
                                <a:ext uri="{FF2B5EF4-FFF2-40B4-BE49-F238E27FC236}">
                                  <a16:creationId xmlns:a16="http://schemas.microsoft.com/office/drawing/2014/main" id="{461CC79E-C68D-42DE-ABC4-6F41C99B2C94}"/>
                                </a:ext>
                              </a:extLst>
                            </wpg:cNvPr>
                            <wpg:cNvGrpSpPr/>
                            <wpg:grpSpPr>
                              <a:xfrm>
                                <a:off x="3021605" y="839954"/>
                                <a:ext cx="2578490" cy="704145"/>
                                <a:chOff x="3021605" y="839954"/>
                                <a:chExt cx="2578490" cy="704145"/>
                              </a:xfrm>
                            </wpg:grpSpPr>
                            <wps:wsp>
                              <wps:cNvPr id="741456530" name="Freeform: Shape 741456530">
                                <a:extLst>
                                  <a:ext uri="{FF2B5EF4-FFF2-40B4-BE49-F238E27FC236}">
                                    <a16:creationId xmlns:a16="http://schemas.microsoft.com/office/drawing/2014/main"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736322" name="Freeform: Shape 922736322">
                                <a:extLst>
                                  <a:ext uri="{FF2B5EF4-FFF2-40B4-BE49-F238E27FC236}">
                                    <a16:creationId xmlns:a16="http://schemas.microsoft.com/office/drawing/2014/main"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214178029" name="Oval 1214178029">
                              <a:extLst>
                                <a:ext uri="{FF2B5EF4-FFF2-40B4-BE49-F238E27FC236}">
                                  <a16:creationId xmlns:a16="http://schemas.microsoft.com/office/drawing/2014/main"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902984" name="Oval 50902984">
                              <a:extLst>
                                <a:ext uri="{FF2B5EF4-FFF2-40B4-BE49-F238E27FC236}">
                                  <a16:creationId xmlns:a16="http://schemas.microsoft.com/office/drawing/2014/main"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4242591" name="TextBox 177">
                              <a:extLst>
                                <a:ext uri="{FF2B5EF4-FFF2-40B4-BE49-F238E27FC236}">
                                  <a16:creationId xmlns:a16="http://schemas.microsoft.com/office/drawing/2014/main" id="{B8995979-368D-49B7-9A9C-31891E758B2E}"/>
                                </a:ext>
                              </a:extLst>
                            </wps:cNvPr>
                            <wps:cNvSpPr txBox="1"/>
                            <wps:spPr>
                              <a:xfrm>
                                <a:off x="3350308" y="839805"/>
                                <a:ext cx="1950085" cy="664210"/>
                              </a:xfrm>
                              <a:prstGeom prst="rect">
                                <a:avLst/>
                              </a:prstGeom>
                              <a:noFill/>
                            </wps:spPr>
                            <wps:txbx>
                              <w:txbxContent>
                                <w:p w14:paraId="5A74C51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 التنظيمية والقيادية</w:t>
                                  </w:r>
                                </w:p>
                              </w:txbxContent>
                            </wps:txbx>
                            <wps:bodyPr wrap="square" rtlCol="0">
                              <a:noAutofit/>
                            </wps:bodyPr>
                          </wps:wsp>
                        </wpg:grpSp>
                        <wpg:grpSp>
                          <wpg:cNvPr id="1851576191" name="Group 1851576191">
                            <a:extLst>
                              <a:ext uri="{FF2B5EF4-FFF2-40B4-BE49-F238E27FC236}">
                                <a16:creationId xmlns:a16="http://schemas.microsoft.com/office/drawing/2014/main" id="{6F5C2C6B-89B3-4995-B517-C1A49BFC224E}"/>
                              </a:ext>
                            </a:extLst>
                          </wpg:cNvPr>
                          <wpg:cNvGrpSpPr/>
                          <wpg:grpSpPr>
                            <a:xfrm flipH="1">
                              <a:off x="0" y="801225"/>
                              <a:ext cx="3021605" cy="783380"/>
                              <a:chOff x="0" y="801225"/>
                              <a:chExt cx="3021605" cy="783380"/>
                            </a:xfrm>
                          </wpg:grpSpPr>
                          <wpg:grpSp>
                            <wpg:cNvPr id="190756704" name="Group 190756704">
                              <a:extLst>
                                <a:ext uri="{FF2B5EF4-FFF2-40B4-BE49-F238E27FC236}">
                                  <a16:creationId xmlns:a16="http://schemas.microsoft.com/office/drawing/2014/main" id="{71839BF1-D40D-4715-B655-13E6C28B53B1}"/>
                                </a:ext>
                              </a:extLst>
                            </wpg:cNvPr>
                            <wpg:cNvGrpSpPr/>
                            <wpg:grpSpPr>
                              <a:xfrm>
                                <a:off x="0" y="839954"/>
                                <a:ext cx="2578490" cy="704145"/>
                                <a:chOff x="0" y="839954"/>
                                <a:chExt cx="2578490" cy="704145"/>
                              </a:xfrm>
                            </wpg:grpSpPr>
                            <wps:wsp>
                              <wps:cNvPr id="744054694" name="Freeform: Shape 744054694">
                                <a:extLst>
                                  <a:ext uri="{FF2B5EF4-FFF2-40B4-BE49-F238E27FC236}">
                                    <a16:creationId xmlns:a16="http://schemas.microsoft.com/office/drawing/2014/main"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9345695" name="Freeform: Shape 789345695">
                                <a:extLst>
                                  <a:ext uri="{FF2B5EF4-FFF2-40B4-BE49-F238E27FC236}">
                                    <a16:creationId xmlns:a16="http://schemas.microsoft.com/office/drawing/2014/main"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75730973" name="Oval 1375730973">
                              <a:extLst>
                                <a:ext uri="{FF2B5EF4-FFF2-40B4-BE49-F238E27FC236}">
                                  <a16:creationId xmlns:a16="http://schemas.microsoft.com/office/drawing/2014/main"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1224275" name="Oval 1431224275">
                              <a:extLst>
                                <a:ext uri="{FF2B5EF4-FFF2-40B4-BE49-F238E27FC236}">
                                  <a16:creationId xmlns:a16="http://schemas.microsoft.com/office/drawing/2014/main"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1163104" name="TextBox 171">
                              <a:extLst>
                                <a:ext uri="{FF2B5EF4-FFF2-40B4-BE49-F238E27FC236}">
                                  <a16:creationId xmlns:a16="http://schemas.microsoft.com/office/drawing/2014/main" id="{03A33854-C5C8-4A1A-9571-5C03F3E1E901}"/>
                                </a:ext>
                              </a:extLst>
                            </wps:cNvPr>
                            <wps:cNvSpPr txBox="1"/>
                            <wps:spPr>
                              <a:xfrm>
                                <a:off x="419881" y="816654"/>
                                <a:ext cx="1652905" cy="664210"/>
                              </a:xfrm>
                              <a:prstGeom prst="rect">
                                <a:avLst/>
                              </a:prstGeom>
                            </wps:spPr>
                            <wps:txbx>
                              <w:txbxContent>
                                <w:p w14:paraId="755DFBC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المرونة والقدرة على التكيف مع التغيرات</w:t>
                                  </w:r>
                                </w:p>
                              </w:txbxContent>
                            </wps:txbx>
                            <wps:bodyPr wrap="square" rtlCol="0">
                              <a:noAutofit/>
                            </wps:bodyPr>
                          </wps:wsp>
                        </wpg:grpSp>
                      </wpg:grpSp>
                      <pic:pic xmlns:pic="http://schemas.openxmlformats.org/drawingml/2006/picture">
                        <pic:nvPicPr>
                          <pic:cNvPr id="1277200975" name="Graphic 27" descr="Confused person with solid fill">
                            <a:extLst>
                              <a:ext uri="{FF2B5EF4-FFF2-40B4-BE49-F238E27FC236}">
                                <a16:creationId xmlns:a16="http://schemas.microsoft.com/office/drawing/2014/main" id="{AAEAF321-D55E-44EE-9315-67CB2B8E8F8A}"/>
                              </a:ext>
                            </a:extLst>
                          </pic:cNvPr>
                          <pic:cNvPicPr>
                            <a:picLocks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5419964" y="965995"/>
                            <a:ext cx="478561" cy="478416"/>
                          </a:xfrm>
                          <a:prstGeom prst="rect">
                            <a:avLst/>
                          </a:prstGeom>
                        </pic:spPr>
                      </pic:pic>
                      <pic:pic xmlns:pic="http://schemas.openxmlformats.org/drawingml/2006/picture">
                        <pic:nvPicPr>
                          <pic:cNvPr id="1678390501"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5344027" y="85433"/>
                            <a:ext cx="606182" cy="606182"/>
                          </a:xfrm>
                          <a:prstGeom prst="rect">
                            <a:avLst/>
                          </a:prstGeom>
                        </pic:spPr>
                      </pic:pic>
                      <pic:pic xmlns:pic="http://schemas.openxmlformats.org/drawingml/2006/picture">
                        <pic:nvPicPr>
                          <pic:cNvPr id="1234935651" name="Graphic 78" descr="Connections with solid fill">
                            <a:extLst>
                              <a:ext uri="{FF2B5EF4-FFF2-40B4-BE49-F238E27FC236}">
                                <a16:creationId xmlns:a16="http://schemas.microsoft.com/office/drawing/2014/main" id="{0A9F1D72-B539-DFE0-FF9D-DCA92CA0E64A}"/>
                              </a:ext>
                            </a:extLst>
                          </pic:cNvPr>
                          <pic:cNvPicPr>
                            <a:picLocks noChangeAspect="1"/>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9484" y="887258"/>
                            <a:ext cx="616768" cy="616768"/>
                          </a:xfrm>
                          <a:prstGeom prst="rect">
                            <a:avLst/>
                          </a:prstGeom>
                        </pic:spPr>
                      </pic:pic>
                      <pic:pic xmlns:pic="http://schemas.openxmlformats.org/drawingml/2006/picture">
                        <pic:nvPicPr>
                          <pic:cNvPr id="174037883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99484" y="73734"/>
                            <a:ext cx="588986" cy="588986"/>
                          </a:xfrm>
                          <a:prstGeom prst="rect">
                            <a:avLst/>
                          </a:prstGeom>
                        </pic:spPr>
                      </pic:pic>
                    </wpg:wgp>
                  </a:graphicData>
                </a:graphic>
              </wp:inline>
            </w:drawing>
          </mc:Choice>
          <mc:Fallback>
            <w:pict>
              <v:group w14:anchorId="547C5223" id="Group 48" o:spid="_x0000_s1098" style="width:462.4pt;height:121.25pt;mso-position-horizontal-relative:char;mso-position-vertical-relative:line" coordsize="60432,1584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">
                <v:group id="Group 2125595215" o:spid="_x0000_s1099"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">
                  <v:group id="Group 243691607" o:spid="_x0000_s1100"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">
                    <v:group id="Group 2008598668" o:spid="_x0000_s1101"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">
                      <v:shape id="Freeform: Shape 1242574267" o:spid="_x0000_s1102"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414673986" o:spid="_x0000_s1103"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796301993" o:spid="_x0000_s1104"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" fillcolor="#168489" strokecolor="#168489" strokeweight="1pt">
                      <v:stroke joinstyle="miter"/>
                    </v:oval>
                    <v:oval id="Oval 1578708577" o:spid="_x0000_s1105"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" fillcolor="white [3212]" strokecolor="#0058a3" strokeweight="1pt">
                      <v:stroke joinstyle="miter"/>
                    </v:oval>
                    <v:shape id="TextBox 191" o:spid="_x0000_s1106" type="#_x0000_t202" style="position:absolute;left:33395;top:222;width:19717;height:6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" filled="f" stroked="f">
                      <v:textbox>
                        <w:txbxContent>
                          <w:p w14:paraId="44455283" w14:textId="77777777" w:rsidR="0065178A" w:rsidRDefault="0065178A" w:rsidP="0065178A">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واضحة وطويلة الأمد للمنظمة</w:t>
                            </w:r>
                          </w:p>
                        </w:txbxContent>
                      </v:textbox>
                    </v:shape>
                  </v:group>
                  <v:group id="Group 1588601144" o:spid="_x0000_s1107"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">
                    <v:group id="Group 292001777" o:spid="_x0000_s1108"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">
                      <v:shape id="Freeform: Shape 52276796" o:spid="_x0000_s1109"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86967673" o:spid="_x0000_s1110"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63824650" o:spid="_x0000_s1111"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" fillcolor="#168489" strokecolor="#168489" strokeweight="1pt">
                      <v:stroke joinstyle="miter"/>
                    </v:oval>
                    <v:oval id="Oval 106116718" o:spid="_x0000_s1112"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" fillcolor="white [3212]" strokecolor="#0058a3" strokeweight="1pt">
                      <v:stroke joinstyle="miter"/>
                    </v:oval>
                    <v:shape id="TextBox 185" o:spid="_x0000_s1113" type="#_x0000_t202" style="position:absolute;left:2646;top:291;width:2079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" filled="f" stroked="f">
                      <v:textbox>
                        <w:txbxContent>
                          <w:p w14:paraId="3B631E51"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الاستدامة والتأثير الإيجابي على المجتمع والبيئة</w:t>
                            </w:r>
                          </w:p>
                        </w:txbxContent>
                      </v:textbox>
                    </v:shape>
                  </v:group>
                </v:group>
                <v:group id="Group 388594609" o:spid="_x0000_s1114" style="position:absolute;top:8012;width:60432;height:7834" coordorigin=",8012"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">
                  <v:group id="Group 750989523" o:spid="_x0000_s1115" style="position:absolute;left:30216;top:8012;width:30216;height:7834" coordorigin="30216,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">
                    <v:group id="Group 857269883" o:spid="_x0000_s1116"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">
                      <v:shape id="Freeform: Shape 741456530" o:spid="_x0000_s1117"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922736322" o:spid="_x0000_s1118"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214178029" o:spid="_x0000_s1119"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" fillcolor="#168489" strokecolor="#168489" strokeweight="1pt">
                      <v:stroke joinstyle="miter"/>
                    </v:oval>
                    <v:oval id="Oval 50902984" o:spid="_x0000_s1120"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" fillcolor="white [3212]" strokecolor="#0058a3" strokeweight="1pt">
                      <v:stroke joinstyle="miter"/>
                    </v:oval>
                    <v:shape id="TextBox 177" o:spid="_x0000_s1121" type="#_x0000_t202" style="position:absolute;left:33503;top:8398;width:19500;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" filled="f" stroked="f">
                      <v:textbox>
                        <w:txbxContent>
                          <w:p w14:paraId="5A74C51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 التنظيمية والقيادية</w:t>
                            </w:r>
                          </w:p>
                        </w:txbxContent>
                      </v:textbox>
                    </v:shape>
                  </v:group>
                  <v:group id="Group 1851576191" o:spid="_x0000_s1122"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">
                    <v:group id="Group 190756704" o:spid="_x0000_s1123"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">
                      <v:shape id="Freeform: Shape 744054694" o:spid="_x0000_s1124"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789345695" o:spid="_x0000_s1125"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75730973" o:spid="_x0000_s1126"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" fillcolor="#168489" strokecolor="#168489" strokeweight="1pt">
                      <v:stroke joinstyle="miter"/>
                    </v:oval>
                    <v:oval id="Oval 1431224275" o:spid="_x0000_s1127"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" fillcolor="white [3212]" strokecolor="#0058a3" strokeweight="1pt">
                      <v:stroke joinstyle="miter"/>
                    </v:oval>
                    <v:shape id="TextBox 171" o:spid="_x0000_s1128" type="#_x0000_t202" style="position:absolute;left:4198;top:8166;width:16529;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" filled="f" stroked="f">
                      <v:textbox>
                        <w:txbxContent>
                          <w:p w14:paraId="755DFBC2" w14:textId="77777777" w:rsidR="0065178A" w:rsidRDefault="0065178A" w:rsidP="0065178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المرونة والقدرة على التكيف مع التغيرات</w:t>
                            </w:r>
                          </w:p>
                        </w:txbxContent>
                      </v:textbox>
                    </v:shape>
                  </v:group>
                </v:group>
                <v:shape id="Graphic 27" o:spid="_x0000_s1129" type="#_x0000_t75" alt="Confused person with solid fill" style="position:absolute;left:54199;top:9659;width:4786;height:4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">
                  <v:imagedata r:id="rId74" o:title="Confused person with solid fill"/>
                </v:shape>
                <v:shape id="Graphic 31" o:spid="_x0000_s1130" type="#_x0000_t75" alt="Questions with solid fill" style="position:absolute;left:53440;top:854;width:6062;height:6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">
                  <v:imagedata r:id="rId75" o:title="Questions with solid fill"/>
                </v:shape>
                <v:shape id="Graphic 78" o:spid="_x0000_s1131" type="#_x0000_t75" alt="Connections with solid fill" style="position:absolute;left:994;top:8872;width:6168;height:6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">
                  <v:imagedata r:id="rId76" o:title="Connections with solid fill"/>
                </v:shape>
                <v:shape id="Graphic 21" o:spid="_x0000_s1132" type="#_x0000_t75" alt="Group brainstorm with solid fill" style="position:absolute;left:994;top:737;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">
                  <v:imagedata r:id="rId77" o:title="Group brainstorm with solid fill"/>
                </v:shape>
                <w10:anchorlock/>
              </v:group>
            </w:pict>
          </mc:Fallback>
        </mc:AlternateContent>
      </w:r>
    </w:p>
    <w:p w14:paraId="3B49FA2A" w14:textId="515FE07B"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66339E55" wp14:editId="08C1EF78">
                <wp:extent cx="5731510" cy="892088"/>
                <wp:effectExtent l="0" t="0" r="2540" b="22860"/>
                <wp:docPr id="19219545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2898144" name="مجموعة 47"/>
                        <wpg:cNvGrpSpPr/>
                        <wpg:grpSpPr>
                          <a:xfrm>
                            <a:off x="0" y="0"/>
                            <a:ext cx="5731510" cy="895351"/>
                            <a:chOff x="0" y="0"/>
                            <a:chExt cx="5878196" cy="918845"/>
                          </a:xfrm>
                        </wpg:grpSpPr>
                        <wpg:grpSp>
                          <wpg:cNvPr id="708839138" name="مجموعة 48"/>
                          <wpg:cNvGrpSpPr/>
                          <wpg:grpSpPr>
                            <a:xfrm>
                              <a:off x="0" y="0"/>
                              <a:ext cx="5878196" cy="918845"/>
                              <a:chOff x="0" y="0"/>
                              <a:chExt cx="6240348" cy="919070"/>
                            </a:xfrm>
                          </wpg:grpSpPr>
                          <wpg:grpSp>
                            <wpg:cNvPr id="468954910" name="مجموعة 49"/>
                            <wpg:cNvGrpSpPr/>
                            <wpg:grpSpPr>
                              <a:xfrm>
                                <a:off x="0" y="169208"/>
                                <a:ext cx="5433072" cy="580613"/>
                                <a:chOff x="0" y="169208"/>
                                <a:chExt cx="5433072" cy="580613"/>
                              </a:xfrm>
                            </wpg:grpSpPr>
                            <wps:wsp>
                              <wps:cNvPr id="19745160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42752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40571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69276" name="مربع نص 41"/>
                          <wps:cNvSpPr txBox="1"/>
                          <wps:spPr>
                            <a:xfrm>
                              <a:off x="204466" y="257055"/>
                              <a:ext cx="4615801" cy="387740"/>
                            </a:xfrm>
                            <a:prstGeom prst="rect">
                              <a:avLst/>
                            </a:prstGeom>
                            <a:noFill/>
                          </wps:spPr>
                          <wps:txbx>
                            <w:txbxContent>
                              <w:p w14:paraId="200EE80A" w14:textId="3A7A2FF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وضع رؤية واضحة وطويلة الأمد للمنظمة:</w:t>
                                </w:r>
                              </w:p>
                            </w:txbxContent>
                          </wps:txbx>
                          <wps:bodyPr wrap="square" rtlCol="1">
                            <a:spAutoFit/>
                          </wps:bodyPr>
                        </wps:wsp>
                      </wpg:grpSp>
                      <pic:pic xmlns:pic="http://schemas.openxmlformats.org/drawingml/2006/picture">
                        <pic:nvPicPr>
                          <pic:cNvPr id="195549044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339E55" id="مجموعة 22" o:spid="_x0000_s11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Dmbu6WBwAA9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1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">
                  <v:group id="مجموعة 48" o:spid="_x0000_s11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">
                    <v:group id="مجموعة 49" o:spid="_x0000_s11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">
                      <v:shape id="شكل حر 50" o:spid="_x0000_s11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" fillcolor="#a5a5a5 [2092]" stroked="f" strokeweight="1pt">
                        <v:stroke joinstyle="miter"/>
                      </v:roundrect>
                    </v:group>
                    <v:oval id="شكل بيضاوي 52" o:spid="_x0000_s11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" filled="f" strokecolor="#168489" strokeweight="1pt">
                      <v:stroke joinstyle="miter"/>
                    </v:oval>
                  </v:group>
                  <v:shape id="مربع نص 41" o:spid="_x0000_s114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" filled="f" stroked="f">
                    <v:textbox style="mso-fit-shape-to-text:t">
                      <w:txbxContent>
                        <w:p w14:paraId="200EE80A" w14:textId="3A7A2FF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وضع رؤية واضحة وطويلة الأمد للمنظمة:</w:t>
                          </w:r>
                        </w:p>
                      </w:txbxContent>
                    </v:textbox>
                  </v:shape>
                </v:group>
                <v:shape id="صورة 54" o:spid="_x0000_s11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">
                  <v:imagedata r:id="rId79" o:title=""/>
                </v:shape>
                <w10:anchorlock/>
              </v:group>
            </w:pict>
          </mc:Fallback>
        </mc:AlternateContent>
      </w:r>
    </w:p>
    <w:p w14:paraId="457F4BD1" w14:textId="5C88626B"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تحديد الاتجاه الاستراتيجي المستقبلي للمنظمة وأهدافها طويلة الأجل</w:t>
      </w:r>
      <w:r w:rsidRPr="0065178A">
        <w:rPr>
          <w:rFonts w:ascii="Sakkal Majalla" w:hAnsi="Sakkal Majalla" w:cs="Sakkal Majalla"/>
          <w:sz w:val="34"/>
          <w:szCs w:val="34"/>
        </w:rPr>
        <w:t>.</w:t>
      </w:r>
    </w:p>
    <w:p w14:paraId="3F8C6273" w14:textId="77348792"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ربط هذه الأهداف بالقيم والأولويات التنظيمية</w:t>
      </w:r>
      <w:r w:rsidRPr="0065178A">
        <w:rPr>
          <w:rFonts w:ascii="Sakkal Majalla" w:hAnsi="Sakkal Majalla" w:cs="Sakkal Majalla"/>
          <w:sz w:val="34"/>
          <w:szCs w:val="34"/>
        </w:rPr>
        <w:t>.</w:t>
      </w:r>
    </w:p>
    <w:p w14:paraId="07A9A13C" w14:textId="646149A4"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035315F0" wp14:editId="2935370E">
                <wp:extent cx="5731510" cy="892088"/>
                <wp:effectExtent l="0" t="0" r="2540" b="22860"/>
                <wp:docPr id="4891046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56094992" name="مجموعة 47"/>
                        <wpg:cNvGrpSpPr/>
                        <wpg:grpSpPr>
                          <a:xfrm>
                            <a:off x="0" y="0"/>
                            <a:ext cx="5731510" cy="895351"/>
                            <a:chOff x="0" y="0"/>
                            <a:chExt cx="5878196" cy="918845"/>
                          </a:xfrm>
                        </wpg:grpSpPr>
                        <wpg:grpSp>
                          <wpg:cNvPr id="448575831" name="مجموعة 48"/>
                          <wpg:cNvGrpSpPr/>
                          <wpg:grpSpPr>
                            <a:xfrm>
                              <a:off x="0" y="0"/>
                              <a:ext cx="5878196" cy="918845"/>
                              <a:chOff x="0" y="0"/>
                              <a:chExt cx="6240348" cy="919070"/>
                            </a:xfrm>
                          </wpg:grpSpPr>
                          <wpg:grpSp>
                            <wpg:cNvPr id="323287822" name="مجموعة 49"/>
                            <wpg:cNvGrpSpPr/>
                            <wpg:grpSpPr>
                              <a:xfrm>
                                <a:off x="0" y="169208"/>
                                <a:ext cx="5433072" cy="580613"/>
                                <a:chOff x="0" y="169208"/>
                                <a:chExt cx="5433072" cy="580613"/>
                              </a:xfrm>
                            </wpg:grpSpPr>
                            <wps:wsp>
                              <wps:cNvPr id="24040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650121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61151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992158" name="مربع نص 41"/>
                          <wps:cNvSpPr txBox="1"/>
                          <wps:spPr>
                            <a:xfrm>
                              <a:off x="204466" y="257055"/>
                              <a:ext cx="4615801" cy="387740"/>
                            </a:xfrm>
                            <a:prstGeom prst="rect">
                              <a:avLst/>
                            </a:prstGeom>
                            <a:noFill/>
                          </wps:spPr>
                          <wps:txbx>
                            <w:txbxContent>
                              <w:p w14:paraId="130C7C27" w14:textId="04D80948"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التركيز على الاستدامة والتأثير الإيجابي على المجتمع والبيئة:</w:t>
                                </w:r>
                              </w:p>
                            </w:txbxContent>
                          </wps:txbx>
                          <wps:bodyPr wrap="square" rtlCol="1">
                            <a:spAutoFit/>
                          </wps:bodyPr>
                        </wps:wsp>
                      </wpg:grpSp>
                      <pic:pic xmlns:pic="http://schemas.openxmlformats.org/drawingml/2006/picture">
                        <pic:nvPicPr>
                          <pic:cNvPr id="56539492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5315F0" id="_x0000_s11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K37lQcAAPU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Pyt+5UHAAD1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1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">
                  <v:group id="مجموعة 48" o:spid="_x0000_s11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">
                    <v:group id="مجموعة 49" o:spid="_x0000_s11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">
                      <v:shape id="شكل حر 50" o:spid="_x0000_s11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" fillcolor="#a5a5a5 [2092]" stroked="f" strokeweight="1pt">
                        <v:stroke joinstyle="miter"/>
                      </v:roundrect>
                    </v:group>
                    <v:oval id="شكل بيضاوي 52" o:spid="_x0000_s11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" filled="f" strokecolor="#168489" strokeweight="1pt">
                      <v:stroke joinstyle="miter"/>
                    </v:oval>
                  </v:group>
                  <v:shape id="مربع نص 41" o:spid="_x0000_s114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" filled="f" stroked="f">
                    <v:textbox style="mso-fit-shape-to-text:t">
                      <w:txbxContent>
                        <w:p w14:paraId="130C7C27" w14:textId="04D80948"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التركيز على الاستدامة والتأثير الإيجابي على المجتمع والبيئة:</w:t>
                          </w:r>
                        </w:p>
                      </w:txbxContent>
                    </v:textbox>
                  </v:shape>
                </v:group>
                <v:shape id="صورة 54" o:spid="_x0000_s11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">
                  <v:imagedata r:id="rId79" o:title=""/>
                </v:shape>
                <w10:anchorlock/>
              </v:group>
            </w:pict>
          </mc:Fallback>
        </mc:AlternateContent>
      </w:r>
    </w:p>
    <w:p w14:paraId="08C9AAED" w14:textId="3541F10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الموازنة بين الأهداف الاقتصادية والمسؤولية الاجتماعية والبيئية</w:t>
      </w:r>
      <w:r w:rsidRPr="0065178A">
        <w:rPr>
          <w:rFonts w:ascii="Sakkal Majalla" w:hAnsi="Sakkal Majalla" w:cs="Sakkal Majalla"/>
          <w:sz w:val="34"/>
          <w:szCs w:val="34"/>
        </w:rPr>
        <w:t>.</w:t>
      </w:r>
    </w:p>
    <w:p w14:paraId="3BAEF2C1" w14:textId="3DC8CFF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تبن</w:t>
      </w:r>
      <w:r w:rsidRPr="0065178A">
        <w:rPr>
          <w:rFonts w:ascii="Sakkal Majalla" w:hAnsi="Sakkal Majalla" w:cs="Sakkal Majalla" w:hint="cs"/>
          <w:sz w:val="34"/>
          <w:szCs w:val="34"/>
          <w:rtl/>
        </w:rPr>
        <w:t>ّ</w:t>
      </w:r>
      <w:r w:rsidRPr="0065178A">
        <w:rPr>
          <w:rFonts w:ascii="Sakkal Majalla" w:hAnsi="Sakkal Majalla" w:cs="Sakkal Majalla"/>
          <w:sz w:val="34"/>
          <w:szCs w:val="34"/>
          <w:rtl/>
        </w:rPr>
        <w:t>ي ممارسات مسؤولة اجتماعيا</w:t>
      </w:r>
      <w:r w:rsidRPr="0065178A">
        <w:rPr>
          <w:rFonts w:ascii="Sakkal Majalla" w:hAnsi="Sakkal Majalla" w:cs="Sakkal Majalla" w:hint="cs"/>
          <w:sz w:val="34"/>
          <w:szCs w:val="34"/>
          <w:rtl/>
        </w:rPr>
        <w:t>ً</w:t>
      </w:r>
      <w:r w:rsidRPr="0065178A">
        <w:rPr>
          <w:rFonts w:ascii="Sakkal Majalla" w:hAnsi="Sakkal Majalla" w:cs="Sakkal Majalla"/>
          <w:sz w:val="34"/>
          <w:szCs w:val="34"/>
          <w:rtl/>
        </w:rPr>
        <w:t xml:space="preserve"> وبيئيا</w:t>
      </w:r>
      <w:r w:rsidRPr="0065178A">
        <w:rPr>
          <w:rFonts w:ascii="Sakkal Majalla" w:hAnsi="Sakkal Majalla" w:cs="Sakkal Majalla" w:hint="cs"/>
          <w:sz w:val="34"/>
          <w:szCs w:val="34"/>
          <w:rtl/>
        </w:rPr>
        <w:t>ً</w:t>
      </w:r>
      <w:r w:rsidRPr="0065178A">
        <w:rPr>
          <w:rFonts w:ascii="Sakkal Majalla" w:hAnsi="Sakkal Majalla" w:cs="Sakkal Majalla"/>
          <w:sz w:val="34"/>
          <w:szCs w:val="34"/>
        </w:rPr>
        <w:t>.</w:t>
      </w:r>
    </w:p>
    <w:p w14:paraId="41A3B9D8" w14:textId="1A4B117D"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4CEA996A" wp14:editId="241FA85C">
                <wp:extent cx="5731510" cy="892088"/>
                <wp:effectExtent l="0" t="0" r="2540" b="22860"/>
                <wp:docPr id="4763196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7087370" name="مجموعة 47"/>
                        <wpg:cNvGrpSpPr/>
                        <wpg:grpSpPr>
                          <a:xfrm>
                            <a:off x="0" y="0"/>
                            <a:ext cx="5731510" cy="895351"/>
                            <a:chOff x="0" y="0"/>
                            <a:chExt cx="5878196" cy="918845"/>
                          </a:xfrm>
                        </wpg:grpSpPr>
                        <wpg:grpSp>
                          <wpg:cNvPr id="643547126" name="مجموعة 48"/>
                          <wpg:cNvGrpSpPr/>
                          <wpg:grpSpPr>
                            <a:xfrm>
                              <a:off x="0" y="0"/>
                              <a:ext cx="5878196" cy="918845"/>
                              <a:chOff x="0" y="0"/>
                              <a:chExt cx="6240348" cy="919070"/>
                            </a:xfrm>
                          </wpg:grpSpPr>
                          <wpg:grpSp>
                            <wpg:cNvPr id="2055901542" name="مجموعة 49"/>
                            <wpg:cNvGrpSpPr/>
                            <wpg:grpSpPr>
                              <a:xfrm>
                                <a:off x="0" y="169208"/>
                                <a:ext cx="5433072" cy="580613"/>
                                <a:chOff x="0" y="169208"/>
                                <a:chExt cx="5433072" cy="580613"/>
                              </a:xfrm>
                            </wpg:grpSpPr>
                            <wps:wsp>
                              <wps:cNvPr id="10917534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00952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03140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960015" name="مربع نص 41"/>
                          <wps:cNvSpPr txBox="1"/>
                          <wps:spPr>
                            <a:xfrm>
                              <a:off x="204466" y="257055"/>
                              <a:ext cx="4615801" cy="387740"/>
                            </a:xfrm>
                            <a:prstGeom prst="rect">
                              <a:avLst/>
                            </a:prstGeom>
                            <a:noFill/>
                          </wps:spPr>
                          <wps:txbx>
                            <w:txbxContent>
                              <w:p w14:paraId="798DE814" w14:textId="53FB4A0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تطوير القدرات التنظيمية والقيادية:</w:t>
                                </w:r>
                              </w:p>
                            </w:txbxContent>
                          </wps:txbx>
                          <wps:bodyPr wrap="square" rtlCol="1">
                            <a:spAutoFit/>
                          </wps:bodyPr>
                        </wps:wsp>
                      </wpg:grpSp>
                      <pic:pic xmlns:pic="http://schemas.openxmlformats.org/drawingml/2006/picture">
                        <pic:nvPicPr>
                          <pic:cNvPr id="49053598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EA996A" id="_x0000_s11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uBNZm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">
                  <v:group id="مجموعة 48" o:sp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">
                    <v:group id="مجموعة 49"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">
                      <v:shape id="شكل حر 50"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" fillcolor="#a5a5a5 [2092]" stroked="f" strokeweight="1pt">
                        <v:stroke joinstyle="miter"/>
                      </v:roundrect>
                    </v:group>
                    <v:oval id="شكل بيضاوي 52"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" filled="f" strokecolor="#168489" strokeweight="1pt">
                      <v:stroke joinstyle="miter"/>
                    </v:oval>
                  </v:group>
                  <v:shape id="مربع نص 41" o:spid="_x0000_s115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" filled="f" stroked="f">
                    <v:textbox style="mso-fit-shape-to-text:t">
                      <w:txbxContent>
                        <w:p w14:paraId="798DE814" w14:textId="53FB4A0A"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تطوير القدرات التنظيمية والقيادية:</w:t>
                          </w:r>
                        </w:p>
                      </w:txbxContent>
                    </v:textbox>
                  </v:shape>
                </v:group>
                <v:shape id="صورة 54" o:spid="_x0000_s1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">
                  <v:imagedata r:id="rId79" o:title=""/>
                </v:shape>
                <w10:anchorlock/>
              </v:group>
            </w:pict>
          </mc:Fallback>
        </mc:AlternateContent>
      </w:r>
    </w:p>
    <w:p w14:paraId="1F9B7106" w14:textId="5BE0286D"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بناء ثقافة تنظيمية داعمة للابتكار والتحسين المستمر</w:t>
      </w:r>
      <w:r w:rsidRPr="0065178A">
        <w:rPr>
          <w:rFonts w:ascii="Sakkal Majalla" w:hAnsi="Sakkal Majalla" w:cs="Sakkal Majalla"/>
          <w:sz w:val="34"/>
          <w:szCs w:val="34"/>
        </w:rPr>
        <w:t>.</w:t>
      </w:r>
    </w:p>
    <w:p w14:paraId="294BA622" w14:textId="417BBFA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تنمية مهارات القادة والموظفين لتحقيق الأهداف الاستراتيجية</w:t>
      </w:r>
      <w:r w:rsidRPr="0065178A">
        <w:rPr>
          <w:rFonts w:ascii="Sakkal Majalla" w:hAnsi="Sakkal Majalla" w:cs="Sakkal Majalla"/>
          <w:sz w:val="34"/>
          <w:szCs w:val="34"/>
        </w:rPr>
        <w:t>.</w:t>
      </w:r>
    </w:p>
    <w:p w14:paraId="56312D9B" w14:textId="1F651410" w:rsidR="00246B93" w:rsidRPr="00BC1FDD" w:rsidRDefault="00246B93" w:rsidP="00246B93">
      <w:pPr>
        <w:rPr>
          <w:rtl/>
        </w:rPr>
      </w:pPr>
      <w:r w:rsidRPr="002A078C">
        <w:rPr>
          <w:rFonts w:ascii="Sakkal Majalla" w:hAnsi="Sakkal Majalla"/>
          <w:noProof/>
          <w:sz w:val="34"/>
          <w:lang w:bidi="ar-EG"/>
        </w:rPr>
        <w:lastRenderedPageBreak/>
        <mc:AlternateContent>
          <mc:Choice Requires="wpg">
            <w:drawing>
              <wp:inline distT="0" distB="0" distL="0" distR="0" wp14:anchorId="03BF6349" wp14:editId="1081C0D0">
                <wp:extent cx="5731510" cy="892088"/>
                <wp:effectExtent l="0" t="0" r="2540" b="22860"/>
                <wp:docPr id="4263581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67679456" name="مجموعة 47"/>
                        <wpg:cNvGrpSpPr/>
                        <wpg:grpSpPr>
                          <a:xfrm>
                            <a:off x="0" y="0"/>
                            <a:ext cx="5731510" cy="895351"/>
                            <a:chOff x="0" y="0"/>
                            <a:chExt cx="5878196" cy="918845"/>
                          </a:xfrm>
                        </wpg:grpSpPr>
                        <wpg:grpSp>
                          <wpg:cNvPr id="2120096121" name="مجموعة 48"/>
                          <wpg:cNvGrpSpPr/>
                          <wpg:grpSpPr>
                            <a:xfrm>
                              <a:off x="0" y="0"/>
                              <a:ext cx="5878196" cy="918845"/>
                              <a:chOff x="0" y="0"/>
                              <a:chExt cx="6240348" cy="919070"/>
                            </a:xfrm>
                          </wpg:grpSpPr>
                          <wpg:grpSp>
                            <wpg:cNvPr id="1294469126" name="مجموعة 49"/>
                            <wpg:cNvGrpSpPr/>
                            <wpg:grpSpPr>
                              <a:xfrm>
                                <a:off x="0" y="169208"/>
                                <a:ext cx="5433072" cy="580613"/>
                                <a:chOff x="0" y="169208"/>
                                <a:chExt cx="5433072" cy="580613"/>
                              </a:xfrm>
                            </wpg:grpSpPr>
                            <wps:wsp>
                              <wps:cNvPr id="1306953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452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8417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0919803" name="مربع نص 41"/>
                          <wps:cNvSpPr txBox="1"/>
                          <wps:spPr>
                            <a:xfrm>
                              <a:off x="204466" y="257055"/>
                              <a:ext cx="4615801" cy="387740"/>
                            </a:xfrm>
                            <a:prstGeom prst="rect">
                              <a:avLst/>
                            </a:prstGeom>
                            <a:noFill/>
                          </wps:spPr>
                          <wps:txbx>
                            <w:txbxContent>
                              <w:p w14:paraId="6D8A965A" w14:textId="1166C01B"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المرونة والقدرة على التكيف مع التغيرات:</w:t>
                                </w:r>
                              </w:p>
                            </w:txbxContent>
                          </wps:txbx>
                          <wps:bodyPr wrap="square" rtlCol="1">
                            <a:spAutoFit/>
                          </wps:bodyPr>
                        </wps:wsp>
                      </wpg:grpSp>
                      <pic:pic xmlns:pic="http://schemas.openxmlformats.org/drawingml/2006/picture">
                        <pic:nvPicPr>
                          <pic:cNvPr id="130737016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BF6349" id="_x0000_s11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D8EEa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">
                  <v:group id="مجموعة 48" o:spid="_x0000_s1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">
                    <v:group id="مجموعة 49" o:spid="_x0000_s1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">
                      <v:shape id="شكل حر 50" o:spid="_x0000_s1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" fillcolor="#a5a5a5 [2092]" stroked="f" strokeweight="1pt">
                        <v:stroke joinstyle="miter"/>
                      </v:roundrect>
                    </v:group>
                    <v:oval id="شكل بيضاوي 52" o:spid="_x0000_s1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" filled="f" strokecolor="#168489" strokeweight="1pt">
                      <v:stroke joinstyle="miter"/>
                    </v:oval>
                  </v:group>
                  <v:shape id="مربع نص 41" o:spid="_x0000_s116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" filled="f" stroked="f">
                    <v:textbox style="mso-fit-shape-to-text:t">
                      <w:txbxContent>
                        <w:p w14:paraId="6D8A965A" w14:textId="1166C01B"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المرونة والقدرة على التكيف مع التغيرات:</w:t>
                          </w:r>
                        </w:p>
                      </w:txbxContent>
                    </v:textbox>
                  </v:shape>
                </v:group>
                <v:shape id="صورة 54" o:spid="_x0000_s1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">
                  <v:imagedata r:id="rId79" o:title=""/>
                </v:shape>
                <w10:anchorlock/>
              </v:group>
            </w:pict>
          </mc:Fallback>
        </mc:AlternateContent>
      </w:r>
    </w:p>
    <w:p w14:paraId="643C8B76" w14:textId="43754722"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التنبؤ بالتغييرات في البيئة الخارجية والداخلية</w:t>
      </w:r>
      <w:r w:rsidRPr="0065178A">
        <w:rPr>
          <w:rFonts w:ascii="Sakkal Majalla" w:hAnsi="Sakkal Majalla" w:cs="Sakkal Majalla"/>
          <w:sz w:val="34"/>
          <w:szCs w:val="34"/>
        </w:rPr>
        <w:t>.</w:t>
      </w:r>
    </w:p>
    <w:p w14:paraId="01BF1246" w14:textId="0536C3C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اتخاذ قرارات استراتيجية تعزز قدرة المنظمة على التكيف</w:t>
      </w:r>
      <w:r w:rsidRPr="0065178A">
        <w:rPr>
          <w:rFonts w:ascii="Sakkal Majalla" w:hAnsi="Sakkal Majalla" w:cs="Sakkal Majalla"/>
          <w:sz w:val="34"/>
          <w:szCs w:val="34"/>
        </w:rPr>
        <w:t>.</w:t>
      </w:r>
    </w:p>
    <w:p w14:paraId="1A2CCA32" w14:textId="77777777" w:rsidR="00246B93" w:rsidRDefault="00246B93" w:rsidP="0065178A">
      <w:pPr>
        <w:rPr>
          <w:rtl/>
        </w:rPr>
      </w:pPr>
      <w:r>
        <w:t xml:space="preserve">بشكل عام، </w:t>
      </w:r>
      <w:hyperlink r:id="rId305">
        <w:r>
          <w:rPr>
            <w:color w:val="0000FF"/>
            <w:u w:val="single"/>
          </w:rPr>
          <w:t>القيادة</w:t>
        </w:r>
      </w:hyperlink>
      <w:r>
        <w:t xml:space="preserve"> الاستراتيجية المستدامة تركز على تحقيق النجاح على المدى الطويل من خلال التوازن بين الأداء الاقتصادي والمسؤولية الاجتماعية والبيئية.</w:t>
      </w:r>
    </w:p>
    <w:p w14:paraId="43558D93" w14:textId="77777777" w:rsidR="00246B93" w:rsidRPr="00847A92" w:rsidRDefault="00246B93" w:rsidP="00246B93">
      <w:pPr>
        <w:rPr>
          <w:color w:val="168489"/>
        </w:rPr>
      </w:pPr>
      <w:r>
        <w:t xml:space="preserve">أهمية </w:t>
      </w:r>
      <w:hyperlink r:id="rId305">
        <w:r>
          <w:rPr>
            <w:color w:val="0000FF"/>
            <w:u w:val="single"/>
          </w:rPr>
          <w:t>القيادة</w:t>
        </w:r>
      </w:hyperlink>
      <w:r>
        <w:t xml:space="preserve"> الاستراتيجية المستدامة في سياق العمل الحديث:</w:t>
      </w:r>
    </w:p>
    <w:p w14:paraId="44250DBA" w14:textId="77777777" w:rsidR="00246B93" w:rsidRDefault="00246B93" w:rsidP="00246B93">
      <w:r>
        <w:t xml:space="preserve">تبرز أهمية </w:t>
      </w:r>
      <w:hyperlink r:id="rId305">
        <w:r>
          <w:rPr>
            <w:color w:val="0000FF"/>
            <w:u w:val="single"/>
          </w:rPr>
          <w:t>القيادة</w:t>
        </w:r>
      </w:hyperlink>
      <w:r>
        <w:t xml:space="preserve"> الاستراتيجية المستدامة في سياق العمل الحديث لعدة أسباب، ومن أهمها:</w:t>
      </w:r>
    </w:p>
    <w:p w14:paraId="77B095BC" w14:textId="1458D130" w:rsidR="0065178A" w:rsidRDefault="0065178A" w:rsidP="0065178A">
      <w:r w:rsidRPr="0065178A">
        <w:rPr>
          <w:noProof/>
        </w:rPr>
        <mc:AlternateContent>
          <mc:Choice Requires="wpg">
            <w:drawing>
              <wp:inline distT="0" distB="0" distL="0" distR="0" wp14:anchorId="2E5DC900" wp14:editId="27ABEB3A">
                <wp:extent cx="5917910" cy="1437286"/>
                <wp:effectExtent l="0" t="0" r="26035" b="10795"/>
                <wp:docPr id="66" name="Group 65">
                  <a:extLst xmlns:a="http://schemas.openxmlformats.org/drawingml/2006/main">
                    <a:ext uri="{FF2B5EF4-FFF2-40B4-BE49-F238E27FC236}">
                      <a16:creationId xmlns:a16="http://schemas.microsoft.com/office/drawing/2014/main" id="{DFC14493-8106-A141-EF10-13DDC61DFD3E}"/>
                    </a:ext>
                  </a:extLst>
                </wp:docPr>
                <wp:cNvGraphicFramePr/>
                <a:graphic xmlns:a="http://schemas.openxmlformats.org/drawingml/2006/main">
                  <a:graphicData uri="http://schemas.microsoft.com/office/word/2010/wordprocessingGroup">
                    <wpg:wgp>
                      <wpg:cNvGrpSpPr/>
                      <wpg:grpSpPr>
                        <a:xfrm>
                          <a:off x="0" y="0"/>
                          <a:ext cx="5917910" cy="1437286"/>
                          <a:chOff x="0" y="0"/>
                          <a:chExt cx="5917910" cy="1437286"/>
                        </a:xfrm>
                      </wpg:grpSpPr>
                      <wpg:grpSp>
                        <wpg:cNvPr id="574648432" name="Group 574648432">
                          <a:extLst>
                            <a:ext uri="{FF2B5EF4-FFF2-40B4-BE49-F238E27FC236}">
                              <a16:creationId xmlns:a16="http://schemas.microsoft.com/office/drawing/2014/main" id="{F0E63814-FA53-5745-62DD-116557802147}"/>
                            </a:ext>
                          </a:extLst>
                        </wpg:cNvPr>
                        <wpg:cNvGrpSpPr/>
                        <wpg:grpSpPr>
                          <a:xfrm>
                            <a:off x="0" y="4287"/>
                            <a:ext cx="1432998" cy="1432999"/>
                            <a:chOff x="0" y="4287"/>
                            <a:chExt cx="1714500" cy="1714500"/>
                          </a:xfrm>
                        </wpg:grpSpPr>
                        <wps:wsp>
                          <wps:cNvPr id="1579503805" name="Rectangle: Diagonal Corners Rounded 1579503805">
                            <a:extLst>
                              <a:ext uri="{FF2B5EF4-FFF2-40B4-BE49-F238E27FC236}">
                                <a16:creationId xmlns:a16="http://schemas.microsoft.com/office/drawing/2014/main" id="{62AD96DF-C5CB-0D97-EE6E-954F61C8F654}"/>
                              </a:ext>
                            </a:extLst>
                          </wps:cNvPr>
                          <wps:cNvSpPr/>
                          <wps:spPr>
                            <a:xfrm flipV="1">
                              <a:off x="45971" y="27905"/>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6220029" name="Oval 1386220029">
                            <a:extLst>
                              <a:ext uri="{FF2B5EF4-FFF2-40B4-BE49-F238E27FC236}">
                                <a16:creationId xmlns:a16="http://schemas.microsoft.com/office/drawing/2014/main" id="{711C0A65-8FF8-93C1-71AF-43DC0A8A2047}"/>
                              </a:ext>
                            </a:extLst>
                          </wps:cNvPr>
                          <wps:cNvSpPr/>
                          <wps:spPr>
                            <a:xfrm>
                              <a:off x="0" y="4287"/>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94333571" name="TextBox 47">
                          <a:extLst>
                            <a:ext uri="{FF2B5EF4-FFF2-40B4-BE49-F238E27FC236}">
                              <a16:creationId xmlns:a16="http://schemas.microsoft.com/office/drawing/2014/main" id="{A207717F-FDA0-C2EF-5A39-4C969F35A1F5}"/>
                            </a:ext>
                          </a:extLst>
                        </wps:cNvPr>
                        <wps:cNvSpPr txBox="1"/>
                        <wps:spPr>
                          <a:xfrm>
                            <a:off x="52650" y="192371"/>
                            <a:ext cx="1294765" cy="664210"/>
                          </a:xfrm>
                          <a:prstGeom prst="rect">
                            <a:avLst/>
                          </a:prstGeom>
                          <a:noFill/>
                        </wps:spPr>
                        <wps:txbx>
                          <w:txbxContent>
                            <w:p w14:paraId="61473229" w14:textId="77777777" w:rsidR="0065178A" w:rsidRDefault="0065178A" w:rsidP="0065178A">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تحقيق التنمية المستدامة</w:t>
                              </w:r>
                            </w:p>
                          </w:txbxContent>
                        </wps:txbx>
                        <wps:bodyPr wrap="square" rtlCol="0">
                          <a:spAutoFit/>
                        </wps:bodyPr>
                      </wps:wsp>
                      <wpg:grpSp>
                        <wpg:cNvPr id="113282698" name="Group 113282698">
                          <a:extLst>
                            <a:ext uri="{FF2B5EF4-FFF2-40B4-BE49-F238E27FC236}">
                              <a16:creationId xmlns:a16="http://schemas.microsoft.com/office/drawing/2014/main" id="{8228631F-5AAA-44BB-BDEB-794A32ED6F64}"/>
                            </a:ext>
                          </a:extLst>
                        </wpg:cNvPr>
                        <wpg:cNvGrpSpPr/>
                        <wpg:grpSpPr>
                          <a:xfrm>
                            <a:off x="1494971" y="0"/>
                            <a:ext cx="1432999" cy="1432999"/>
                            <a:chOff x="1494971" y="0"/>
                            <a:chExt cx="1714500" cy="1714500"/>
                          </a:xfrm>
                        </wpg:grpSpPr>
                        <wps:wsp>
                          <wps:cNvPr id="908882750" name="Rectangle: Diagonal Corners Rounded 908882750">
                            <a:extLst>
                              <a:ext uri="{FF2B5EF4-FFF2-40B4-BE49-F238E27FC236}">
                                <a16:creationId xmlns:a16="http://schemas.microsoft.com/office/drawing/2014/main" id="{FC36FECA-7B3B-1F09-9D3E-90F6F3B8E0D1}"/>
                              </a:ext>
                            </a:extLst>
                          </wps:cNvPr>
                          <wps:cNvSpPr/>
                          <wps:spPr>
                            <a:xfrm flipV="1">
                              <a:off x="1540942" y="23618"/>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7336210" name="Oval 387336210">
                            <a:extLst>
                              <a:ext uri="{FF2B5EF4-FFF2-40B4-BE49-F238E27FC236}">
                                <a16:creationId xmlns:a16="http://schemas.microsoft.com/office/drawing/2014/main" id="{A9685735-0638-3F52-F4E7-4E56807E8BDC}"/>
                              </a:ext>
                            </a:extLst>
                          </wps:cNvPr>
                          <wps:cNvSpPr/>
                          <wps:spPr>
                            <a:xfrm>
                              <a:off x="1494971"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93749944" name="TextBox 71">
                          <a:extLst>
                            <a:ext uri="{FF2B5EF4-FFF2-40B4-BE49-F238E27FC236}">
                              <a16:creationId xmlns:a16="http://schemas.microsoft.com/office/drawing/2014/main" id="{5EC26245-2037-D439-0C1E-1C2755526B3A}"/>
                            </a:ext>
                          </a:extLst>
                        </wps:cNvPr>
                        <wps:cNvSpPr txBox="1"/>
                        <wps:spPr>
                          <a:xfrm>
                            <a:off x="1411445" y="192371"/>
                            <a:ext cx="1556385" cy="664210"/>
                          </a:xfrm>
                          <a:prstGeom prst="rect">
                            <a:avLst/>
                          </a:prstGeom>
                          <a:noFill/>
                        </wps:spPr>
                        <wps:txbx>
                          <w:txbxContent>
                            <w:p w14:paraId="0165880B"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الحفاظ على الميزة التنافسية</w:t>
                              </w:r>
                            </w:p>
                          </w:txbxContent>
                        </wps:txbx>
                        <wps:bodyPr wrap="square" rtlCol="0">
                          <a:spAutoFit/>
                        </wps:bodyPr>
                      </wps:wsp>
                      <wpg:grpSp>
                        <wpg:cNvPr id="1802936924" name="Group 1802936924">
                          <a:extLst>
                            <a:ext uri="{FF2B5EF4-FFF2-40B4-BE49-F238E27FC236}">
                              <a16:creationId xmlns:a16="http://schemas.microsoft.com/office/drawing/2014/main" id="{822625BC-EAC5-FE4F-8D83-EFBD7B5591C3}"/>
                            </a:ext>
                          </a:extLst>
                        </wpg:cNvPr>
                        <wpg:cNvGrpSpPr/>
                        <wpg:grpSpPr>
                          <a:xfrm>
                            <a:off x="2989941" y="0"/>
                            <a:ext cx="1432998" cy="1432999"/>
                            <a:chOff x="2989943" y="0"/>
                            <a:chExt cx="1714500" cy="1714500"/>
                          </a:xfrm>
                        </wpg:grpSpPr>
                        <wps:wsp>
                          <wps:cNvPr id="1921299743" name="Rectangle: Diagonal Corners Rounded 1921299743">
                            <a:extLst>
                              <a:ext uri="{FF2B5EF4-FFF2-40B4-BE49-F238E27FC236}">
                                <a16:creationId xmlns:a16="http://schemas.microsoft.com/office/drawing/2014/main" id="{B51A9270-4C5C-BC26-AA83-D38DBBDF062F}"/>
                              </a:ext>
                            </a:extLst>
                          </wps:cNvPr>
                          <wps:cNvSpPr/>
                          <wps:spPr>
                            <a:xfrm flipV="1">
                              <a:off x="3035914"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3558228" name="Oval 1353558228">
                            <a:extLst>
                              <a:ext uri="{FF2B5EF4-FFF2-40B4-BE49-F238E27FC236}">
                                <a16:creationId xmlns:a16="http://schemas.microsoft.com/office/drawing/2014/main" id="{19EFE2B7-519C-63A5-152F-D76930BB464D}"/>
                              </a:ext>
                            </a:extLst>
                          </wps:cNvPr>
                          <wps:cNvSpPr/>
                          <wps:spPr>
                            <a:xfrm>
                              <a:off x="2989943"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4474036" name="TextBox 76">
                          <a:extLst>
                            <a:ext uri="{FF2B5EF4-FFF2-40B4-BE49-F238E27FC236}">
                              <a16:creationId xmlns:a16="http://schemas.microsoft.com/office/drawing/2014/main" id="{60DDBDB5-6E47-8717-48BF-F523CA6F01BD}"/>
                            </a:ext>
                          </a:extLst>
                        </wps:cNvPr>
                        <wps:cNvSpPr txBox="1"/>
                        <wps:spPr>
                          <a:xfrm>
                            <a:off x="3063963" y="192371"/>
                            <a:ext cx="1256665" cy="664210"/>
                          </a:xfrm>
                          <a:prstGeom prst="rect">
                            <a:avLst/>
                          </a:prstGeom>
                        </wps:spPr>
                        <wps:txbx>
                          <w:txbxContent>
                            <w:p w14:paraId="14FBE408"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تزايد توقعات أصحاب المصلحة</w:t>
                              </w:r>
                            </w:p>
                          </w:txbxContent>
                        </wps:txbx>
                        <wps:bodyPr wrap="square" rtlCol="0">
                          <a:spAutoFit/>
                        </wps:bodyPr>
                      </wps:wsp>
                      <wpg:grpSp>
                        <wpg:cNvPr id="1531057176" name="Group 1531057176">
                          <a:extLst>
                            <a:ext uri="{FF2B5EF4-FFF2-40B4-BE49-F238E27FC236}">
                              <a16:creationId xmlns:a16="http://schemas.microsoft.com/office/drawing/2014/main" id="{E8F5BB74-1B81-5BB2-178A-C1FC779CB0C0}"/>
                            </a:ext>
                          </a:extLst>
                        </wpg:cNvPr>
                        <wpg:cNvGrpSpPr/>
                        <wpg:grpSpPr>
                          <a:xfrm>
                            <a:off x="4484912" y="0"/>
                            <a:ext cx="1432998" cy="1432999"/>
                            <a:chOff x="4484914" y="0"/>
                            <a:chExt cx="1714500" cy="1714500"/>
                          </a:xfrm>
                        </wpg:grpSpPr>
                        <wps:wsp>
                          <wps:cNvPr id="411889338" name="Rectangle: Diagonal Corners Rounded 411889338">
                            <a:extLst>
                              <a:ext uri="{FF2B5EF4-FFF2-40B4-BE49-F238E27FC236}">
                                <a16:creationId xmlns:a16="http://schemas.microsoft.com/office/drawing/2014/main" id="{77C9CE9A-4BDF-38CC-C5FD-83EFD78F75FC}"/>
                              </a:ext>
                            </a:extLst>
                          </wps:cNvPr>
                          <wps:cNvSpPr/>
                          <wps:spPr>
                            <a:xfrm flipV="1">
                              <a:off x="4530885"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3130633" name="Oval 1153130633">
                            <a:extLst>
                              <a:ext uri="{FF2B5EF4-FFF2-40B4-BE49-F238E27FC236}">
                                <a16:creationId xmlns:a16="http://schemas.microsoft.com/office/drawing/2014/main" id="{5965D393-DA76-41C9-C633-1D95922E2710}"/>
                              </a:ext>
                            </a:extLst>
                          </wps:cNvPr>
                          <wps:cNvSpPr/>
                          <wps:spPr>
                            <a:xfrm>
                              <a:off x="4484914"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63869920" name="TextBox 80">
                          <a:extLst>
                            <a:ext uri="{FF2B5EF4-FFF2-40B4-BE49-F238E27FC236}">
                              <a16:creationId xmlns:a16="http://schemas.microsoft.com/office/drawing/2014/main" id="{21A325F5-0DAD-3D2C-F1FC-D7A77AB1804F}"/>
                            </a:ext>
                          </a:extLst>
                        </wps:cNvPr>
                        <wps:cNvSpPr txBox="1"/>
                        <wps:spPr>
                          <a:xfrm>
                            <a:off x="4467270" y="192371"/>
                            <a:ext cx="1450340" cy="664210"/>
                          </a:xfrm>
                          <a:prstGeom prst="rect">
                            <a:avLst/>
                          </a:prstGeom>
                          <a:noFill/>
                        </wps:spPr>
                        <wps:txbx>
                          <w:txbxContent>
                            <w:p w14:paraId="0EB4C8B3"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التغيرات البيئية والاجتماعية المتسارعة</w:t>
                              </w:r>
                            </w:p>
                          </w:txbxContent>
                        </wps:txbx>
                        <wps:bodyPr wrap="square" rtlCol="0">
                          <a:spAutoFit/>
                        </wps:bodyPr>
                      </wps:wsp>
                      <pic:pic xmlns:pic="http://schemas.openxmlformats.org/drawingml/2006/picture">
                        <pic:nvPicPr>
                          <pic:cNvPr id="1144436462" name="Graphic 125" descr="Gears with solid fill">
                            <a:extLst>
                              <a:ext uri="{FF2B5EF4-FFF2-40B4-BE49-F238E27FC236}">
                                <a16:creationId xmlns:a16="http://schemas.microsoft.com/office/drawing/2014/main" id="{8AEB8267-9BF6-4B86-AC63-60BDF9C0ADB0}"/>
                              </a:ext>
                            </a:extLst>
                          </pic:cNvPr>
                          <pic:cNvPicPr>
                            <a:picLocks noChangeAspect="1"/>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4878800" y="788624"/>
                            <a:ext cx="563918" cy="563918"/>
                          </a:xfrm>
                          <a:prstGeom prst="rect">
                            <a:avLst/>
                          </a:prstGeom>
                        </pic:spPr>
                      </pic:pic>
                      <pic:pic xmlns:pic="http://schemas.openxmlformats.org/drawingml/2006/picture">
                        <pic:nvPicPr>
                          <pic:cNvPr id="57649859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378839" y="783473"/>
                            <a:ext cx="574220" cy="574220"/>
                          </a:xfrm>
                          <a:prstGeom prst="rect">
                            <a:avLst/>
                          </a:prstGeom>
                        </pic:spPr>
                      </pic:pic>
                      <pic:pic xmlns:pic="http://schemas.openxmlformats.org/drawingml/2006/picture">
                        <pic:nvPicPr>
                          <pic:cNvPr id="1303281890"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3417068" y="821225"/>
                            <a:ext cx="498716" cy="498716"/>
                          </a:xfrm>
                          <a:prstGeom prst="rect">
                            <a:avLst/>
                          </a:prstGeom>
                        </pic:spPr>
                      </pic:pic>
                      <pic:pic xmlns:pic="http://schemas.openxmlformats.org/drawingml/2006/picture">
                        <pic:nvPicPr>
                          <pic:cNvPr id="1569184860" name="رسم 18" descr="الاجتماع">
                            <a:extLst>
                              <a:ext uri="{FF2B5EF4-FFF2-40B4-BE49-F238E27FC236}">
                                <a16:creationId xmlns:a16="http://schemas.microsoft.com/office/drawing/2014/main" id="{4524E8CA-EEF2-5768-D1A7-994DD5565BDF}"/>
                              </a:ext>
                            </a:extLst>
                          </pic:cNvPr>
                          <pic:cNvPicPr>
                            <a:picLocks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1916075" y="801595"/>
                            <a:ext cx="537977" cy="537977"/>
                          </a:xfrm>
                          <a:prstGeom prst="rect">
                            <a:avLst/>
                          </a:prstGeom>
                        </pic:spPr>
                      </pic:pic>
                    </wpg:wgp>
                  </a:graphicData>
                </a:graphic>
              </wp:inline>
            </w:drawing>
          </mc:Choice>
          <mc:Fallback>
            <w:pict>
              <v:group w14:anchorId="2E5DC900" id="Group 65" o:spid="_x0000_s1169" style="width:466pt;height:113.15pt;mso-position-horizontal-relative:char;mso-position-vertical-relative:line" coordsize="59179,143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">
                <v:group id="Group 574648432" o:spid="_x0000_s1170" style="position:absolute;top:42;width:14329;height:14330" coordorigin=",4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">
                  <v:shape id="Rectangle: Diagonal Corners Rounded 1579503805" o:spid="_x0000_s1171" style="position:absolute;left:459;top:279;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386220029" o:spid="_x0000_s1172" style="position:absolute;top:4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" fillcolor="white [3212]" strokecolor="#168489" strokeweight="1pt">
                    <v:stroke joinstyle="miter"/>
                  </v:oval>
                </v:group>
                <v:shape id="TextBox 47" o:spid="_x0000_s1173" type="#_x0000_t202" style="position:absolute;left:526;top:1923;width:1294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" filled="f" stroked="f">
                  <v:textbox style="mso-fit-shape-to-text:t">
                    <w:txbxContent>
                      <w:p w14:paraId="61473229" w14:textId="77777777" w:rsidR="0065178A" w:rsidRDefault="0065178A" w:rsidP="0065178A">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تحقيق التنمية المستدامة</w:t>
                        </w:r>
                      </w:p>
                    </w:txbxContent>
                  </v:textbox>
                </v:shape>
                <v:group id="Group 113282698" o:spid="_x0000_s1174" style="position:absolute;left:14949;width:14330;height:14329" coordorigin="1494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">
                  <v:shape id="Rectangle: Diagonal Corners Rounded 908882750" o:spid="_x0000_s1175" style="position:absolute;left:15409;top:236;width:16226;height:16672;flip:y;visibility:visible;mso-wrap-style:square;v-text-anchor:middle" coordsize="1622559,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387336210" o:spid="_x0000_s1176" style="position:absolute;left:1494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" fillcolor="white [3212]" strokecolor="#168489" strokeweight="1pt">
                    <v:stroke joinstyle="miter"/>
                  </v:oval>
                </v:group>
                <v:shape id="TextBox 71" o:spid="_x0000_s1177" type="#_x0000_t202" style="position:absolute;left:14114;top:1923;width:1556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" filled="f" stroked="f">
                  <v:textbox style="mso-fit-shape-to-text:t">
                    <w:txbxContent>
                      <w:p w14:paraId="0165880B"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الحفاظ على الميزة التنافسية</w:t>
                        </w:r>
                      </w:p>
                    </w:txbxContent>
                  </v:textbox>
                </v:shape>
                <v:group id="Group 1802936924" o:spid="_x0000_s1178" style="position:absolute;left:29899;width:14330;height:14329" coordorigin="2989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">
                  <v:shape id="Rectangle: Diagonal Corners Rounded 1921299743" o:spid="_x0000_s1179" style="position:absolute;left:30359;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353558228" o:spid="_x0000_s1180" style="position:absolute;left:2989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" fillcolor="white [3212]" strokecolor="#168489" strokeweight="1pt">
                    <v:stroke joinstyle="miter"/>
                  </v:oval>
                </v:group>
                <v:shape id="TextBox 76" o:spid="_x0000_s1181" type="#_x0000_t202" style="position:absolute;left:30639;top:1923;width:1256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" filled="f" stroked="f">
                  <v:textbox style="mso-fit-shape-to-text:t">
                    <w:txbxContent>
                      <w:p w14:paraId="14FBE408"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تزايد توقعات أصحاب المصلحة</w:t>
                        </w:r>
                      </w:p>
                    </w:txbxContent>
                  </v:textbox>
                </v:shape>
                <v:group id="Group 1531057176" o:spid="_x0000_s1182" style="position:absolute;left:44849;width:14330;height:14329" coordorigin="4484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">
                  <v:shape id="Rectangle: Diagonal Corners Rounded 411889338" o:spid="_x0000_s1183" style="position:absolute;left:45308;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153130633" o:spid="_x0000_s1184" style="position:absolute;left:4484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" fillcolor="white [3212]" strokecolor="#168489" strokeweight="1pt">
                    <v:stroke joinstyle="miter"/>
                  </v:oval>
                </v:group>
                <v:shape id="TextBox 80" o:spid="_x0000_s1185" type="#_x0000_t202" style="position:absolute;left:44672;top:1923;width:1450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" filled="f" stroked="f">
                  <v:textbox style="mso-fit-shape-to-text:t">
                    <w:txbxContent>
                      <w:p w14:paraId="0EB4C8B3" w14:textId="77777777" w:rsidR="0065178A" w:rsidRDefault="0065178A" w:rsidP="0065178A">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التغيرات البيئية والاجتماعية المتسارعة</w:t>
                        </w:r>
                      </w:p>
                    </w:txbxContent>
                  </v:textbox>
                </v:shape>
                <v:shape id="Graphic 125" o:spid="_x0000_s1186" type="#_x0000_t75" alt="Gears with solid fill" style="position:absolute;left:48788;top:7886;width:5639;height:5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">
                  <v:imagedata r:id="rId84" o:title="Gears with solid fill"/>
                </v:shape>
                <v:shape id="Graphic 21" o:spid="_x0000_s1187" type="#_x0000_t75" alt="Group brainstorm with solid fill" style="position:absolute;left:3788;top:7834;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">
                  <v:imagedata r:id="rId77" o:title="Group brainstorm with solid fill"/>
                </v:shape>
                <v:shape id="Graphic 31" o:spid="_x0000_s1188" type="#_x0000_t75" alt="Questions with solid fill" style="position:absolute;left:34170;top:8212;width:4987;height: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">
                  <v:imagedata r:id="rId75" o:title="Questions with solid fill"/>
                </v:shape>
                <v:shape id="رسم 18" o:spid="_x0000_s1189" type="#_x0000_t75" alt="الاجتماع" style="position:absolute;left:19160;top:8015;width:5380;height:5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">
                  <v:imagedata r:id="rId85" o:title="الاجتماع"/>
                </v:shape>
                <w10:anchorlock/>
              </v:group>
            </w:pict>
          </mc:Fallback>
        </mc:AlternateContent>
      </w:r>
    </w:p>
    <w:p w14:paraId="10C234BB" w14:textId="334F2DEB"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7FA1620A" wp14:editId="0AFC66ED">
                <wp:extent cx="5731510" cy="892088"/>
                <wp:effectExtent l="0" t="0" r="2540" b="22860"/>
                <wp:docPr id="1216181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10198393" name="مجموعة 47"/>
                        <wpg:cNvGrpSpPr/>
                        <wpg:grpSpPr>
                          <a:xfrm>
                            <a:off x="0" y="0"/>
                            <a:ext cx="5731510" cy="895351"/>
                            <a:chOff x="0" y="0"/>
                            <a:chExt cx="5878196" cy="918845"/>
                          </a:xfrm>
                        </wpg:grpSpPr>
                        <wpg:grpSp>
                          <wpg:cNvPr id="2067935854" name="مجموعة 48"/>
                          <wpg:cNvGrpSpPr/>
                          <wpg:grpSpPr>
                            <a:xfrm>
                              <a:off x="0" y="0"/>
                              <a:ext cx="5878196" cy="918845"/>
                              <a:chOff x="0" y="0"/>
                              <a:chExt cx="6240348" cy="919070"/>
                            </a:xfrm>
                          </wpg:grpSpPr>
                          <wpg:grpSp>
                            <wpg:cNvPr id="435013708" name="مجموعة 49"/>
                            <wpg:cNvGrpSpPr/>
                            <wpg:grpSpPr>
                              <a:xfrm>
                                <a:off x="0" y="169208"/>
                                <a:ext cx="5433072" cy="580613"/>
                                <a:chOff x="0" y="169208"/>
                                <a:chExt cx="5433072" cy="580613"/>
                              </a:xfrm>
                            </wpg:grpSpPr>
                            <wps:wsp>
                              <wps:cNvPr id="2129389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3567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6146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5568304" name="مربع نص 41"/>
                          <wps:cNvSpPr txBox="1"/>
                          <wps:spPr>
                            <a:xfrm>
                              <a:off x="204466" y="256739"/>
                              <a:ext cx="4615440" cy="434941"/>
                            </a:xfrm>
                            <a:prstGeom prst="rect">
                              <a:avLst/>
                            </a:prstGeom>
                            <a:noFill/>
                          </wps:spPr>
                          <wps:txbx>
                            <w:txbxContent>
                              <w:p w14:paraId="056DAD73" w14:textId="0A252AF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التغيرات البيئية والاجتماعية المتسارعة</w:t>
                                </w:r>
                                <w:r w:rsidRPr="0065178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22602160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A1620A" id="_x0000_s11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1bKWS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1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">
                  <v:group id="مجموعة 48" o:spid="_x0000_s11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">
                    <v:group id="مجموعة 49" o:spid="_x0000_s11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">
                      <v:shape id="شكل حر 50" o:spid="_x0000_s11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" fillcolor="#a5a5a5 [2092]" stroked="f" strokeweight="1pt">
                        <v:stroke joinstyle="miter"/>
                      </v:roundrect>
                    </v:group>
                    <v:oval id="شكل بيضاوي 52" o:spid="_x0000_s11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" filled="f" strokecolor="#168489" strokeweight="1pt">
                      <v:stroke joinstyle="miter"/>
                    </v:oval>
                  </v:group>
                  <v:shape id="مربع نص 41" o:spid="_x0000_s1197"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" filled="f" stroked="f">
                    <v:textbox style="mso-fit-shape-to-text:t">
                      <w:txbxContent>
                        <w:p w14:paraId="056DAD73" w14:textId="0A252AF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التغيرات البيئية والاجتماعية المتسارعة</w:t>
                          </w:r>
                          <w:r w:rsidRPr="0065178A">
                            <w:rPr>
                              <w:rFonts w:eastAsia="Calibri" w:hAnsi="Adobe Arabic" w:cs="Adobe Arabic"/>
                              <w:b/>
                              <w:bCs/>
                              <w:color w:val="FFFFFF"/>
                              <w:kern w:val="24"/>
                              <w:sz w:val="36"/>
                              <w:szCs w:val="36"/>
                              <w:lang w:bidi="ar-EG"/>
                            </w:rPr>
                            <w:t>:</w:t>
                          </w:r>
                        </w:p>
                      </w:txbxContent>
                    </v:textbox>
                  </v:shape>
                </v:group>
                <v:shape id="صورة 54" o:spid="_x0000_s11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">
                  <v:imagedata r:id="rId79" o:title=""/>
                </v:shape>
                <w10:anchorlock/>
              </v:group>
            </w:pict>
          </mc:Fallback>
        </mc:AlternateContent>
      </w:r>
    </w:p>
    <w:p w14:paraId="15A8D9D1" w14:textId="4DBE84AC"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التحديات البيئية مثل التغير المناخي والتلوث</w:t>
      </w:r>
      <w:r w:rsidRPr="0065178A">
        <w:rPr>
          <w:rFonts w:ascii="Sakkal Majalla" w:hAnsi="Sakkal Majalla" w:cs="Sakkal Majalla"/>
          <w:sz w:val="34"/>
          <w:szCs w:val="34"/>
        </w:rPr>
        <w:t>.</w:t>
      </w:r>
    </w:p>
    <w:p w14:paraId="09B8DCF4" w14:textId="20F4953A"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التحولات الاجتماعية والتكنولوجية السريعة</w:t>
      </w:r>
      <w:r w:rsidRPr="0065178A">
        <w:rPr>
          <w:rFonts w:ascii="Sakkal Majalla" w:hAnsi="Sakkal Majalla" w:cs="Sakkal Majalla"/>
          <w:sz w:val="34"/>
          <w:szCs w:val="34"/>
        </w:rPr>
        <w:t>.</w:t>
      </w:r>
    </w:p>
    <w:p w14:paraId="14012EB2" w14:textId="620D8445"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ضرورة تبني ممارسات مسؤولة بيئيا</w:t>
      </w:r>
      <w:r w:rsidRPr="0065178A">
        <w:rPr>
          <w:rFonts w:ascii="Sakkal Majalla" w:hAnsi="Sakkal Majalla" w:cs="Sakkal Majalla" w:hint="cs"/>
          <w:sz w:val="34"/>
          <w:szCs w:val="34"/>
          <w:rtl/>
        </w:rPr>
        <w:t>ً</w:t>
      </w:r>
      <w:r w:rsidRPr="0065178A">
        <w:rPr>
          <w:rFonts w:ascii="Sakkal Majalla" w:hAnsi="Sakkal Majalla" w:cs="Sakkal Majalla"/>
          <w:sz w:val="34"/>
          <w:szCs w:val="34"/>
          <w:rtl/>
        </w:rPr>
        <w:t xml:space="preserve"> واجتماعيا</w:t>
      </w:r>
      <w:r w:rsidRPr="0065178A">
        <w:rPr>
          <w:rFonts w:ascii="Sakkal Majalla" w:hAnsi="Sakkal Majalla" w:cs="Sakkal Majalla" w:hint="cs"/>
          <w:sz w:val="34"/>
          <w:szCs w:val="34"/>
          <w:rtl/>
        </w:rPr>
        <w:t>ً</w:t>
      </w:r>
      <w:r w:rsidRPr="0065178A">
        <w:rPr>
          <w:rFonts w:ascii="Sakkal Majalla" w:hAnsi="Sakkal Majalla" w:cs="Sakkal Majalla"/>
          <w:sz w:val="34"/>
          <w:szCs w:val="34"/>
        </w:rPr>
        <w:t>.</w:t>
      </w:r>
    </w:p>
    <w:p w14:paraId="0C692308" w14:textId="03D2E6B3"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4CE91FBE" wp14:editId="1AB43578">
                <wp:extent cx="5731510" cy="892088"/>
                <wp:effectExtent l="0" t="0" r="2540" b="22860"/>
                <wp:docPr id="978493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38255944" name="مجموعة 47"/>
                        <wpg:cNvGrpSpPr/>
                        <wpg:grpSpPr>
                          <a:xfrm>
                            <a:off x="0" y="0"/>
                            <a:ext cx="5731510" cy="895351"/>
                            <a:chOff x="0" y="0"/>
                            <a:chExt cx="5878196" cy="918845"/>
                          </a:xfrm>
                        </wpg:grpSpPr>
                        <wpg:grpSp>
                          <wpg:cNvPr id="227645900" name="مجموعة 48"/>
                          <wpg:cNvGrpSpPr/>
                          <wpg:grpSpPr>
                            <a:xfrm>
                              <a:off x="0" y="0"/>
                              <a:ext cx="5878196" cy="918845"/>
                              <a:chOff x="0" y="0"/>
                              <a:chExt cx="6240348" cy="919070"/>
                            </a:xfrm>
                          </wpg:grpSpPr>
                          <wpg:grpSp>
                            <wpg:cNvPr id="1038941448" name="مجموعة 49"/>
                            <wpg:cNvGrpSpPr/>
                            <wpg:grpSpPr>
                              <a:xfrm>
                                <a:off x="0" y="169208"/>
                                <a:ext cx="5433072" cy="580613"/>
                                <a:chOff x="0" y="169208"/>
                                <a:chExt cx="5433072" cy="580613"/>
                              </a:xfrm>
                            </wpg:grpSpPr>
                            <wps:wsp>
                              <wps:cNvPr id="18118130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75532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726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8038212" name="مربع نص 41"/>
                          <wps:cNvSpPr txBox="1"/>
                          <wps:spPr>
                            <a:xfrm>
                              <a:off x="204466" y="257055"/>
                              <a:ext cx="4615801" cy="387740"/>
                            </a:xfrm>
                            <a:prstGeom prst="rect">
                              <a:avLst/>
                            </a:prstGeom>
                            <a:noFill/>
                          </wps:spPr>
                          <wps:txbx>
                            <w:txbxContent>
                              <w:p w14:paraId="23F59620" w14:textId="11E784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تزايد توقعات أصحاب المصلحة:</w:t>
                                </w:r>
                              </w:p>
                            </w:txbxContent>
                          </wps:txbx>
                          <wps:bodyPr wrap="square" rtlCol="1">
                            <a:spAutoFit/>
                          </wps:bodyPr>
                        </wps:wsp>
                      </wpg:grpSp>
                      <pic:pic xmlns:pic="http://schemas.openxmlformats.org/drawingml/2006/picture">
                        <pic:nvPicPr>
                          <pic:cNvPr id="82672356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E91FBE" id="_x0000_s11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STbmwcAAPk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bkk25sHAAD5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2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">
                  <v:group id="مجموعة 48" o:spid="_x0000_s12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">
                    <v:group id="مجموعة 49" o:spid="_x0000_s12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">
                      <v:shape id="شكل حر 50" o:spid="_x0000_s12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" fillcolor="#a5a5a5 [2092]" stroked="f" strokeweight="1pt">
                        <v:stroke joinstyle="miter"/>
                      </v:roundrect>
                    </v:group>
                    <v:oval id="شكل بيضاوي 52" o:spid="_x0000_s12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" filled="f" strokecolor="#168489" strokeweight="1pt">
                      <v:stroke joinstyle="miter"/>
                    </v:oval>
                  </v:group>
                  <v:shape id="مربع نص 41" o:spid="_x0000_s120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" filled="f" stroked="f">
                    <v:textbox style="mso-fit-shape-to-text:t">
                      <w:txbxContent>
                        <w:p w14:paraId="23F59620" w14:textId="11E784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تزايد توقعات أصحاب المصلحة:</w:t>
                          </w:r>
                        </w:p>
                      </w:txbxContent>
                    </v:textbox>
                  </v:shape>
                </v:group>
                <v:shape id="صورة 54" o:spid="_x0000_s12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">
                  <v:imagedata r:id="rId79" o:title=""/>
                </v:shape>
                <w10:anchorlock/>
              </v:group>
            </w:pict>
          </mc:Fallback>
        </mc:AlternateContent>
      </w:r>
    </w:p>
    <w:p w14:paraId="79DAA855" w14:textId="3B983FBB"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ازدياد وعي المستهلكين والمجتمع بأهمية الاستدامة</w:t>
      </w:r>
      <w:r w:rsidRPr="0065178A">
        <w:rPr>
          <w:rFonts w:ascii="Sakkal Majalla" w:hAnsi="Sakkal Majalla" w:cs="Sakkal Majalla"/>
          <w:sz w:val="34"/>
          <w:szCs w:val="34"/>
        </w:rPr>
        <w:t>.</w:t>
      </w:r>
    </w:p>
    <w:p w14:paraId="5478AD2E" w14:textId="5AD1BBA7"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ضغوط المستثمرين والجهات التنظيمية لتعزيز الاستدامة</w:t>
      </w:r>
      <w:r w:rsidRPr="0065178A">
        <w:rPr>
          <w:rFonts w:ascii="Sakkal Majalla" w:hAnsi="Sakkal Majalla" w:cs="Sakkal Majalla"/>
          <w:sz w:val="34"/>
          <w:szCs w:val="34"/>
        </w:rPr>
        <w:t>.</w:t>
      </w:r>
    </w:p>
    <w:p w14:paraId="3498918F" w14:textId="3B18E3E3"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الحاجة إلى إنشاء قيمة مستدامة للمساهمين</w:t>
      </w:r>
      <w:r w:rsidRPr="0065178A">
        <w:rPr>
          <w:rFonts w:ascii="Sakkal Majalla" w:hAnsi="Sakkal Majalla" w:cs="Sakkal Majalla"/>
          <w:sz w:val="34"/>
          <w:szCs w:val="34"/>
        </w:rPr>
        <w:t>.</w:t>
      </w:r>
    </w:p>
    <w:p w14:paraId="5C14D83D" w14:textId="51DAA17B" w:rsidR="00246B93" w:rsidRPr="00BC1FDD" w:rsidRDefault="00246B93" w:rsidP="00246B93">
      <w:pPr>
        <w:rPr>
          <w:rtl/>
        </w:rPr>
      </w:pPr>
      <w:r w:rsidRPr="002A078C">
        <w:rPr>
          <w:rFonts w:ascii="Sakkal Majalla" w:hAnsi="Sakkal Majalla"/>
          <w:noProof/>
          <w:sz w:val="34"/>
          <w:lang w:bidi="ar-EG"/>
        </w:rPr>
        <w:lastRenderedPageBreak/>
        <mc:AlternateContent>
          <mc:Choice Requires="wpg">
            <w:drawing>
              <wp:inline distT="0" distB="0" distL="0" distR="0" wp14:anchorId="4B71D901" wp14:editId="73D3EB44">
                <wp:extent cx="5731510" cy="892088"/>
                <wp:effectExtent l="0" t="0" r="2540" b="22860"/>
                <wp:docPr id="18626960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61419642" name="مجموعة 47"/>
                        <wpg:cNvGrpSpPr/>
                        <wpg:grpSpPr>
                          <a:xfrm>
                            <a:off x="0" y="0"/>
                            <a:ext cx="5731510" cy="895351"/>
                            <a:chOff x="0" y="0"/>
                            <a:chExt cx="5878196" cy="918845"/>
                          </a:xfrm>
                        </wpg:grpSpPr>
                        <wpg:grpSp>
                          <wpg:cNvPr id="249106255" name="مجموعة 48"/>
                          <wpg:cNvGrpSpPr/>
                          <wpg:grpSpPr>
                            <a:xfrm>
                              <a:off x="0" y="0"/>
                              <a:ext cx="5878196" cy="918845"/>
                              <a:chOff x="0" y="0"/>
                              <a:chExt cx="6240348" cy="919070"/>
                            </a:xfrm>
                          </wpg:grpSpPr>
                          <wpg:grpSp>
                            <wpg:cNvPr id="34437034" name="مجموعة 49"/>
                            <wpg:cNvGrpSpPr/>
                            <wpg:grpSpPr>
                              <a:xfrm>
                                <a:off x="0" y="169208"/>
                                <a:ext cx="5433072" cy="580613"/>
                                <a:chOff x="0" y="169208"/>
                                <a:chExt cx="5433072" cy="580613"/>
                              </a:xfrm>
                            </wpg:grpSpPr>
                            <wps:wsp>
                              <wps:cNvPr id="15986048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696544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84883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0297143" name="مربع نص 41"/>
                          <wps:cNvSpPr txBox="1"/>
                          <wps:spPr>
                            <a:xfrm>
                              <a:off x="204466" y="257055"/>
                              <a:ext cx="4615801" cy="387740"/>
                            </a:xfrm>
                            <a:prstGeom prst="rect">
                              <a:avLst/>
                            </a:prstGeom>
                            <a:noFill/>
                          </wps:spPr>
                          <wps:txbx>
                            <w:txbxContent>
                              <w:p w14:paraId="57FEF3EF" w14:textId="0CD603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الحفاظ على الميزة التنافسية:</w:t>
                                </w:r>
                              </w:p>
                            </w:txbxContent>
                          </wps:txbx>
                          <wps:bodyPr wrap="square" rtlCol="1">
                            <a:spAutoFit/>
                          </wps:bodyPr>
                        </wps:wsp>
                      </wpg:grpSp>
                      <pic:pic xmlns:pic="http://schemas.openxmlformats.org/drawingml/2006/picture">
                        <pic:nvPicPr>
                          <pic:cNvPr id="172788788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71D901" id="_x0000_s12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WLOnQcAAPc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CYWLOnQcAAPc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2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">
                  <v:group id="مجموعة 48" o:spid="_x0000_s12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">
                    <v:group id="مجموعة 49" o:spid="_x0000_s12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">
                      <v:shape id="شكل حر 50" o:spid="_x0000_s12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" fillcolor="#a5a5a5 [2092]" stroked="f" strokeweight="1pt">
                        <v:stroke joinstyle="miter"/>
                      </v:roundrect>
                    </v:group>
                    <v:oval id="شكل بيضاوي 52" o:spid="_x0000_s12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" filled="f" strokecolor="#168489" strokeweight="1pt">
                      <v:stroke joinstyle="miter"/>
                    </v:oval>
                  </v:group>
                  <v:shape id="مربع نص 41" o:spid="_x0000_s121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" filled="f" stroked="f">
                    <v:textbox style="mso-fit-shape-to-text:t">
                      <w:txbxContent>
                        <w:p w14:paraId="57FEF3EF" w14:textId="0CD603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الحفاظ على الميزة التنافسية:</w:t>
                          </w:r>
                        </w:p>
                      </w:txbxContent>
                    </v:textbox>
                  </v:shape>
                </v:group>
                <v:shape id="صورة 54" o:spid="_x0000_s12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">
                  <v:imagedata r:id="rId79" o:title=""/>
                </v:shape>
                <w10:anchorlock/>
              </v:group>
            </w:pict>
          </mc:Fallback>
        </mc:AlternateContent>
      </w:r>
    </w:p>
    <w:p w14:paraId="10EC4923" w14:textId="44EB5CB9"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تمكين المنظمات من التكيف مع التغيرات البيئية والتنافسية</w:t>
      </w:r>
      <w:r w:rsidRPr="0065178A">
        <w:rPr>
          <w:rFonts w:ascii="Sakkal Majalla" w:hAnsi="Sakkal Majalla" w:cs="Sakkal Majalla"/>
          <w:sz w:val="34"/>
          <w:szCs w:val="34"/>
        </w:rPr>
        <w:t>.</w:t>
      </w:r>
    </w:p>
    <w:p w14:paraId="53BE764A" w14:textId="1450F635"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تعزيز الابتكار والتميز التنظيمي على المدى الطويل</w:t>
      </w:r>
      <w:r w:rsidRPr="0065178A">
        <w:rPr>
          <w:rFonts w:ascii="Sakkal Majalla" w:hAnsi="Sakkal Majalla" w:cs="Sakkal Majalla"/>
          <w:sz w:val="34"/>
          <w:szCs w:val="34"/>
        </w:rPr>
        <w:t>.</w:t>
      </w:r>
    </w:p>
    <w:p w14:paraId="4CCCE606" w14:textId="0102104C"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جذب والاحتفاظ بالمواهب والكفاءات</w:t>
      </w:r>
      <w:r w:rsidRPr="0065178A">
        <w:rPr>
          <w:rFonts w:ascii="Sakkal Majalla" w:hAnsi="Sakkal Majalla" w:cs="Sakkal Majalla"/>
          <w:sz w:val="34"/>
          <w:szCs w:val="34"/>
        </w:rPr>
        <w:t>.</w:t>
      </w:r>
    </w:p>
    <w:p w14:paraId="6BA158A8" w14:textId="32C4B208"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3EEEB433" wp14:editId="66B56560">
                <wp:extent cx="5731510" cy="892088"/>
                <wp:effectExtent l="0" t="0" r="2540" b="22860"/>
                <wp:docPr id="19933658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92679401" name="مجموعة 47"/>
                        <wpg:cNvGrpSpPr/>
                        <wpg:grpSpPr>
                          <a:xfrm>
                            <a:off x="0" y="0"/>
                            <a:ext cx="5731510" cy="895351"/>
                            <a:chOff x="0" y="0"/>
                            <a:chExt cx="5878196" cy="918845"/>
                          </a:xfrm>
                        </wpg:grpSpPr>
                        <wpg:grpSp>
                          <wpg:cNvPr id="613158893" name="مجموعة 48"/>
                          <wpg:cNvGrpSpPr/>
                          <wpg:grpSpPr>
                            <a:xfrm>
                              <a:off x="0" y="0"/>
                              <a:ext cx="5878196" cy="918845"/>
                              <a:chOff x="0" y="0"/>
                              <a:chExt cx="6240348" cy="919070"/>
                            </a:xfrm>
                          </wpg:grpSpPr>
                          <wpg:grpSp>
                            <wpg:cNvPr id="507582697" name="مجموعة 49"/>
                            <wpg:cNvGrpSpPr/>
                            <wpg:grpSpPr>
                              <a:xfrm>
                                <a:off x="0" y="169208"/>
                                <a:ext cx="5433072" cy="580613"/>
                                <a:chOff x="0" y="169208"/>
                                <a:chExt cx="5433072" cy="580613"/>
                              </a:xfrm>
                            </wpg:grpSpPr>
                            <wps:wsp>
                              <wps:cNvPr id="1865001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30088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0432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6386829" name="مربع نص 41"/>
                          <wps:cNvSpPr txBox="1"/>
                          <wps:spPr>
                            <a:xfrm>
                              <a:off x="204466" y="257055"/>
                              <a:ext cx="4615801" cy="387740"/>
                            </a:xfrm>
                            <a:prstGeom prst="rect">
                              <a:avLst/>
                            </a:prstGeom>
                            <a:noFill/>
                          </wps:spPr>
                          <wps:txbx>
                            <w:txbxContent>
                              <w:p w14:paraId="7952CE64" w14:textId="195BFF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تحقيق التنمية المستدامة:</w:t>
                                </w:r>
                              </w:p>
                            </w:txbxContent>
                          </wps:txbx>
                          <wps:bodyPr wrap="square" rtlCol="1">
                            <a:spAutoFit/>
                          </wps:bodyPr>
                        </wps:wsp>
                      </wpg:grpSp>
                      <pic:pic xmlns:pic="http://schemas.openxmlformats.org/drawingml/2006/picture">
                        <pic:nvPicPr>
                          <pic:cNvPr id="64932604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EEB433" id="_x0000_s12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dkPZ4HAAD5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">
                  <v:group id="مجموعة 48" o:spid="_x0000_s1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">
                    <v:group id="مجموعة 49" o:spid="_x0000_s1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">
                      <v:shape id="شكل حر 50" o:spid="_x0000_s1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" fillcolor="#a5a5a5 [2092]" stroked="f" strokeweight="1pt">
                        <v:stroke joinstyle="miter"/>
                      </v:roundrect>
                    </v:group>
                    <v:oval id="شكل بيضاوي 52" o:spid="_x0000_s1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" filled="f" strokecolor="#168489" strokeweight="1pt">
                      <v:stroke joinstyle="miter"/>
                    </v:oval>
                  </v:group>
                  <v:shape id="مربع نص 41" o:spid="_x0000_s122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" filled="f" stroked="f">
                    <v:textbox style="mso-fit-shape-to-text:t">
                      <w:txbxContent>
                        <w:p w14:paraId="7952CE64" w14:textId="195BFFC5"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تحقيق التنمية المستدامة:</w:t>
                          </w:r>
                        </w:p>
                      </w:txbxContent>
                    </v:textbox>
                  </v:shape>
                </v:group>
                <v:shape id="صورة 54" o:spid="_x0000_s12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">
                  <v:imagedata r:id="rId79" o:title=""/>
                </v:shape>
                <w10:anchorlock/>
              </v:group>
            </w:pict>
          </mc:Fallback>
        </mc:AlternateContent>
      </w:r>
    </w:p>
    <w:p w14:paraId="67DE3C46" w14:textId="62E4FC49"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المساهمة في تحقيق أهداف التنمية المستدامة</w:t>
      </w:r>
      <w:r w:rsidRPr="0065178A">
        <w:rPr>
          <w:rFonts w:ascii="Sakkal Majalla" w:hAnsi="Sakkal Majalla" w:cs="Sakkal Majalla"/>
          <w:sz w:val="34"/>
          <w:szCs w:val="34"/>
        </w:rPr>
        <w:t>.</w:t>
      </w:r>
    </w:p>
    <w:p w14:paraId="53BB267D" w14:textId="05AF778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تعزيز التأثير الإيجابي على المجتمع والبيئة</w:t>
      </w:r>
      <w:r w:rsidRPr="0065178A">
        <w:rPr>
          <w:rFonts w:ascii="Sakkal Majalla" w:hAnsi="Sakkal Majalla" w:cs="Sakkal Majalla"/>
          <w:sz w:val="34"/>
          <w:szCs w:val="34"/>
        </w:rPr>
        <w:t>.</w:t>
      </w:r>
    </w:p>
    <w:p w14:paraId="4DC07A2D" w14:textId="378A3FCE"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المحافظة على مصالح الأجيال الحالية والمستقبلية</w:t>
      </w:r>
      <w:r w:rsidRPr="0065178A">
        <w:rPr>
          <w:rFonts w:ascii="Sakkal Majalla" w:hAnsi="Sakkal Majalla" w:cs="Sakkal Majalla"/>
          <w:sz w:val="34"/>
          <w:szCs w:val="34"/>
        </w:rPr>
        <w:t>.</w:t>
      </w:r>
    </w:p>
    <w:p w14:paraId="6C1BF859" w14:textId="77777777" w:rsidR="00246B93" w:rsidRPr="00BC1FDD" w:rsidRDefault="00246B93" w:rsidP="00246B93">
      <w:pPr>
        <w:rPr>
          <w:rtl/>
        </w:rPr>
      </w:pPr>
      <w:r>
        <w:t xml:space="preserve">في ظل هذه التحديات والتوقعات، </w:t>
      </w:r>
      <w:hyperlink r:id="rId305">
        <w:r>
          <w:rPr>
            <w:color w:val="0000FF"/>
            <w:u w:val="single"/>
          </w:rPr>
          <w:t>القيادة</w:t>
        </w:r>
      </w:hyperlink>
      <w:r>
        <w:t xml:space="preserve"> الاستراتيجية المستدامة تصبح ضرورية لضمان نجاح المنظمات وتحقيق النمو على المدى الطويل.</w:t>
      </w:r>
    </w:p>
    <w:p w14:paraId="08134CAC" w14:textId="77777777" w:rsidR="00246B93" w:rsidRPr="0065178A" w:rsidRDefault="00246B93" w:rsidP="00246B93">
      <w:pPr>
        <w:rPr>
          <w:color w:val="00B050"/>
        </w:rPr>
      </w:pPr>
      <w:r>
        <w:t xml:space="preserve">هناك العديد من الأمثلة لمنظمات نجحت في تطبيق </w:t>
      </w:r>
      <w:hyperlink r:id="rId305">
        <w:r>
          <w:rPr>
            <w:color w:val="0000FF"/>
            <w:u w:val="single"/>
          </w:rPr>
          <w:t>القيادة</w:t>
        </w:r>
      </w:hyperlink>
      <w:r>
        <w:t xml:space="preserve"> الاستراتيجية المستدامة بشكل ملموس، ومن بينها:</w:t>
      </w:r>
    </w:p>
    <w:p w14:paraId="29DF224C" w14:textId="3564E682" w:rsidR="00246B93" w:rsidRPr="00C63FF7" w:rsidRDefault="00246B93" w:rsidP="00246B93">
      <w:pPr>
        <w:rPr>
          <w:rtl/>
        </w:rPr>
      </w:pPr>
      <w:r w:rsidRPr="002A078C">
        <w:rPr>
          <w:rFonts w:ascii="Sakkal Majalla" w:hAnsi="Sakkal Majalla"/>
          <w:noProof/>
          <w:sz w:val="34"/>
          <w:lang w:bidi="ar-EG"/>
        </w:rPr>
        <mc:AlternateContent>
          <mc:Choice Requires="wpg">
            <w:drawing>
              <wp:inline distT="0" distB="0" distL="0" distR="0" wp14:anchorId="7AEBD01B" wp14:editId="0CDBD09F">
                <wp:extent cx="5731510" cy="892088"/>
                <wp:effectExtent l="0" t="0" r="2540" b="22860"/>
                <wp:docPr id="432946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96541466" name="مجموعة 47"/>
                        <wpg:cNvGrpSpPr/>
                        <wpg:grpSpPr>
                          <a:xfrm>
                            <a:off x="0" y="0"/>
                            <a:ext cx="5731510" cy="895351"/>
                            <a:chOff x="0" y="0"/>
                            <a:chExt cx="5878196" cy="918845"/>
                          </a:xfrm>
                        </wpg:grpSpPr>
                        <wpg:grpSp>
                          <wpg:cNvPr id="465784666" name="مجموعة 48"/>
                          <wpg:cNvGrpSpPr/>
                          <wpg:grpSpPr>
                            <a:xfrm>
                              <a:off x="0" y="0"/>
                              <a:ext cx="5878196" cy="918845"/>
                              <a:chOff x="0" y="0"/>
                              <a:chExt cx="6240348" cy="919070"/>
                            </a:xfrm>
                          </wpg:grpSpPr>
                          <wpg:grpSp>
                            <wpg:cNvPr id="1370722180" name="مجموعة 49"/>
                            <wpg:cNvGrpSpPr/>
                            <wpg:grpSpPr>
                              <a:xfrm>
                                <a:off x="0" y="169208"/>
                                <a:ext cx="5433072" cy="580613"/>
                                <a:chOff x="0" y="169208"/>
                                <a:chExt cx="5433072" cy="580613"/>
                              </a:xfrm>
                            </wpg:grpSpPr>
                            <wps:wsp>
                              <wps:cNvPr id="5138585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50172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038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2320922" name="مربع نص 41"/>
                          <wps:cNvSpPr txBox="1"/>
                          <wps:spPr>
                            <a:xfrm>
                              <a:off x="204466" y="256739"/>
                              <a:ext cx="4615440" cy="434941"/>
                            </a:xfrm>
                            <a:prstGeom prst="rect">
                              <a:avLst/>
                            </a:prstGeom>
                            <a:noFill/>
                          </wps:spPr>
                          <wps:txbx>
                            <w:txbxContent>
                              <w:p w14:paraId="70338E4E" w14:textId="58D3399C" w:rsidR="00246B93" w:rsidRDefault="0065178A" w:rsidP="0065178A">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بنك أبو</w:t>
                                </w:r>
                                <w:r w:rsidRPr="0065178A">
                                  <w:rPr>
                                    <w:rFonts w:eastAsia="Calibri" w:hAnsi="Adobe Arabic" w:cs="Adobe Arabic" w:hint="cs"/>
                                    <w:b/>
                                    <w:bCs/>
                                    <w:color w:val="FFFFFF"/>
                                    <w:kern w:val="24"/>
                                    <w:sz w:val="36"/>
                                    <w:szCs w:val="36"/>
                                    <w:rtl/>
                                    <w:lang w:bidi="ar-EG"/>
                                  </w:rPr>
                                  <w:t xml:space="preserve"> </w:t>
                                </w:r>
                                <w:r w:rsidRPr="0065178A">
                                  <w:rPr>
                                    <w:rFonts w:eastAsia="Calibri" w:hAnsi="Adobe Arabic" w:cs="Adobe Arabic"/>
                                    <w:b/>
                                    <w:bCs/>
                                    <w:color w:val="FFFFFF"/>
                                    <w:kern w:val="24"/>
                                    <w:sz w:val="36"/>
                                    <w:szCs w:val="36"/>
                                    <w:rtl/>
                                    <w:lang w:bidi="ar-EG"/>
                                  </w:rPr>
                                  <w:t>ظبي الأول</w:t>
                                </w:r>
                                <w:r w:rsidR="004C3096">
                                  <w:rPr>
                                    <w:rFonts w:eastAsia="Calibri" w:hAnsi="Adobe Arabic" w:cs="Adobe Arabic" w:hint="cs"/>
                                    <w:b/>
                                    <w:bCs/>
                                    <w:color w:val="FFFFFF"/>
                                    <w:kern w:val="24"/>
                                    <w:sz w:val="36"/>
                                    <w:szCs w:val="36"/>
                                    <w:rtl/>
                                    <w:lang w:bidi="ar-SY"/>
                                  </w:rPr>
                                  <w:t xml:space="preserve"> </w:t>
                                </w:r>
                                <w:r w:rsidRPr="0065178A">
                                  <w:rPr>
                                    <w:rFonts w:eastAsia="Calibri" w:hAnsi="Adobe Arabic" w:cs="Adobe Arabic"/>
                                    <w:b/>
                                    <w:bCs/>
                                    <w:color w:val="FFFFFF"/>
                                    <w:kern w:val="24"/>
                                    <w:sz w:val="36"/>
                                    <w:szCs w:val="36"/>
                                    <w:lang w:bidi="ar-EG"/>
                                  </w:rPr>
                                  <w:t xml:space="preserve"> (</w:t>
                                </w:r>
                                <w:r w:rsidRPr="004C3096">
                                  <w:rPr>
                                    <w:rFonts w:eastAsia="Calibri" w:hAnsi="Adobe Arabic" w:cs="Adobe Arabic"/>
                                    <w:b/>
                                    <w:bCs/>
                                    <w:color w:val="FFFFFF"/>
                                    <w:kern w:val="24"/>
                                    <w:sz w:val="32"/>
                                    <w:szCs w:val="32"/>
                                    <w:lang w:bidi="ar-EG"/>
                                  </w:rPr>
                                  <w:t>FAB</w:t>
                                </w:r>
                                <w:r w:rsidRPr="0065178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12282407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EBD01B" id="_x0000_s12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iAlgcAAPUcAAAOAAAAZHJzL2Uyb0RvYy54bWzsWd2O20QUvkfiHUa5&#10;RGrj/5+ou9V2SyukUqq2qHDpOJPEqu0x9mST7S0tqvoiLQiEChTUN0nehm9mPLaT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XL+ICWBwAA9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">
                  <v:group id="مجموعة 48" o:spid="_x0000_s1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">
                    <v:group id="مجموعة 49" o:spid="_x0000_s1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">
                      <v:shape id="شكل حر 50" o:spid="_x0000_s1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" fillcolor="#a5a5a5 [2092]" stroked="f" strokeweight="1pt">
                        <v:stroke joinstyle="miter"/>
                      </v:roundrect>
                    </v:group>
                    <v:oval id="شكل بيضاوي 52" o:spid="_x0000_s1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" filled="f" strokecolor="#168489" strokeweight="1pt">
                      <v:stroke joinstyle="miter"/>
                    </v:oval>
                  </v:group>
                  <v:shape id="مربع نص 41" o:spid="_x0000_s1233"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" filled="f" stroked="f">
                    <v:textbox style="mso-fit-shape-to-text:t">
                      <w:txbxContent>
                        <w:p w14:paraId="70338E4E" w14:textId="58D3399C" w:rsidR="00246B93" w:rsidRDefault="0065178A" w:rsidP="0065178A">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 xml:space="preserve">شركة </w:t>
                          </w:r>
                          <w:r w:rsidRPr="0065178A">
                            <w:rPr>
                              <w:rFonts w:eastAsia="Calibri" w:hAnsi="Adobe Arabic" w:cs="Adobe Arabic"/>
                              <w:b/>
                              <w:bCs/>
                              <w:color w:val="FFFFFF"/>
                              <w:kern w:val="24"/>
                              <w:sz w:val="36"/>
                              <w:szCs w:val="36"/>
                              <w:rtl/>
                              <w:lang w:bidi="ar-EG"/>
                            </w:rPr>
                            <w:t>بنك أبو</w:t>
                          </w:r>
                          <w:r w:rsidRPr="0065178A">
                            <w:rPr>
                              <w:rFonts w:eastAsia="Calibri" w:hAnsi="Adobe Arabic" w:cs="Adobe Arabic" w:hint="cs"/>
                              <w:b/>
                              <w:bCs/>
                              <w:color w:val="FFFFFF"/>
                              <w:kern w:val="24"/>
                              <w:sz w:val="36"/>
                              <w:szCs w:val="36"/>
                              <w:rtl/>
                              <w:lang w:bidi="ar-EG"/>
                            </w:rPr>
                            <w:t xml:space="preserve"> </w:t>
                          </w:r>
                          <w:r w:rsidRPr="0065178A">
                            <w:rPr>
                              <w:rFonts w:eastAsia="Calibri" w:hAnsi="Adobe Arabic" w:cs="Adobe Arabic"/>
                              <w:b/>
                              <w:bCs/>
                              <w:color w:val="FFFFFF"/>
                              <w:kern w:val="24"/>
                              <w:sz w:val="36"/>
                              <w:szCs w:val="36"/>
                              <w:rtl/>
                              <w:lang w:bidi="ar-EG"/>
                            </w:rPr>
                            <w:t>ظبي الأول</w:t>
                          </w:r>
                          <w:r w:rsidR="004C3096">
                            <w:rPr>
                              <w:rFonts w:eastAsia="Calibri" w:hAnsi="Adobe Arabic" w:cs="Adobe Arabic" w:hint="cs"/>
                              <w:b/>
                              <w:bCs/>
                              <w:color w:val="FFFFFF"/>
                              <w:kern w:val="24"/>
                              <w:sz w:val="36"/>
                              <w:szCs w:val="36"/>
                              <w:rtl/>
                              <w:lang w:bidi="ar-SY"/>
                            </w:rPr>
                            <w:t xml:space="preserve"> </w:t>
                          </w:r>
                          <w:r w:rsidRPr="0065178A">
                            <w:rPr>
                              <w:rFonts w:eastAsia="Calibri" w:hAnsi="Adobe Arabic" w:cs="Adobe Arabic"/>
                              <w:b/>
                              <w:bCs/>
                              <w:color w:val="FFFFFF"/>
                              <w:kern w:val="24"/>
                              <w:sz w:val="36"/>
                              <w:szCs w:val="36"/>
                              <w:lang w:bidi="ar-EG"/>
                            </w:rPr>
                            <w:t xml:space="preserve"> (</w:t>
                          </w:r>
                          <w:r w:rsidRPr="004C3096">
                            <w:rPr>
                              <w:rFonts w:eastAsia="Calibri" w:hAnsi="Adobe Arabic" w:cs="Adobe Arabic"/>
                              <w:b/>
                              <w:bCs/>
                              <w:color w:val="FFFFFF"/>
                              <w:kern w:val="24"/>
                              <w:sz w:val="32"/>
                              <w:szCs w:val="32"/>
                              <w:lang w:bidi="ar-EG"/>
                            </w:rPr>
                            <w:t>FAB</w:t>
                          </w:r>
                          <w:r w:rsidRPr="0065178A">
                            <w:rPr>
                              <w:rFonts w:eastAsia="Calibri" w:hAnsi="Adobe Arabic" w:cs="Adobe Arabic"/>
                              <w:b/>
                              <w:bCs/>
                              <w:color w:val="FFFFFF"/>
                              <w:kern w:val="24"/>
                              <w:sz w:val="36"/>
                              <w:szCs w:val="36"/>
                              <w:lang w:bidi="ar-EG"/>
                            </w:rPr>
                            <w:t>)</w:t>
                          </w:r>
                        </w:p>
                      </w:txbxContent>
                    </v:textbox>
                  </v:shape>
                </v:group>
                <v:shape id="صورة 54" o:spid="_x0000_s1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">
                  <v:imagedata r:id="rId79" o:title=""/>
                </v:shape>
                <w10:anchorlock/>
              </v:group>
            </w:pict>
          </mc:Fallback>
        </mc:AlternateContent>
      </w:r>
    </w:p>
    <w:p w14:paraId="769864BA" w14:textId="5288B71F"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وضعت رؤية واستراتيجية طويلة الأمد لتحقيق النمو المستدام</w:t>
      </w:r>
      <w:r w:rsidRPr="0065178A">
        <w:rPr>
          <w:rFonts w:ascii="Sakkal Majalla" w:hAnsi="Sakkal Majalla" w:cs="Sakkal Majalla"/>
          <w:sz w:val="34"/>
          <w:szCs w:val="34"/>
        </w:rPr>
        <w:t>.</w:t>
      </w:r>
    </w:p>
    <w:p w14:paraId="4F5D3A84" w14:textId="61E5FC1F"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طورت برامج وسياسات بيئية واجتماعية وحوكمية متقدمة</w:t>
      </w:r>
      <w:r w:rsidRPr="0065178A">
        <w:rPr>
          <w:rFonts w:ascii="Sakkal Majalla" w:hAnsi="Sakkal Majalla" w:cs="Sakkal Majalla"/>
          <w:sz w:val="34"/>
          <w:szCs w:val="34"/>
        </w:rPr>
        <w:t>.</w:t>
      </w:r>
    </w:p>
    <w:p w14:paraId="469AB909" w14:textId="4F0625A0"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تبن</w:t>
      </w:r>
      <w:r w:rsidRPr="0065178A">
        <w:rPr>
          <w:rFonts w:ascii="Sakkal Majalla" w:hAnsi="Sakkal Majalla" w:cs="Sakkal Majalla" w:hint="cs"/>
          <w:sz w:val="34"/>
          <w:szCs w:val="34"/>
          <w:rtl/>
        </w:rPr>
        <w:t>ّ</w:t>
      </w:r>
      <w:r w:rsidRPr="0065178A">
        <w:rPr>
          <w:rFonts w:ascii="Sakkal Majalla" w:hAnsi="Sakkal Majalla" w:cs="Sakkal Majalla"/>
          <w:sz w:val="34"/>
          <w:szCs w:val="34"/>
          <w:rtl/>
        </w:rPr>
        <w:t>ت مبادرات للمسؤولية الاجتماعية والرعاية البيئية</w:t>
      </w:r>
      <w:r w:rsidRPr="0065178A">
        <w:rPr>
          <w:rFonts w:ascii="Sakkal Majalla" w:hAnsi="Sakkal Majalla" w:cs="Sakkal Majalla"/>
          <w:sz w:val="34"/>
          <w:szCs w:val="34"/>
        </w:rPr>
        <w:t>.</w:t>
      </w:r>
    </w:p>
    <w:p w14:paraId="38B97B5E" w14:textId="39DE4856" w:rsidR="00246B93" w:rsidRPr="0065178A" w:rsidRDefault="00246B93" w:rsidP="002467E8">
      <w:pPr>
        <w:pStyle w:val="a5"/>
        <w:numPr>
          <w:ilvl w:val="0"/>
          <w:numId w:val="5"/>
        </w:numPr>
        <w:jc w:val="both"/>
        <w:rPr>
          <w:rFonts w:ascii="Sakkal Majalla" w:hAnsi="Sakkal Majalla" w:cs="Sakkal Majalla"/>
          <w:sz w:val="34"/>
          <w:szCs w:val="34"/>
          <w:rtl/>
        </w:rPr>
      </w:pPr>
      <w:r w:rsidRPr="0065178A">
        <w:rPr>
          <w:rFonts w:ascii="Sakkal Majalla" w:hAnsi="Sakkal Majalla" w:cs="Sakkal Majalla"/>
          <w:sz w:val="34"/>
          <w:szCs w:val="34"/>
          <w:rtl/>
        </w:rPr>
        <w:t>حققت نتائج إيجابية على المستويات الاقتصادية والاجتماعية والبيئية</w:t>
      </w:r>
      <w:r w:rsidRPr="0065178A">
        <w:rPr>
          <w:rFonts w:ascii="Sakkal Majalla" w:hAnsi="Sakkal Majalla" w:cs="Sakkal Majalla"/>
          <w:sz w:val="34"/>
          <w:szCs w:val="34"/>
        </w:rPr>
        <w:t>.</w:t>
      </w:r>
    </w:p>
    <w:p w14:paraId="3EBE8A9B" w14:textId="41735723" w:rsidR="00246B93" w:rsidRPr="00BC1FDD" w:rsidRDefault="00246B93" w:rsidP="00AF0395">
      <w:pPr>
        <w:keepNext/>
        <w:rPr>
          <w:rtl/>
        </w:rPr>
      </w:pPr>
      <w:r w:rsidRPr="002A078C">
        <w:rPr>
          <w:rFonts w:ascii="Sakkal Majalla" w:hAnsi="Sakkal Majalla"/>
          <w:noProof/>
          <w:sz w:val="34"/>
          <w:lang w:bidi="ar-EG"/>
        </w:rPr>
        <w:lastRenderedPageBreak/>
        <mc:AlternateContent>
          <mc:Choice Requires="wpg">
            <w:drawing>
              <wp:inline distT="0" distB="0" distL="0" distR="0" wp14:anchorId="00E2B5CE" wp14:editId="7805ACB8">
                <wp:extent cx="5731510" cy="892088"/>
                <wp:effectExtent l="0" t="0" r="2540" b="22860"/>
                <wp:docPr id="19065123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02084492" name="مجموعة 47"/>
                        <wpg:cNvGrpSpPr/>
                        <wpg:grpSpPr>
                          <a:xfrm>
                            <a:off x="0" y="0"/>
                            <a:ext cx="5731510" cy="895351"/>
                            <a:chOff x="0" y="0"/>
                            <a:chExt cx="5878196" cy="918845"/>
                          </a:xfrm>
                        </wpg:grpSpPr>
                        <wpg:grpSp>
                          <wpg:cNvPr id="725867666" name="مجموعة 48"/>
                          <wpg:cNvGrpSpPr/>
                          <wpg:grpSpPr>
                            <a:xfrm>
                              <a:off x="0" y="0"/>
                              <a:ext cx="5878196" cy="918845"/>
                              <a:chOff x="0" y="0"/>
                              <a:chExt cx="6240348" cy="919070"/>
                            </a:xfrm>
                          </wpg:grpSpPr>
                          <wpg:grpSp>
                            <wpg:cNvPr id="1545742092" name="مجموعة 49"/>
                            <wpg:cNvGrpSpPr/>
                            <wpg:grpSpPr>
                              <a:xfrm>
                                <a:off x="0" y="169208"/>
                                <a:ext cx="5433072" cy="580613"/>
                                <a:chOff x="0" y="169208"/>
                                <a:chExt cx="5433072" cy="580613"/>
                              </a:xfrm>
                            </wpg:grpSpPr>
                            <wps:wsp>
                              <wps:cNvPr id="18636956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0948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5948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0150006" name="مربع نص 41"/>
                          <wps:cNvSpPr txBox="1"/>
                          <wps:spPr>
                            <a:xfrm>
                              <a:off x="204466" y="257055"/>
                              <a:ext cx="4615801" cy="387740"/>
                            </a:xfrm>
                            <a:prstGeom prst="rect">
                              <a:avLst/>
                            </a:prstGeom>
                            <a:noFill/>
                          </wps:spPr>
                          <wps:txbx>
                            <w:txbxContent>
                              <w:p w14:paraId="67DF0AA6" w14:textId="5E92C1CE"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33426545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E2B5CE" id="_x0000_s12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WeRlwcAAPo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hvWeRlwcAAPo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">
                  <v:group id="مجموعة 48" o:spid="_x0000_s1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">
                    <v:group id="مجموعة 49" o:spid="_x0000_s1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">
                      <v:shape id="شكل حر 50" o:spid="_x0000_s1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" fillcolor="#a5a5a5 [2092]" stroked="f" strokeweight="1pt">
                        <v:stroke joinstyle="miter"/>
                      </v:roundrect>
                    </v:group>
                    <v:oval id="شكل بيضاوي 52" o:spid="_x0000_s1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" filled="f" strokecolor="#168489" strokeweight="1pt">
                      <v:stroke joinstyle="miter"/>
                    </v:oval>
                  </v:group>
                  <v:shape id="مربع نص 41" o:spid="_x0000_s124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" filled="f" stroked="f">
                    <v:textbox style="mso-fit-shape-to-text:t">
                      <w:txbxContent>
                        <w:p w14:paraId="67DF0AA6" w14:textId="5E92C1CE"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ديزني:</w:t>
                          </w:r>
                        </w:p>
                      </w:txbxContent>
                    </v:textbox>
                  </v:shape>
                </v:group>
                <v:shape id="صورة 54" o:spid="_x0000_s1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">
                  <v:imagedata r:id="rId79" o:title=""/>
                </v:shape>
                <w10:anchorlock/>
              </v:group>
            </w:pict>
          </mc:Fallback>
        </mc:AlternateContent>
      </w:r>
    </w:p>
    <w:p w14:paraId="39D2A842" w14:textId="1F89E396"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وضعت "قواعد السلوك" كإطار لقيادتها الاستراتيجية المستدامة</w:t>
      </w:r>
      <w:r w:rsidRPr="00AF0395">
        <w:rPr>
          <w:rFonts w:ascii="Sakkal Majalla" w:hAnsi="Sakkal Majalla" w:cs="Sakkal Majalla"/>
          <w:sz w:val="34"/>
          <w:szCs w:val="34"/>
        </w:rPr>
        <w:t>.</w:t>
      </w:r>
    </w:p>
    <w:p w14:paraId="618DC763" w14:textId="07ECAAE4"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ركزت على تقليل بصمتها البيئية وتعزيز الممارسات المسؤولة</w:t>
      </w:r>
      <w:r w:rsidRPr="00AF0395">
        <w:rPr>
          <w:rFonts w:ascii="Sakkal Majalla" w:hAnsi="Sakkal Majalla" w:cs="Sakkal Majalla"/>
          <w:sz w:val="34"/>
          <w:szCs w:val="34"/>
        </w:rPr>
        <w:t>.</w:t>
      </w:r>
    </w:p>
    <w:p w14:paraId="172711E2" w14:textId="1D64A58D"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طورت برامج لتنمية المجتمعات المحلية والحفاظ على التراث الثقافي</w:t>
      </w:r>
      <w:r w:rsidRPr="00AF0395">
        <w:rPr>
          <w:rFonts w:ascii="Sakkal Majalla" w:hAnsi="Sakkal Majalla" w:cs="Sakkal Majalla"/>
          <w:sz w:val="34"/>
          <w:szCs w:val="34"/>
        </w:rPr>
        <w:t>.</w:t>
      </w:r>
    </w:p>
    <w:p w14:paraId="50E5DAAD" w14:textId="392FD8F5"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حققت نتائج متميزة في مؤشرات الاستدامة والأداء المالي</w:t>
      </w:r>
      <w:r w:rsidRPr="00AF0395">
        <w:rPr>
          <w:rFonts w:ascii="Sakkal Majalla" w:hAnsi="Sakkal Majalla" w:cs="Sakkal Majalla"/>
          <w:sz w:val="34"/>
          <w:szCs w:val="34"/>
        </w:rPr>
        <w:t>.</w:t>
      </w:r>
    </w:p>
    <w:p w14:paraId="1D02F4F1" w14:textId="25BAE2F5" w:rsidR="00246B93" w:rsidRPr="00BC1FDD" w:rsidRDefault="00246B93" w:rsidP="00246B93">
      <w:pPr>
        <w:rPr>
          <w:rtl/>
        </w:rPr>
      </w:pPr>
      <w:r w:rsidRPr="002A078C">
        <w:rPr>
          <w:rFonts w:ascii="Sakkal Majalla" w:hAnsi="Sakkal Majalla"/>
          <w:noProof/>
          <w:sz w:val="34"/>
          <w:lang w:bidi="ar-EG"/>
        </w:rPr>
        <mc:AlternateContent>
          <mc:Choice Requires="wpg">
            <w:drawing>
              <wp:inline distT="0" distB="0" distL="0" distR="0" wp14:anchorId="0DA19485" wp14:editId="5E102DD4">
                <wp:extent cx="5731510" cy="892088"/>
                <wp:effectExtent l="0" t="0" r="2540" b="22860"/>
                <wp:docPr id="10404930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1087122" name="مجموعة 47"/>
                        <wpg:cNvGrpSpPr/>
                        <wpg:grpSpPr>
                          <a:xfrm>
                            <a:off x="0" y="0"/>
                            <a:ext cx="5731510" cy="895351"/>
                            <a:chOff x="0" y="0"/>
                            <a:chExt cx="5878196" cy="918845"/>
                          </a:xfrm>
                        </wpg:grpSpPr>
                        <wpg:grpSp>
                          <wpg:cNvPr id="1910827507" name="مجموعة 48"/>
                          <wpg:cNvGrpSpPr/>
                          <wpg:grpSpPr>
                            <a:xfrm>
                              <a:off x="0" y="0"/>
                              <a:ext cx="5878196" cy="918845"/>
                              <a:chOff x="0" y="0"/>
                              <a:chExt cx="6240348" cy="919070"/>
                            </a:xfrm>
                          </wpg:grpSpPr>
                          <wpg:grpSp>
                            <wpg:cNvPr id="745295191" name="مجموعة 49"/>
                            <wpg:cNvGrpSpPr/>
                            <wpg:grpSpPr>
                              <a:xfrm>
                                <a:off x="0" y="169208"/>
                                <a:ext cx="5433072" cy="580613"/>
                                <a:chOff x="0" y="169208"/>
                                <a:chExt cx="5433072" cy="580613"/>
                              </a:xfrm>
                            </wpg:grpSpPr>
                            <wps:wsp>
                              <wps:cNvPr id="5231907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7162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1310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6225141" name="مربع نص 41"/>
                          <wps:cNvSpPr txBox="1"/>
                          <wps:spPr>
                            <a:xfrm>
                              <a:off x="204466" y="257055"/>
                              <a:ext cx="4615801" cy="387740"/>
                            </a:xfrm>
                            <a:prstGeom prst="rect">
                              <a:avLst/>
                            </a:prstGeom>
                            <a:noFill/>
                          </wps:spPr>
                          <wps:txbx>
                            <w:txbxContent>
                              <w:p w14:paraId="0CC006E2" w14:textId="68800C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191284195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A19485" id="_x0000_s12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E8knQcAAPg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NuE8knQcAAPg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2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">
                  <v:group id="مجموعة 48" o:spid="_x0000_s12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">
                    <v:group id="مجموعة 49" o:spid="_x0000_s12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">
                      <v:shape id="شكل حر 50" o:spid="_x0000_s12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" fillcolor="#a5a5a5 [2092]" stroked="f" strokeweight="1pt">
                        <v:stroke joinstyle="miter"/>
                      </v:roundrect>
                    </v:group>
                    <v:oval id="شكل بيضاوي 52" o:spid="_x0000_s12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" filled="f" strokecolor="#168489" strokeweight="1pt">
                      <v:stroke joinstyle="miter"/>
                    </v:oval>
                  </v:group>
                  <v:shape id="مربع نص 41" o:spid="_x0000_s125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" filled="f" stroked="f">
                    <v:textbox style="mso-fit-shape-to-text:t">
                      <w:txbxContent>
                        <w:p w14:paraId="0CC006E2" w14:textId="68800C69" w:rsidR="00246B93" w:rsidRDefault="0065178A" w:rsidP="00246B93">
                          <w:pPr>
                            <w:rPr>
                              <w:rFonts w:eastAsia="Calibri" w:hAnsi="Adobe Arabic" w:cs="Adobe Arabic"/>
                              <w:b/>
                              <w:bCs/>
                              <w:color w:val="FFFFFF"/>
                              <w:kern w:val="24"/>
                              <w:sz w:val="36"/>
                              <w:szCs w:val="36"/>
                              <w:lang w:bidi="ar-EG"/>
                            </w:rPr>
                          </w:pPr>
                          <w:r w:rsidRPr="0065178A">
                            <w:rPr>
                              <w:rFonts w:eastAsia="Calibri" w:hAnsi="Adobe Arabic" w:cs="Adobe Arabic"/>
                              <w:b/>
                              <w:bCs/>
                              <w:color w:val="FFFFFF"/>
                              <w:kern w:val="24"/>
                              <w:sz w:val="36"/>
                              <w:szCs w:val="36"/>
                              <w:rtl/>
                              <w:lang w:bidi="ar-EG"/>
                            </w:rPr>
                            <w:t>شركة نستله:</w:t>
                          </w:r>
                        </w:p>
                      </w:txbxContent>
                    </v:textbox>
                  </v:shape>
                </v:group>
                <v:shape id="صورة 54" o:spid="_x0000_s12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">
                  <v:imagedata r:id="rId79" o:title=""/>
                </v:shape>
                <w10:anchorlock/>
              </v:group>
            </w:pict>
          </mc:Fallback>
        </mc:AlternateContent>
      </w:r>
    </w:p>
    <w:p w14:paraId="40531087" w14:textId="7BA2F476"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أدمجت الاستدامة في استراتيجيتها الشاملة وثقافة المنظمة</w:t>
      </w:r>
      <w:r w:rsidRPr="00AF0395">
        <w:rPr>
          <w:rFonts w:ascii="Sakkal Majalla" w:hAnsi="Sakkal Majalla" w:cs="Sakkal Majalla"/>
          <w:sz w:val="34"/>
          <w:szCs w:val="34"/>
        </w:rPr>
        <w:t>.</w:t>
      </w:r>
    </w:p>
    <w:p w14:paraId="4DADECE6" w14:textId="35893B51"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طورت برامج للتخفيف من آثارها البيئية كالتقليل من النفايات</w:t>
      </w:r>
      <w:r w:rsidRPr="00AF0395">
        <w:rPr>
          <w:rFonts w:ascii="Sakkal Majalla" w:hAnsi="Sakkal Majalla" w:cs="Sakkal Majalla"/>
          <w:sz w:val="34"/>
          <w:szCs w:val="34"/>
        </w:rPr>
        <w:t>.</w:t>
      </w:r>
    </w:p>
    <w:p w14:paraId="246615F0" w14:textId="6CB5745B"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ركزت على تعزيز سبل معيشة المزارعين وتطوير المجتمعات المحلية</w:t>
      </w:r>
      <w:r w:rsidRPr="00AF0395">
        <w:rPr>
          <w:rFonts w:ascii="Sakkal Majalla" w:hAnsi="Sakkal Majalla" w:cs="Sakkal Majalla"/>
          <w:sz w:val="34"/>
          <w:szCs w:val="34"/>
        </w:rPr>
        <w:t>.</w:t>
      </w:r>
    </w:p>
    <w:p w14:paraId="7B645E9E" w14:textId="083DB069" w:rsidR="00246B93" w:rsidRPr="00AF0395" w:rsidRDefault="00246B93" w:rsidP="002467E8">
      <w:pPr>
        <w:pStyle w:val="a5"/>
        <w:numPr>
          <w:ilvl w:val="0"/>
          <w:numId w:val="5"/>
        </w:numPr>
        <w:jc w:val="both"/>
        <w:rPr>
          <w:rFonts w:ascii="Sakkal Majalla" w:hAnsi="Sakkal Majalla" w:cs="Sakkal Majalla"/>
          <w:sz w:val="34"/>
          <w:szCs w:val="34"/>
          <w:rtl/>
        </w:rPr>
      </w:pPr>
      <w:r w:rsidRPr="00AF0395">
        <w:rPr>
          <w:rFonts w:ascii="Sakkal Majalla" w:hAnsi="Sakkal Majalla" w:cs="Sakkal Majalla"/>
          <w:sz w:val="34"/>
          <w:szCs w:val="34"/>
          <w:rtl/>
        </w:rPr>
        <w:t>حققت نتائج إيجابية في مؤشرات الاستدامة العالمية</w:t>
      </w:r>
      <w:r w:rsidRPr="00AF0395">
        <w:rPr>
          <w:rFonts w:ascii="Sakkal Majalla" w:hAnsi="Sakkal Majalla" w:cs="Sakkal Majalla"/>
          <w:sz w:val="34"/>
          <w:szCs w:val="34"/>
        </w:rPr>
        <w:t>.</w:t>
      </w:r>
    </w:p>
    <w:p w14:paraId="548EC9B6" w14:textId="77777777" w:rsidR="00246B93" w:rsidRDefault="00246B93" w:rsidP="00246B93">
      <w:r>
        <w:t xml:space="preserve">هذه الأمثلة توضح أن </w:t>
      </w:r>
      <w:hyperlink r:id="rId305">
        <w:r>
          <w:rPr>
            <w:color w:val="0000FF"/>
            <w:u w:val="single"/>
          </w:rPr>
          <w:t>القيادة</w:t>
        </w:r>
      </w:hyperlink>
      <w:r>
        <w:t xml:space="preserve"> الاستراتيجية المستدامة يمكن تطبيقها بنجاح في مختلف القطاعات وتحقق نتائج إيجابية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AF0395" w:rsidRPr="00563DBD" w14:paraId="6FBDA2AA" w14:textId="77777777" w:rsidTr="009A1C3E">
        <w:tc>
          <w:tcPr>
            <w:tcW w:w="1962" w:type="dxa"/>
            <w:tcBorders>
              <w:right w:val="single" w:sz="36" w:space="0" w:color="168489"/>
            </w:tcBorders>
            <w:shd w:val="clear" w:color="auto" w:fill="F2F2F2" w:themeFill="background1" w:themeFillShade="F2"/>
            <w:vAlign w:val="center"/>
          </w:tcPr>
          <w:p w14:paraId="17EE3277" w14:textId="77777777" w:rsidR="00AF0395" w:rsidRPr="008113E1" w:rsidRDefault="00AF0395" w:rsidP="008814D1">
            <w:pPr>
              <w:pStyle w:val="ad"/>
              <w:pageBreakBefore/>
              <w:jc w:val="center"/>
              <w:rPr>
                <w:rtl/>
              </w:rPr>
            </w:pPr>
            <w:r w:rsidRPr="008113E1">
              <w:rPr>
                <w:noProof/>
                <w:rtl/>
                <w:lang w:val="ar-SA"/>
              </w:rPr>
              <w:lastRenderedPageBreak/>
              <w:drawing>
                <wp:inline distT="0" distB="0" distL="0" distR="0" wp14:anchorId="05666809" wp14:editId="44B1E142">
                  <wp:extent cx="563984" cy="563914"/>
                  <wp:effectExtent l="0" t="0" r="7620" b="7620"/>
                  <wp:docPr id="1579858495" name="Picture 157985849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812AE83" w14:textId="0FBE43F5" w:rsidR="00AF0395" w:rsidRPr="00563DBD" w:rsidRDefault="00AF0395" w:rsidP="008814D1">
            <w:pPr>
              <w:jc w:val="center"/>
              <w:rPr>
                <w:rFonts w:eastAsia="Times New Roman" w:cs="GE Dinar Two Medium"/>
                <w:color w:val="1E3D6A"/>
                <w:kern w:val="24"/>
                <w:szCs w:val="28"/>
                <w:rtl/>
                <w:lang w:bidi="ar-SY"/>
              </w:rPr>
            </w:pPr>
            <w:r>
              <w:t>كيف يمكن لل</w:t>
            </w:r>
            <w:hyperlink r:id="rId305">
              <w:r>
                <w:rPr>
                  <w:color w:val="0000FF"/>
                  <w:u w:val="single"/>
                </w:rPr>
                <w:t>قيادة</w:t>
              </w:r>
            </w:hyperlink>
            <w:r>
              <w:t xml:space="preserve"> الاستراتيجية المستدامة أن تساعد المنظمات في تحقيق أهداف التنمية المستدامة؟</w:t>
            </w:r>
          </w:p>
        </w:tc>
      </w:tr>
      <w:tr w:rsidR="00AF0395" w14:paraId="1372CAAD" w14:textId="77777777" w:rsidTr="009A1C3E">
        <w:tc>
          <w:tcPr>
            <w:tcW w:w="1962" w:type="dxa"/>
            <w:tcBorders>
              <w:right w:val="single" w:sz="36" w:space="0" w:color="168489"/>
            </w:tcBorders>
            <w:shd w:val="clear" w:color="auto" w:fill="F2F2F2" w:themeFill="background1" w:themeFillShade="F2"/>
            <w:vAlign w:val="center"/>
          </w:tcPr>
          <w:p w14:paraId="5916541C" w14:textId="77777777" w:rsidR="00AF0395" w:rsidRPr="008113E1" w:rsidRDefault="00AF039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8A595DB" w14:textId="77777777" w:rsidR="00AF0395" w:rsidRDefault="00AF0395" w:rsidP="008814D1">
            <w:pPr>
              <w:pStyle w:val="ad"/>
              <w:rPr>
                <w:rtl/>
              </w:rPr>
            </w:pPr>
          </w:p>
        </w:tc>
      </w:tr>
    </w:tbl>
    <w:p w14:paraId="1F580058" w14:textId="77777777" w:rsidR="00AF0395" w:rsidRPr="008113E1" w:rsidRDefault="00AF0395" w:rsidP="00AF0395">
      <w:pPr>
        <w:ind w:left="-227"/>
        <w:rPr>
          <w:rFonts w:ascii="Sakkal Majalla" w:hAnsi="Sakkal Majalla"/>
          <w:sz w:val="34"/>
          <w:rtl/>
          <w:lang w:bidi="ar-SY"/>
        </w:rPr>
      </w:pPr>
    </w:p>
    <w:p w14:paraId="07F2660B" w14:textId="75B7ADC0" w:rsidR="00AF0395" w:rsidRPr="002465AB" w:rsidRDefault="009A1C3E" w:rsidP="009A1C3E">
      <w:pPr>
        <w:ind w:left="-755"/>
        <w:rPr>
          <w:rFonts w:ascii="Sakkal Majalla" w:hAnsi="Sakkal Majalla"/>
          <w:sz w:val="34"/>
          <w:lang w:bidi="ar-SY"/>
        </w:rPr>
      </w:pPr>
      <w:r>
        <w:rPr>
          <w:noProof/>
        </w:rPr>
        <mc:AlternateContent>
          <mc:Choice Requires="wps">
            <w:drawing>
              <wp:inline distT="0" distB="0" distL="0" distR="0" wp14:anchorId="229198CF" wp14:editId="002600E9">
                <wp:extent cx="6722110" cy="5930900"/>
                <wp:effectExtent l="0" t="0" r="21590" b="12700"/>
                <wp:docPr id="105194258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5930900"/>
                        </a:xfrm>
                        <a:prstGeom prst="roundRect">
                          <a:avLst>
                            <a:gd name="adj" fmla="val 16667"/>
                          </a:avLst>
                        </a:prstGeom>
                        <a:solidFill>
                          <a:srgbClr val="EAF4E4"/>
                        </a:solidFill>
                        <a:ln w="12700">
                          <a:solidFill>
                            <a:schemeClr val="accent6"/>
                          </a:solidFill>
                          <a:miter lim="800000"/>
                          <a:headEnd/>
                          <a:tailEnd/>
                        </a:ln>
                      </wps:spPr>
                      <wps:txbx>
                        <w:txbxContent>
                          <w:p w14:paraId="68C3C7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9E7A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BF95FF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E26BB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4AB95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B566D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C3657D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D392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E9579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731DB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48AEA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622CF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62E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C444A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8A6D9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9C340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8473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5718E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B633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C144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97D98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5AE6F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5BF91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707D6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18827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7234A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59CEAA"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29198CF" id="_x0000_s1253" style="width:529.3pt;height:4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" fillcolor="#eaf4e4" strokecolor="#70ad47 [3209]" strokeweight="1pt">
                <v:stroke joinstyle="miter"/>
                <v:textbox inset="0,3mm,0">
                  <w:txbxContent>
                    <w:p w14:paraId="68C3C7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9E7A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BF95FF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E26BB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4AB95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B566D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C3657D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D392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E9579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731DB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48AEA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622CF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62E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C444A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8A6D9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9C340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8473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5718E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B633A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C144E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97D98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5AE6F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5BF91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707D6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18827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7234A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59CEAA" w14:textId="77777777" w:rsidR="009A1C3E" w:rsidRDefault="009A1C3E" w:rsidP="009A1C3E">
                      <w:pPr>
                        <w:jc w:val="center"/>
                        <w:rPr>
                          <w:sz w:val="22"/>
                          <w:szCs w:val="28"/>
                          <w:rtl/>
                          <w:lang w:bidi="ar-SY"/>
                        </w:rPr>
                      </w:pPr>
                    </w:p>
                  </w:txbxContent>
                </v:textbox>
                <w10:anchorlock/>
              </v:roundrect>
            </w:pict>
          </mc:Fallback>
        </mc:AlternateContent>
      </w:r>
    </w:p>
    <w:p w14:paraId="7941649F" w14:textId="77777777" w:rsidR="00AF0395" w:rsidRPr="008113E1" w:rsidRDefault="00AF0395" w:rsidP="00AF0395">
      <w:pPr>
        <w:pStyle w:val="ae"/>
        <w:bidi w:val="0"/>
        <w:jc w:val="center"/>
      </w:pPr>
      <w:r w:rsidRPr="00F131A0">
        <w:rPr>
          <w:noProof/>
          <w:lang w:bidi="ar-SY"/>
        </w:rPr>
        <w:drawing>
          <wp:inline distT="0" distB="0" distL="0" distR="0" wp14:anchorId="771B7F75" wp14:editId="74F5AD94">
            <wp:extent cx="1527176" cy="1420708"/>
            <wp:effectExtent l="0" t="0" r="0" b="8255"/>
            <wp:docPr id="37655650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EC7428B" w14:textId="746E63E8" w:rsidR="00246B93" w:rsidRPr="00C518B5"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49FBAE5F" wp14:editId="2E6E4DAA">
                <wp:extent cx="5731510" cy="895350"/>
                <wp:effectExtent l="0" t="0" r="21590" b="19050"/>
                <wp:docPr id="588304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78274762"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36356146" name="مجموعة 39"/>
                        <wpg:cNvGrpSpPr/>
                        <wpg:grpSpPr>
                          <a:xfrm>
                            <a:off x="0" y="0"/>
                            <a:ext cx="5731510" cy="895350"/>
                            <a:chOff x="0" y="0"/>
                            <a:chExt cx="5878196" cy="918845"/>
                          </a:xfrm>
                        </wpg:grpSpPr>
                        <wpg:grpSp>
                          <wpg:cNvPr id="836023673" name="مجموعة 40"/>
                          <wpg:cNvGrpSpPr/>
                          <wpg:grpSpPr>
                            <a:xfrm>
                              <a:off x="0" y="0"/>
                              <a:ext cx="5878196" cy="918845"/>
                              <a:chOff x="0" y="0"/>
                              <a:chExt cx="6240348" cy="919070"/>
                            </a:xfrm>
                          </wpg:grpSpPr>
                          <wpg:grpSp>
                            <wpg:cNvPr id="908815182" name="مجموعة 41"/>
                            <wpg:cNvGrpSpPr/>
                            <wpg:grpSpPr>
                              <a:xfrm>
                                <a:off x="0" y="169208"/>
                                <a:ext cx="5433072" cy="580613"/>
                                <a:chOff x="0" y="169208"/>
                                <a:chExt cx="5433072" cy="580613"/>
                              </a:xfrm>
                            </wpg:grpSpPr>
                            <wps:wsp>
                              <wps:cNvPr id="16063587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64337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23874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7021890" name="مربع نص 41"/>
                          <wps:cNvSpPr txBox="1"/>
                          <wps:spPr>
                            <a:xfrm>
                              <a:off x="204484" y="257055"/>
                              <a:ext cx="4616071" cy="387740"/>
                            </a:xfrm>
                            <a:prstGeom prst="rect">
                              <a:avLst/>
                            </a:prstGeom>
                            <a:noFill/>
                          </wps:spPr>
                          <wps:txbx>
                            <w:txbxContent>
                              <w:p w14:paraId="3715E204" w14:textId="0BB759D4"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والفرص المتعلقة بالاستدامة وتأثيرها على المؤسسات</w:t>
                                </w:r>
                              </w:p>
                            </w:txbxContent>
                          </wps:txbx>
                          <wps:bodyPr wrap="square" rtlCol="1">
                            <a:spAutoFit/>
                          </wps:bodyPr>
                        </wps:wsp>
                      </wpg:grpSp>
                    </wpg:wgp>
                  </a:graphicData>
                </a:graphic>
              </wp:inline>
            </w:drawing>
          </mc:Choice>
          <mc:Fallback>
            <w:pict>
              <v:group w14:anchorId="49FBAE5F" id="_x0000_s12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F3bXYtAcAALY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12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">
                  <v:imagedata r:id="rId61" o:title=""/>
                </v:shape>
                <v:group id="مجموعة 39" o:spid="_x0000_s12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">
                  <v:group id="مجموعة 40" o:spid="_x0000_s12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">
                    <v:group id="مجموعة 41" o:spid="_x0000_s12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">
                      <v:shape id="شكل حر 42" o:spid="_x0000_s12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" fillcolor="#168489" stroked="f" strokeweight="1pt">
                        <v:stroke joinstyle="miter"/>
                      </v:roundrect>
                    </v:group>
                    <v:oval id="شكل بيضاوي 44" o:spid="_x0000_s12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" filled="f" strokecolor="#a5a5a5 [2092]" strokeweight="1pt">
                      <v:stroke joinstyle="miter"/>
                    </v:oval>
                  </v:group>
                  <v:shape id="مربع نص 41" o:spid="_x0000_s126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" filled="f" stroked="f">
                    <v:textbox style="mso-fit-shape-to-text:t">
                      <w:txbxContent>
                        <w:p w14:paraId="3715E204" w14:textId="0BB759D4"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والفرص المتعلقة بالاستدامة وتأثيرها على المؤسسات</w:t>
                          </w:r>
                        </w:p>
                      </w:txbxContent>
                    </v:textbox>
                  </v:shape>
                </v:group>
                <w10:anchorlock/>
              </v:group>
            </w:pict>
          </mc:Fallback>
        </mc:AlternateContent>
      </w:r>
    </w:p>
    <w:p w14:paraId="2A0080CC" w14:textId="77777777" w:rsidR="00246B93" w:rsidRPr="00D658B6" w:rsidRDefault="00246B93" w:rsidP="00246B93">
      <w:r w:rsidRPr="00D658B6">
        <w:rPr>
          <w:rtl/>
        </w:rPr>
        <w:t>تواجه المؤسسات في سياق الاستدامة مجموعة من التحديات والفرص، وهي كما يلي:</w:t>
      </w:r>
    </w:p>
    <w:p w14:paraId="7059CDAD" w14:textId="77777777" w:rsidR="00246B93" w:rsidRDefault="00246B93" w:rsidP="00246B93">
      <w:pPr>
        <w:rPr>
          <w:b/>
          <w:bCs/>
          <w:color w:val="00B050"/>
          <w:rtl/>
        </w:rPr>
      </w:pPr>
      <w:r w:rsidRPr="00AF0395">
        <w:rPr>
          <w:b/>
          <w:bCs/>
          <w:color w:val="00B050"/>
          <w:rtl/>
        </w:rPr>
        <w:t>التحديات:</w:t>
      </w:r>
    </w:p>
    <w:p w14:paraId="0C3FA345" w14:textId="0F2021B1" w:rsidR="00AF0395" w:rsidRPr="00AF0395" w:rsidRDefault="00AF0395" w:rsidP="00AF0395">
      <w:pPr>
        <w:rPr>
          <w:b/>
          <w:bCs/>
          <w:color w:val="00B050"/>
        </w:rPr>
      </w:pPr>
      <w:r>
        <w:rPr>
          <w:rFonts w:hint="cs"/>
          <w:b/>
          <w:bCs/>
          <w:color w:val="00B050"/>
          <w:rtl/>
        </w:rPr>
        <w:t xml:space="preserve">     </w:t>
      </w:r>
      <w:r w:rsidRPr="00AF0395">
        <w:rPr>
          <w:b/>
          <w:bCs/>
          <w:noProof/>
          <w:color w:val="00B050"/>
        </w:rPr>
        <mc:AlternateContent>
          <mc:Choice Requires="wpg">
            <w:drawing>
              <wp:inline distT="0" distB="0" distL="0" distR="0" wp14:anchorId="27B8F8C8" wp14:editId="75C03B5C">
                <wp:extent cx="5288051" cy="1688728"/>
                <wp:effectExtent l="0" t="19050" r="0" b="0"/>
                <wp:docPr id="18" name="Group 17">
                  <a:extLst xmlns:a="http://schemas.openxmlformats.org/drawingml/2006/main">
                    <a:ext uri="{FF2B5EF4-FFF2-40B4-BE49-F238E27FC236}">
                      <a16:creationId xmlns:a16="http://schemas.microsoft.com/office/drawing/2014/main" id="{2C6C82A7-5621-A34D-0ADB-3DADDC2AACC9}"/>
                    </a:ext>
                  </a:extLst>
                </wp:docPr>
                <wp:cNvGraphicFramePr/>
                <a:graphic xmlns:a="http://schemas.openxmlformats.org/drawingml/2006/main">
                  <a:graphicData uri="http://schemas.microsoft.com/office/word/2010/wordprocessingGroup">
                    <wpg:wgp>
                      <wpg:cNvGrpSpPr/>
                      <wpg:grpSpPr>
                        <a:xfrm>
                          <a:off x="0" y="0"/>
                          <a:ext cx="5288051" cy="1688728"/>
                          <a:chOff x="0" y="0"/>
                          <a:chExt cx="5288047" cy="1688729"/>
                        </a:xfrm>
                      </wpg:grpSpPr>
                      <wpg:grpSp>
                        <wpg:cNvPr id="1111516686" name="Group 1111516686">
                          <a:extLst>
                            <a:ext uri="{FF2B5EF4-FFF2-40B4-BE49-F238E27FC236}">
                              <a16:creationId xmlns:a16="http://schemas.microsoft.com/office/drawing/2014/main" id="{8CE5F509-433E-4573-A877-CA12842C575E}"/>
                            </a:ext>
                          </a:extLst>
                        </wpg:cNvPr>
                        <wpg:cNvGrpSpPr/>
                        <wpg:grpSpPr>
                          <a:xfrm>
                            <a:off x="1874088" y="2"/>
                            <a:ext cx="1540509" cy="1688725"/>
                            <a:chOff x="1874104" y="2"/>
                            <a:chExt cx="1138179" cy="1247685"/>
                          </a:xfrm>
                        </wpg:grpSpPr>
                        <wpg:grpSp>
                          <wpg:cNvPr id="1407730350" name="مجموعة 58">
                            <a:extLst>
                              <a:ext uri="{FF2B5EF4-FFF2-40B4-BE49-F238E27FC236}">
                                <a16:creationId xmlns:a16="http://schemas.microsoft.com/office/drawing/2014/main" id="{92325691-56FA-410D-90C4-0DA03172988A}"/>
                              </a:ext>
                            </a:extLst>
                          </wpg:cNvPr>
                          <wpg:cNvGrpSpPr/>
                          <wpg:grpSpPr>
                            <a:xfrm>
                              <a:off x="2060059" y="2"/>
                              <a:ext cx="768149" cy="768331"/>
                              <a:chOff x="2060059" y="2"/>
                              <a:chExt cx="668348" cy="668348"/>
                            </a:xfrm>
                          </wpg:grpSpPr>
                          <wps:wsp>
                            <wps:cNvPr id="1275091692" name="شكل بيضاوي 65">
                              <a:extLst>
                                <a:ext uri="{FF2B5EF4-FFF2-40B4-BE49-F238E27FC236}">
                                  <a16:creationId xmlns:a16="http://schemas.microsoft.com/office/drawing/2014/main" id="{2E901037-8E3A-4821-93EE-EE8BBAEFF34E}"/>
                                </a:ext>
                              </a:extLst>
                            </wps:cNvPr>
                            <wps:cNvSpPr/>
                            <wps:spPr>
                              <a:xfrm>
                                <a:off x="2060059" y="2"/>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7877103" name="شكل بيضاوي 66">
                              <a:extLst>
                                <a:ext uri="{FF2B5EF4-FFF2-40B4-BE49-F238E27FC236}">
                                  <a16:creationId xmlns:a16="http://schemas.microsoft.com/office/drawing/2014/main" id="{E304EEDF-CB63-4844-8D39-5DA21D6D22B2}"/>
                                </a:ext>
                              </a:extLst>
                            </wps:cNvPr>
                            <wps:cNvSpPr/>
                            <wps:spPr>
                              <a:xfrm>
                                <a:off x="2060059" y="2"/>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735911744" name="مربع نص 61">
                            <a:extLst>
                              <a:ext uri="{FF2B5EF4-FFF2-40B4-BE49-F238E27FC236}">
                                <a16:creationId xmlns:a16="http://schemas.microsoft.com/office/drawing/2014/main" id="{3E18B530-E553-4D0D-AC02-08A089E94312}"/>
                              </a:ext>
                            </a:extLst>
                          </wps:cNvPr>
                          <wps:cNvSpPr txBox="1"/>
                          <wps:spPr>
                            <a:xfrm>
                              <a:off x="1874104" y="945080"/>
                              <a:ext cx="1138179" cy="302607"/>
                            </a:xfrm>
                            <a:prstGeom prst="rect">
                              <a:avLst/>
                            </a:prstGeom>
                            <a:noFill/>
                          </wps:spPr>
                          <wps:txbx>
                            <w:txbxContent>
                              <w:p w14:paraId="2919D49C"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الاجتماعية</w:t>
                                </w:r>
                              </w:p>
                            </w:txbxContent>
                          </wps:txbx>
                          <wps:bodyPr wrap="square">
                            <a:spAutoFit/>
                          </wps:bodyPr>
                        </wps:wsp>
                      </wpg:grpSp>
                      <wpg:grpSp>
                        <wpg:cNvPr id="369904398" name="Group 369904398">
                          <a:extLst>
                            <a:ext uri="{FF2B5EF4-FFF2-40B4-BE49-F238E27FC236}">
                              <a16:creationId xmlns:a16="http://schemas.microsoft.com/office/drawing/2014/main" id="{D5C6FEA9-9E8A-4AA2-8C8E-C41E1E9597F7}"/>
                            </a:ext>
                          </a:extLst>
                        </wpg:cNvPr>
                        <wpg:cNvGrpSpPr/>
                        <wpg:grpSpPr>
                          <a:xfrm>
                            <a:off x="3748173" y="0"/>
                            <a:ext cx="1539874" cy="1688727"/>
                            <a:chOff x="3748207" y="0"/>
                            <a:chExt cx="1137710" cy="1247686"/>
                          </a:xfrm>
                        </wpg:grpSpPr>
                        <wpg:grpSp>
                          <wpg:cNvPr id="929106523" name="مجموعة 58">
                            <a:extLst>
                              <a:ext uri="{FF2B5EF4-FFF2-40B4-BE49-F238E27FC236}">
                                <a16:creationId xmlns:a16="http://schemas.microsoft.com/office/drawing/2014/main" id="{6BAAA483-FDB8-43EA-A462-C28461D57CF7}"/>
                              </a:ext>
                            </a:extLst>
                          </wpg:cNvPr>
                          <wpg:cNvGrpSpPr/>
                          <wpg:grpSpPr>
                            <a:xfrm>
                              <a:off x="3934205" y="0"/>
                              <a:ext cx="768149" cy="768331"/>
                              <a:chOff x="3934205" y="0"/>
                              <a:chExt cx="668348" cy="668348"/>
                            </a:xfrm>
                          </wpg:grpSpPr>
                          <wps:wsp>
                            <wps:cNvPr id="68962894" name="شكل بيضاوي 65">
                              <a:extLst>
                                <a:ext uri="{FF2B5EF4-FFF2-40B4-BE49-F238E27FC236}">
                                  <a16:creationId xmlns:a16="http://schemas.microsoft.com/office/drawing/2014/main" id="{ADFAF120-756B-4665-A582-358B90290983}"/>
                                </a:ext>
                              </a:extLst>
                            </wps:cNvPr>
                            <wps:cNvSpPr/>
                            <wps:spPr>
                              <a:xfrm>
                                <a:off x="3934205" y="0"/>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05588858" name="شكل بيضاوي 66">
                              <a:extLst>
                                <a:ext uri="{FF2B5EF4-FFF2-40B4-BE49-F238E27FC236}">
                                  <a16:creationId xmlns:a16="http://schemas.microsoft.com/office/drawing/2014/main" id="{B8C8D763-C67A-43A0-BE0F-48F390CC6E6C}"/>
                                </a:ext>
                              </a:extLst>
                            </wps:cNvPr>
                            <wps:cNvSpPr/>
                            <wps:spPr>
                              <a:xfrm>
                                <a:off x="3934205" y="0"/>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2136995840" name="مربع نص 61">
                            <a:extLst>
                              <a:ext uri="{FF2B5EF4-FFF2-40B4-BE49-F238E27FC236}">
                                <a16:creationId xmlns:a16="http://schemas.microsoft.com/office/drawing/2014/main" id="{EE00F130-473F-4061-8213-E825AA822A67}"/>
                              </a:ext>
                            </a:extLst>
                          </wps:cNvPr>
                          <wps:cNvSpPr txBox="1"/>
                          <wps:spPr>
                            <a:xfrm>
                              <a:off x="3748207" y="945079"/>
                              <a:ext cx="1137710" cy="302607"/>
                            </a:xfrm>
                            <a:prstGeom prst="rect">
                              <a:avLst/>
                            </a:prstGeom>
                            <a:noFill/>
                          </wps:spPr>
                          <wps:txbx>
                            <w:txbxContent>
                              <w:p w14:paraId="58C84F3F"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البيئية</w:t>
                                </w:r>
                              </w:p>
                            </w:txbxContent>
                          </wps:txbx>
                          <wps:bodyPr wrap="square">
                            <a:spAutoFit/>
                          </wps:bodyPr>
                        </wps:wsp>
                      </wpg:grpSp>
                      <wpg:grpSp>
                        <wpg:cNvPr id="440733705" name="Group 440733705">
                          <a:extLst>
                            <a:ext uri="{FF2B5EF4-FFF2-40B4-BE49-F238E27FC236}">
                              <a16:creationId xmlns:a16="http://schemas.microsoft.com/office/drawing/2014/main" id="{072704DB-151B-41E2-B1F7-A5DD03F24D4D}"/>
                            </a:ext>
                          </a:extLst>
                        </wpg:cNvPr>
                        <wpg:cNvGrpSpPr/>
                        <wpg:grpSpPr>
                          <a:xfrm>
                            <a:off x="0" y="3"/>
                            <a:ext cx="1539874" cy="1688726"/>
                            <a:chOff x="0" y="3"/>
                            <a:chExt cx="1137710" cy="1247684"/>
                          </a:xfrm>
                        </wpg:grpSpPr>
                        <wpg:grpSp>
                          <wpg:cNvPr id="28101422" name="مجموعة 58">
                            <a:extLst>
                              <a:ext uri="{FF2B5EF4-FFF2-40B4-BE49-F238E27FC236}">
                                <a16:creationId xmlns:a16="http://schemas.microsoft.com/office/drawing/2014/main" id="{44BA7888-2DA3-4B6D-890A-5486019BBE86}"/>
                              </a:ext>
                            </a:extLst>
                          </wpg:cNvPr>
                          <wpg:cNvGrpSpPr/>
                          <wpg:grpSpPr>
                            <a:xfrm>
                              <a:off x="185913" y="3"/>
                              <a:ext cx="768149" cy="768331"/>
                              <a:chOff x="185913" y="3"/>
                              <a:chExt cx="668348" cy="668348"/>
                            </a:xfrm>
                          </wpg:grpSpPr>
                          <wps:wsp>
                            <wps:cNvPr id="1052605736" name="شكل بيضاوي 65">
                              <a:extLst>
                                <a:ext uri="{FF2B5EF4-FFF2-40B4-BE49-F238E27FC236}">
                                  <a16:creationId xmlns:a16="http://schemas.microsoft.com/office/drawing/2014/main" id="{114B6E53-E95B-40D5-81C6-E3CECF729CFC}"/>
                                </a:ext>
                              </a:extLst>
                            </wps:cNvPr>
                            <wps:cNvSpPr/>
                            <wps:spPr>
                              <a:xfrm>
                                <a:off x="185913" y="3"/>
                                <a:ext cx="668348" cy="668348"/>
                              </a:xfrm>
                              <a:prstGeom prst="ellipse">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20263318" name="شكل بيضاوي 66">
                              <a:extLst>
                                <a:ext uri="{FF2B5EF4-FFF2-40B4-BE49-F238E27FC236}">
                                  <a16:creationId xmlns:a16="http://schemas.microsoft.com/office/drawing/2014/main" id="{FC457B51-4366-42F5-877E-84C409632CD3}"/>
                                </a:ext>
                              </a:extLst>
                            </wps:cNvPr>
                            <wps:cNvSpPr/>
                            <wps:spPr>
                              <a:xfrm>
                                <a:off x="185913" y="3"/>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316583307" name="مربع نص 61">
                            <a:extLst>
                              <a:ext uri="{FF2B5EF4-FFF2-40B4-BE49-F238E27FC236}">
                                <a16:creationId xmlns:a16="http://schemas.microsoft.com/office/drawing/2014/main" id="{461DE804-6B57-494F-9F24-8F99564E43F3}"/>
                              </a:ext>
                            </a:extLst>
                          </wps:cNvPr>
                          <wps:cNvSpPr txBox="1"/>
                          <wps:spPr>
                            <a:xfrm>
                              <a:off x="0" y="945080"/>
                              <a:ext cx="1137710" cy="302607"/>
                            </a:xfrm>
                            <a:prstGeom prst="rect">
                              <a:avLst/>
                            </a:prstGeom>
                            <a:noFill/>
                          </wps:spPr>
                          <wps:txbx>
                            <w:txbxContent>
                              <w:p w14:paraId="4B4689B0"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الاقتصادية</w:t>
                                </w:r>
                              </w:p>
                            </w:txbxContent>
                          </wps:txbx>
                          <wps:bodyPr wrap="square">
                            <a:spAutoFit/>
                          </wps:bodyPr>
                        </wps:wsp>
                      </wpg:grpSp>
                      <pic:pic xmlns:pic="http://schemas.openxmlformats.org/drawingml/2006/picture">
                        <pic:nvPicPr>
                          <pic:cNvPr id="810320592" name="Picture 810320592" descr="Environmentalism ">
                            <a:extLst>
                              <a:ext uri="{FF2B5EF4-FFF2-40B4-BE49-F238E27FC236}">
                                <a16:creationId xmlns:a16="http://schemas.microsoft.com/office/drawing/2014/main" id="{2225CA51-E9C1-EF97-DEA4-DEF415806E3D}"/>
                              </a:ext>
                            </a:extLst>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4201510" y="162916"/>
                            <a:ext cx="707360" cy="707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4088103" name="Picture 1724088103" descr="Economic ">
                            <a:extLst>
                              <a:ext uri="{FF2B5EF4-FFF2-40B4-BE49-F238E27FC236}">
                                <a16:creationId xmlns:a16="http://schemas.microsoft.com/office/drawing/2014/main" id="{1C5E66D6-6F9A-F398-4B74-F3B51DAB6427}"/>
                              </a:ext>
                            </a:extLs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363698" y="156543"/>
                            <a:ext cx="720106" cy="720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5844198" name="Picture 1795844198" descr="Social media ">
                            <a:extLst>
                              <a:ext uri="{FF2B5EF4-FFF2-40B4-BE49-F238E27FC236}">
                                <a16:creationId xmlns:a16="http://schemas.microsoft.com/office/drawing/2014/main" id="{135B13DB-F1C7-6BC6-08EF-06C6049B3604}"/>
                              </a:ext>
                            </a:extLs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2307242" y="187242"/>
                            <a:ext cx="658709" cy="6587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7B8F8C8" id="Group 17" o:spid="_x0000_s1263" style="width:416.4pt;height:132.95pt;mso-position-horizontal-relative:char;mso-position-vertical-relative:line" coordsize="52880,16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">
                <v:group id="Group 1111516686" o:spid="_x0000_s1264" style="position:absolute;left:18740;width:15405;height:16887" coordorigin="18741" coordsize="11381,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">
                  <v:group id="مجموعة 58" o:spid="_x0000_s1265" style="position:absolute;left:20600;width:7682;height:7683" coordorigin="20600"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">
                    <v:oval id="شكل بيضاوي 65" o:spid="_x0000_s1266" style="position:absolute;left:20600;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" filled="f" strokecolor="#6d7e92" strokeweight="4.5pt">
                      <v:stroke joinstyle="miter"/>
                    </v:oval>
                    <v:oval id="شكل بيضاوي 66" o:spid="_x0000_s1267" style="position:absolute;left:20600;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" filled="f" strokecolor="white [3212]">
                      <v:stroke joinstyle="miter"/>
                    </v:oval>
                  </v:group>
                  <v:shape id="مربع نص 61" o:spid="_x0000_s1268" type="#_x0000_t202" style="position:absolute;left:18741;top:9450;width:11381;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" filled="f" stroked="f">
                    <v:textbox style="mso-fit-shape-to-text:t">
                      <w:txbxContent>
                        <w:p w14:paraId="2919D49C"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الاجتماعية</w:t>
                          </w:r>
                        </w:p>
                      </w:txbxContent>
                    </v:textbox>
                  </v:shape>
                </v:group>
                <v:group id="Group 369904398" o:spid="_x0000_s1269" style="position:absolute;left:37481;width:15399;height:16887" coordorigin="37482" coordsize="11377,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">
                  <v:group id="مجموعة 58" o:spid="_x0000_s1270" style="position:absolute;left:39342;width:7681;height:7683" coordorigin="39342"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">
                    <v:oval id="شكل بيضاوي 65" o:spid="_x0000_s1271" style="position:absolute;left:39342;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" filled="f" strokecolor="#6d7e92" strokeweight="4.5pt">
                      <v:stroke joinstyle="miter"/>
                    </v:oval>
                    <v:oval id="شكل بيضاوي 66" o:spid="_x0000_s1272" style="position:absolute;left:39342;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" filled="f" strokecolor="white [3212]">
                      <v:stroke joinstyle="miter"/>
                    </v:oval>
                  </v:group>
                  <v:shape id="مربع نص 61" o:spid="_x0000_s1273" type="#_x0000_t202" style="position:absolute;left:37482;top:9450;width:1137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" filled="f" stroked="f">
                    <v:textbox style="mso-fit-shape-to-text:t">
                      <w:txbxContent>
                        <w:p w14:paraId="58C84F3F"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البيئية</w:t>
                          </w:r>
                        </w:p>
                      </w:txbxContent>
                    </v:textbox>
                  </v:shape>
                </v:group>
                <v:group id="Group 440733705" o:spid="_x0000_s1274" style="position:absolute;width:15398;height:16887" coordorigin="" coordsize="11377,1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">
                  <v:group id="مجموعة 58" o:spid="_x0000_s1275" style="position:absolute;left:1859;width:7681;height:7683" coordorigin="185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">
                    <v:oval id="شكل بيضاوي 65" o:spid="_x0000_s1276" style="position:absolute;left:185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" filled="f" strokecolor="#6d7e92" strokeweight="4.5pt">
                      <v:stroke joinstyle="miter"/>
                    </v:oval>
                    <v:oval id="شكل بيضاوي 66" o:spid="_x0000_s1277" style="position:absolute;left:185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" filled="f" strokecolor="white [3212]">
                      <v:stroke joinstyle="miter"/>
                    </v:oval>
                  </v:group>
                  <v:shape id="مربع نص 61" o:spid="_x0000_s1278" type="#_x0000_t202" style="position:absolute;top:9450;width:11377;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" filled="f" stroked="f">
                    <v:textbox style="mso-fit-shape-to-text:t">
                      <w:txbxContent>
                        <w:p w14:paraId="4B4689B0" w14:textId="77777777" w:rsidR="00AF0395" w:rsidRDefault="00AF0395" w:rsidP="00AF0395">
                          <w:pPr>
                            <w:bidi w:val="0"/>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التحديات الاقتصادية</w:t>
                          </w:r>
                        </w:p>
                      </w:txbxContent>
                    </v:textbox>
                  </v:shape>
                </v:group>
                <v:shape id="Picture 810320592" o:spid="_x0000_s1279" type="#_x0000_t75" alt="Environmentalism " style="position:absolute;left:42015;top:1629;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">
                  <v:imagedata r:id="rId91" o:title="Environmentalism "/>
                </v:shape>
                <v:shape id="Picture 1724088103" o:spid="_x0000_s1280" type="#_x0000_t75" alt="Economic " style="position:absolute;left:3636;top:1565;width:7202;height:7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">
                  <v:imagedata r:id="rId92" o:title="Economic "/>
                </v:shape>
                <v:shape id="Picture 1795844198" o:spid="_x0000_s1281" type="#_x0000_t75" alt="Social media " style="position:absolute;left:23072;top:1872;width:6587;height:6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">
                  <v:imagedata r:id="rId93" o:title="Social media "/>
                </v:shape>
                <w10:anchorlock/>
              </v:group>
            </w:pict>
          </mc:Fallback>
        </mc:AlternateContent>
      </w:r>
      <w:r>
        <w:rPr>
          <w:rFonts w:hint="cs"/>
          <w:b/>
          <w:bCs/>
          <w:color w:val="00B050"/>
          <w:rtl/>
        </w:rPr>
        <w:t xml:space="preserve">  </w:t>
      </w:r>
    </w:p>
    <w:p w14:paraId="31FCE29C" w14:textId="0F872246" w:rsidR="00246B93" w:rsidRPr="00C63FF7"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4E3A8237" wp14:editId="1E461218">
                <wp:extent cx="5731510" cy="892088"/>
                <wp:effectExtent l="0" t="0" r="2540" b="22860"/>
                <wp:docPr id="10316074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25017218" name="مجموعة 47"/>
                        <wpg:cNvGrpSpPr/>
                        <wpg:grpSpPr>
                          <a:xfrm>
                            <a:off x="0" y="0"/>
                            <a:ext cx="5731510" cy="895351"/>
                            <a:chOff x="0" y="0"/>
                            <a:chExt cx="5878196" cy="918845"/>
                          </a:xfrm>
                        </wpg:grpSpPr>
                        <wpg:grpSp>
                          <wpg:cNvPr id="1802960220" name="مجموعة 48"/>
                          <wpg:cNvGrpSpPr/>
                          <wpg:grpSpPr>
                            <a:xfrm>
                              <a:off x="0" y="0"/>
                              <a:ext cx="5878196" cy="918845"/>
                              <a:chOff x="0" y="0"/>
                              <a:chExt cx="6240348" cy="919070"/>
                            </a:xfrm>
                          </wpg:grpSpPr>
                          <wpg:grpSp>
                            <wpg:cNvPr id="1662142045" name="مجموعة 49"/>
                            <wpg:cNvGrpSpPr/>
                            <wpg:grpSpPr>
                              <a:xfrm>
                                <a:off x="0" y="169208"/>
                                <a:ext cx="5433072" cy="580613"/>
                                <a:chOff x="0" y="169208"/>
                                <a:chExt cx="5433072" cy="580613"/>
                              </a:xfrm>
                            </wpg:grpSpPr>
                            <wps:wsp>
                              <wps:cNvPr id="1685162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9935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64756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862920" name="مربع نص 41"/>
                          <wps:cNvSpPr txBox="1"/>
                          <wps:spPr>
                            <a:xfrm>
                              <a:off x="204466" y="257055"/>
                              <a:ext cx="4615801" cy="387740"/>
                            </a:xfrm>
                            <a:prstGeom prst="rect">
                              <a:avLst/>
                            </a:prstGeom>
                            <a:noFill/>
                          </wps:spPr>
                          <wps:txbx>
                            <w:txbxContent>
                              <w:p w14:paraId="4D8E45C0" w14:textId="1C8B5DD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البيئية:</w:t>
                                </w:r>
                              </w:p>
                            </w:txbxContent>
                          </wps:txbx>
                          <wps:bodyPr wrap="square" rtlCol="1">
                            <a:spAutoFit/>
                          </wps:bodyPr>
                        </wps:wsp>
                      </wpg:grpSp>
                      <pic:pic xmlns:pic="http://schemas.openxmlformats.org/drawingml/2006/picture">
                        <pic:nvPicPr>
                          <pic:cNvPr id="80626953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3A8237" id="_x0000_s12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Z47mQcAAPk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QFnju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2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">
                  <v:group id="مجموعة 48" o:spid="_x0000_s12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">
                    <v:group id="مجموعة 49" o:spid="_x0000_s12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">
                      <v:shape id="شكل حر 50" o:spid="_x0000_s12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" fillcolor="#a5a5a5 [2092]" stroked="f" strokeweight="1pt">
                        <v:stroke joinstyle="miter"/>
                      </v:roundrect>
                    </v:group>
                    <v:oval id="شكل بيضاوي 52" o:spid="_x0000_s12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" filled="f" strokecolor="#168489" strokeweight="1pt">
                      <v:stroke joinstyle="miter"/>
                    </v:oval>
                  </v:group>
                  <v:shape id="مربع نص 41" o:spid="_x0000_s12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" filled="f" stroked="f">
                    <v:textbox style="mso-fit-shape-to-text:t">
                      <w:txbxContent>
                        <w:p w14:paraId="4D8E45C0" w14:textId="1C8B5DD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البيئية:</w:t>
                          </w:r>
                        </w:p>
                      </w:txbxContent>
                    </v:textbox>
                  </v:shape>
                </v:group>
                <v:shape id="صورة 54" o:spid="_x0000_s12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">
                  <v:imagedata r:id="rId79" o:title=""/>
                </v:shape>
                <w10:anchorlock/>
              </v:group>
            </w:pict>
          </mc:Fallback>
        </mc:AlternateContent>
      </w:r>
    </w:p>
    <w:p w14:paraId="31CF19FD" w14:textId="45C069E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التغير المناخي وارتفاع مستوى الانبعاثات الكربونية.</w:t>
      </w:r>
    </w:p>
    <w:p w14:paraId="7124DD2B" w14:textId="0B75EAE1"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ندرة الموارد الطبيعية والاستنزاف البيئي.</w:t>
      </w:r>
    </w:p>
    <w:p w14:paraId="2E45A7CB" w14:textId="19D13F4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التلوث والأضرار البيئية الناتجة عن الأنشطة التجارية.</w:t>
      </w:r>
    </w:p>
    <w:p w14:paraId="4142E340" w14:textId="650D8950"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359A411" wp14:editId="560DB336">
                <wp:extent cx="5731510" cy="892088"/>
                <wp:effectExtent l="0" t="0" r="2540" b="22860"/>
                <wp:docPr id="14880520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06279338" name="مجموعة 47"/>
                        <wpg:cNvGrpSpPr/>
                        <wpg:grpSpPr>
                          <a:xfrm>
                            <a:off x="0" y="0"/>
                            <a:ext cx="5731510" cy="895351"/>
                            <a:chOff x="0" y="0"/>
                            <a:chExt cx="5878196" cy="918845"/>
                          </a:xfrm>
                        </wpg:grpSpPr>
                        <wpg:grpSp>
                          <wpg:cNvPr id="344472258" name="مجموعة 48"/>
                          <wpg:cNvGrpSpPr/>
                          <wpg:grpSpPr>
                            <a:xfrm>
                              <a:off x="0" y="0"/>
                              <a:ext cx="5878196" cy="918845"/>
                              <a:chOff x="0" y="0"/>
                              <a:chExt cx="6240348" cy="919070"/>
                            </a:xfrm>
                          </wpg:grpSpPr>
                          <wpg:grpSp>
                            <wpg:cNvPr id="1422342021" name="مجموعة 49"/>
                            <wpg:cNvGrpSpPr/>
                            <wpg:grpSpPr>
                              <a:xfrm>
                                <a:off x="0" y="169208"/>
                                <a:ext cx="5433072" cy="580613"/>
                                <a:chOff x="0" y="169208"/>
                                <a:chExt cx="5433072" cy="580613"/>
                              </a:xfrm>
                            </wpg:grpSpPr>
                            <wps:wsp>
                              <wps:cNvPr id="14024356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57146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9888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9098753" name="مربع نص 41"/>
                          <wps:cNvSpPr txBox="1"/>
                          <wps:spPr>
                            <a:xfrm>
                              <a:off x="204466" y="257055"/>
                              <a:ext cx="4615801" cy="387740"/>
                            </a:xfrm>
                            <a:prstGeom prst="rect">
                              <a:avLst/>
                            </a:prstGeom>
                            <a:noFill/>
                          </wps:spPr>
                          <wps:txbx>
                            <w:txbxContent>
                              <w:p w14:paraId="0130E735" w14:textId="57D1062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الاجتماعية:</w:t>
                                </w:r>
                              </w:p>
                            </w:txbxContent>
                          </wps:txbx>
                          <wps:bodyPr wrap="square" rtlCol="1">
                            <a:spAutoFit/>
                          </wps:bodyPr>
                        </wps:wsp>
                      </wpg:grpSp>
                      <pic:pic xmlns:pic="http://schemas.openxmlformats.org/drawingml/2006/picture">
                        <pic:nvPicPr>
                          <pic:cNvPr id="31382726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59A411" id="_x0000_s12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VbkS9lAcAAPc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2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">
                  <v:group id="مجموعة 48" o:spid="_x0000_s12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">
                    <v:group id="مجموعة 49" o:spid="_x0000_s12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">
                      <v:shape id="شكل حر 50" o:spid="_x0000_s12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" fillcolor="#a5a5a5 [2092]" stroked="f" strokeweight="1pt">
                        <v:stroke joinstyle="miter"/>
                      </v:roundrect>
                    </v:group>
                    <v:oval id="شكل بيضاوي 52" o:spid="_x0000_s12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" filled="f" strokecolor="#168489" strokeweight="1pt">
                      <v:stroke joinstyle="miter"/>
                    </v:oval>
                  </v:group>
                  <v:shape id="مربع نص 41" o:spid="_x0000_s129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" filled="f" stroked="f">
                    <v:textbox style="mso-fit-shape-to-text:t">
                      <w:txbxContent>
                        <w:p w14:paraId="0130E735" w14:textId="57D10627"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الاجتماعية:</w:t>
                          </w:r>
                        </w:p>
                      </w:txbxContent>
                    </v:textbox>
                  </v:shape>
                </v:group>
                <v:shape id="صورة 54" o:spid="_x0000_s12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">
                  <v:imagedata r:id="rId79" o:title=""/>
                </v:shape>
                <w10:anchorlock/>
              </v:group>
            </w:pict>
          </mc:Fallback>
        </mc:AlternateContent>
      </w:r>
    </w:p>
    <w:p w14:paraId="3FF6901C" w14:textId="3B17C444"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تفاوت الثروة والدخل وعدم المساواة.</w:t>
      </w:r>
    </w:p>
    <w:p w14:paraId="71035A6F" w14:textId="501E7267"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تحديات الصحة والتعليم والرعاية الاجتماعية.</w:t>
      </w:r>
    </w:p>
    <w:p w14:paraId="28B1537B" w14:textId="68278B78"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الآثار السلبية للأنشطة التجارية على المجتمعات المحلية.</w:t>
      </w:r>
    </w:p>
    <w:p w14:paraId="35DC529A" w14:textId="69557033"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0DBE4FCA" wp14:editId="75A6E691">
                <wp:extent cx="5731510" cy="892088"/>
                <wp:effectExtent l="0" t="0" r="2540" b="22860"/>
                <wp:docPr id="8739914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8410356" name="مجموعة 47"/>
                        <wpg:cNvGrpSpPr/>
                        <wpg:grpSpPr>
                          <a:xfrm>
                            <a:off x="0" y="0"/>
                            <a:ext cx="5731510" cy="895351"/>
                            <a:chOff x="0" y="0"/>
                            <a:chExt cx="5878196" cy="918845"/>
                          </a:xfrm>
                        </wpg:grpSpPr>
                        <wpg:grpSp>
                          <wpg:cNvPr id="423845053" name="مجموعة 48"/>
                          <wpg:cNvGrpSpPr/>
                          <wpg:grpSpPr>
                            <a:xfrm>
                              <a:off x="0" y="0"/>
                              <a:ext cx="5878196" cy="918845"/>
                              <a:chOff x="0" y="0"/>
                              <a:chExt cx="6240348" cy="919070"/>
                            </a:xfrm>
                          </wpg:grpSpPr>
                          <wpg:grpSp>
                            <wpg:cNvPr id="1686529642" name="مجموعة 49"/>
                            <wpg:cNvGrpSpPr/>
                            <wpg:grpSpPr>
                              <a:xfrm>
                                <a:off x="0" y="169208"/>
                                <a:ext cx="5433072" cy="580613"/>
                                <a:chOff x="0" y="169208"/>
                                <a:chExt cx="5433072" cy="580613"/>
                              </a:xfrm>
                            </wpg:grpSpPr>
                            <wps:wsp>
                              <wps:cNvPr id="399737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327538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6636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8926119" name="مربع نص 41"/>
                          <wps:cNvSpPr txBox="1"/>
                          <wps:spPr>
                            <a:xfrm>
                              <a:off x="204466" y="256897"/>
                              <a:ext cx="4615440" cy="434941"/>
                            </a:xfrm>
                            <a:prstGeom prst="rect">
                              <a:avLst/>
                            </a:prstGeom>
                            <a:noFill/>
                          </wps:spPr>
                          <wps:txbx>
                            <w:txbxContent>
                              <w:p w14:paraId="66A110CE" w14:textId="72C62BDE" w:rsidR="00246B93" w:rsidRDefault="00AF0395" w:rsidP="00AF0395">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الاقتصادية</w:t>
                                </w:r>
                                <w:r w:rsidRPr="00AF0395">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127646566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BE4FCA" id="_x0000_s13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u4GBJsHAAD5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">
                  <v:group id="مجموعة 48" o:spid="_x0000_s1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">
                    <v:group id="مجموعة 49" o:spid="_x0000_s1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">
                      <v:shape id="شكل حر 50" o:spid="_x0000_s1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" fillcolor="#a5a5a5 [2092]" stroked="f" strokeweight="1pt">
                        <v:stroke joinstyle="miter"/>
                      </v:roundrect>
                    </v:group>
                    <v:oval id="شكل بيضاوي 52" o:spid="_x0000_s1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" filled="f" strokecolor="#168489" strokeweight="1pt">
                      <v:stroke joinstyle="miter"/>
                    </v:oval>
                  </v:group>
                  <v:shape id="مربع نص 41" o:spid="_x0000_s1307" type="#_x0000_t202" style="position:absolute;left:2044;top:2568;width:46155;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" filled="f" stroked="f">
                    <v:textbox style="mso-fit-shape-to-text:t">
                      <w:txbxContent>
                        <w:p w14:paraId="66A110CE" w14:textId="72C62BDE" w:rsidR="00246B93" w:rsidRDefault="00AF0395" w:rsidP="00AF0395">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التحديات الاقتصادية</w:t>
                          </w:r>
                          <w:r w:rsidRPr="00AF0395">
                            <w:rPr>
                              <w:rFonts w:eastAsia="Calibri" w:hAnsi="Adobe Arabic" w:cs="Adobe Arabic"/>
                              <w:b/>
                              <w:bCs/>
                              <w:color w:val="FFFFFF"/>
                              <w:kern w:val="24"/>
                              <w:sz w:val="36"/>
                              <w:szCs w:val="36"/>
                              <w:lang w:bidi="ar-EG"/>
                            </w:rPr>
                            <w:t>:</w:t>
                          </w:r>
                        </w:p>
                      </w:txbxContent>
                    </v:textbox>
                  </v:shape>
                </v:group>
                <v:shape id="صورة 54" o:spid="_x0000_s1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">
                  <v:imagedata r:id="rId79" o:title=""/>
                </v:shape>
                <w10:anchorlock/>
              </v:group>
            </w:pict>
          </mc:Fallback>
        </mc:AlternateContent>
      </w:r>
    </w:p>
    <w:p w14:paraId="6B0C6149" w14:textId="6E9F164D"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ضغوط التكاليف والربحية على المدى القصير.</w:t>
      </w:r>
    </w:p>
    <w:p w14:paraId="54FD2AF3" w14:textId="76CE97B6"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lastRenderedPageBreak/>
        <w:t>التحول نحو اقتصاد منخفض الكربون وتكنولوجيا نظيفة.</w:t>
      </w:r>
    </w:p>
    <w:p w14:paraId="453E79EA" w14:textId="54785F8D"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المخاطر المرتبطة بسلاسل التوريد والعمليات التجارية.</w:t>
      </w:r>
    </w:p>
    <w:p w14:paraId="08D7E47F" w14:textId="77777777" w:rsidR="00246B93" w:rsidRDefault="00246B93" w:rsidP="00246B93">
      <w:pPr>
        <w:rPr>
          <w:b/>
          <w:bCs/>
          <w:color w:val="00B050"/>
          <w:rtl/>
        </w:rPr>
      </w:pPr>
      <w:r w:rsidRPr="00AF0395">
        <w:rPr>
          <w:b/>
          <w:bCs/>
          <w:color w:val="00B050"/>
          <w:rtl/>
        </w:rPr>
        <w:t>الفرص:</w:t>
      </w:r>
    </w:p>
    <w:p w14:paraId="1685C888" w14:textId="3E504C04" w:rsidR="00AF0395" w:rsidRPr="00AF0395" w:rsidRDefault="00AF0395" w:rsidP="00AF0395">
      <w:pPr>
        <w:ind w:left="720"/>
        <w:rPr>
          <w:b/>
          <w:bCs/>
          <w:color w:val="00B050"/>
        </w:rPr>
      </w:pPr>
      <w:r>
        <w:rPr>
          <w:rFonts w:hint="cs"/>
          <w:b/>
          <w:bCs/>
          <w:color w:val="00B050"/>
          <w:rtl/>
        </w:rPr>
        <w:t xml:space="preserve">     </w:t>
      </w:r>
      <w:r w:rsidRPr="00AF0395">
        <w:rPr>
          <w:b/>
          <w:bCs/>
          <w:noProof/>
          <w:color w:val="00B050"/>
        </w:rPr>
        <mc:AlternateContent>
          <mc:Choice Requires="wpg">
            <w:drawing>
              <wp:inline distT="0" distB="0" distL="0" distR="0" wp14:anchorId="1E0A42A7" wp14:editId="54F2BBE9">
                <wp:extent cx="4475024" cy="1795752"/>
                <wp:effectExtent l="19050" t="0" r="1905" b="0"/>
                <wp:docPr id="14" name="Group 13">
                  <a:extLst xmlns:a="http://schemas.openxmlformats.org/drawingml/2006/main">
                    <a:ext uri="{FF2B5EF4-FFF2-40B4-BE49-F238E27FC236}">
                      <a16:creationId xmlns:a16="http://schemas.microsoft.com/office/drawing/2014/main" id="{C5DB21BA-E3FF-4045-230D-B85243870E15}"/>
                    </a:ext>
                  </a:extLst>
                </wp:docPr>
                <wp:cNvGraphicFramePr/>
                <a:graphic xmlns:a="http://schemas.openxmlformats.org/drawingml/2006/main">
                  <a:graphicData uri="http://schemas.microsoft.com/office/word/2010/wordprocessingGroup">
                    <wpg:wgp>
                      <wpg:cNvGrpSpPr/>
                      <wpg:grpSpPr>
                        <a:xfrm>
                          <a:off x="0" y="0"/>
                          <a:ext cx="4475024" cy="1795752"/>
                          <a:chOff x="0" y="0"/>
                          <a:chExt cx="4475024" cy="1795752"/>
                        </a:xfrm>
                      </wpg:grpSpPr>
                      <wpg:grpSp>
                        <wpg:cNvPr id="1252424497" name="Group 1252424497">
                          <a:extLst>
                            <a:ext uri="{FF2B5EF4-FFF2-40B4-BE49-F238E27FC236}">
                              <a16:creationId xmlns:a16="http://schemas.microsoft.com/office/drawing/2014/main" id="{7EE72A62-FD86-C317-458F-F250AB61268B}"/>
                            </a:ext>
                          </a:extLst>
                        </wpg:cNvPr>
                        <wpg:cNvGrpSpPr/>
                        <wpg:grpSpPr>
                          <a:xfrm>
                            <a:off x="0" y="0"/>
                            <a:ext cx="4475024" cy="1795752"/>
                            <a:chOff x="0" y="0"/>
                            <a:chExt cx="4475024" cy="1795752"/>
                          </a:xfrm>
                        </wpg:grpSpPr>
                        <wpg:grpSp>
                          <wpg:cNvPr id="1316462368" name="Group 1316462368">
                            <a:extLst>
                              <a:ext uri="{FF2B5EF4-FFF2-40B4-BE49-F238E27FC236}">
                                <a16:creationId xmlns:a16="http://schemas.microsoft.com/office/drawing/2014/main" id="{1A6DDA8A-313B-2030-E52E-96947A717973}"/>
                              </a:ext>
                            </a:extLst>
                          </wpg:cNvPr>
                          <wpg:cNvGrpSpPr/>
                          <wpg:grpSpPr>
                            <a:xfrm>
                              <a:off x="0" y="0"/>
                              <a:ext cx="3071752" cy="1795752"/>
                              <a:chOff x="0" y="0"/>
                              <a:chExt cx="3071752" cy="1795752"/>
                            </a:xfrm>
                          </wpg:grpSpPr>
                          <wps:wsp>
                            <wps:cNvPr id="1763536511" name="Shape">
                              <a:extLst>
                                <a:ext uri="{FF2B5EF4-FFF2-40B4-BE49-F238E27FC236}">
                                  <a16:creationId xmlns:a16="http://schemas.microsoft.com/office/drawing/2014/main" id="{70E3CDDE-2C3E-4FD7-8567-1B7D62982E5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33715155" name="Shape">
                              <a:extLst>
                                <a:ext uri="{FF2B5EF4-FFF2-40B4-BE49-F238E27FC236}">
                                  <a16:creationId xmlns:a16="http://schemas.microsoft.com/office/drawing/2014/main" id="{511E4196-032B-4BE2-87F7-4B47046BCF54}"/>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148151518" name="TextBox 13">
                              <a:extLst>
                                <a:ext uri="{FF2B5EF4-FFF2-40B4-BE49-F238E27FC236}">
                                  <a16:creationId xmlns:a16="http://schemas.microsoft.com/office/drawing/2014/main" id="{C47B3A2A-14F4-4ABC-A2D5-AFC9E62816AF}"/>
                                </a:ext>
                              </a:extLst>
                            </wps:cNvPr>
                            <wps:cNvSpPr txBox="1"/>
                            <wps:spPr>
                              <a:xfrm>
                                <a:off x="258841" y="778019"/>
                                <a:ext cx="1037870" cy="774258"/>
                              </a:xfrm>
                              <a:prstGeom prst="rect">
                                <a:avLst/>
                              </a:prstGeom>
                              <a:noFill/>
                            </wps:spPr>
                            <wps:txbx>
                              <w:txbxContent>
                                <w:p w14:paraId="751E410C"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الالتزام والمشاركة أصحاب المصلحة</w:t>
                                  </w:r>
                                </w:p>
                              </w:txbxContent>
                            </wps:txbx>
                            <wps:bodyPr wrap="square" lIns="0" rIns="0" rtlCol="0" anchor="t">
                              <a:noAutofit/>
                            </wps:bodyPr>
                          </wps:wsp>
                          <wps:wsp>
                            <wps:cNvPr id="590226909" name="Shape">
                              <a:extLst>
                                <a:ext uri="{FF2B5EF4-FFF2-40B4-BE49-F238E27FC236}">
                                  <a16:creationId xmlns:a16="http://schemas.microsoft.com/office/drawing/2014/main" id="{5286945A-710E-4B13-B133-A8A7BE05C74B}"/>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648039726" name="Shape">
                              <a:extLst>
                                <a:ext uri="{FF2B5EF4-FFF2-40B4-BE49-F238E27FC236}">
                                  <a16:creationId xmlns:a16="http://schemas.microsoft.com/office/drawing/2014/main" id="{4B20AE77-76AD-460F-A415-7F0BF2DCB463}"/>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25967646" name="TextBox 77">
                              <a:extLst>
                                <a:ext uri="{FF2B5EF4-FFF2-40B4-BE49-F238E27FC236}">
                                  <a16:creationId xmlns:a16="http://schemas.microsoft.com/office/drawing/2014/main" id="{29E44573-3F55-43E7-82C7-8AD83FF526DC}"/>
                                </a:ext>
                              </a:extLst>
                            </wps:cNvPr>
                            <wps:cNvSpPr txBox="1"/>
                            <wps:spPr>
                              <a:xfrm>
                                <a:off x="1699945" y="751369"/>
                                <a:ext cx="1051226" cy="765050"/>
                              </a:xfrm>
                              <a:prstGeom prst="rect">
                                <a:avLst/>
                              </a:prstGeom>
                              <a:noFill/>
                            </wps:spPr>
                            <wps:txbx>
                              <w:txbxContent>
                                <w:p w14:paraId="6C1E0455"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والنمو المستدام</w:t>
                                  </w:r>
                                </w:p>
                              </w:txbxContent>
                            </wps:txbx>
                            <wps:bodyPr wrap="square" lIns="0" rIns="0" rtlCol="0" anchor="t">
                              <a:noAutofit/>
                            </wps:bodyPr>
                          </wps:wsp>
                        </wpg:grpSp>
                        <wps:wsp>
                          <wps:cNvPr id="857708924" name="Shape">
                            <a:extLst>
                              <a:ext uri="{FF2B5EF4-FFF2-40B4-BE49-F238E27FC236}">
                                <a16:creationId xmlns:a16="http://schemas.microsoft.com/office/drawing/2014/main" id="{4A4ADE66-4767-4CEF-B937-7B2C1DA30B6E}"/>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69961587" name="Shape">
                            <a:extLst>
                              <a:ext uri="{FF2B5EF4-FFF2-40B4-BE49-F238E27FC236}">
                                <a16:creationId xmlns:a16="http://schemas.microsoft.com/office/drawing/2014/main" id="{07D904EC-7BBC-4718-8EFA-55E5BD536452}"/>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91469984" name="TextBox 19">
                            <a:extLst>
                              <a:ext uri="{FF2B5EF4-FFF2-40B4-BE49-F238E27FC236}">
                                <a16:creationId xmlns:a16="http://schemas.microsoft.com/office/drawing/2014/main" id="{1B73750D-6BA2-4C86-869C-85E2297688FC}"/>
                              </a:ext>
                            </a:extLst>
                          </wps:cNvPr>
                          <wps:cNvSpPr txBox="1"/>
                          <wps:spPr>
                            <a:xfrm>
                              <a:off x="3106468" y="887405"/>
                              <a:ext cx="1122029" cy="492979"/>
                            </a:xfrm>
                            <a:prstGeom prst="rect">
                              <a:avLst/>
                            </a:prstGeom>
                            <a:noFill/>
                          </wps:spPr>
                          <wps:txbx>
                            <w:txbxContent>
                              <w:p w14:paraId="4B987FFF"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التميز التنافسي</w:t>
                                </w:r>
                              </w:p>
                            </w:txbxContent>
                          </wps:txbx>
                          <wps:bodyPr wrap="square" lIns="0" rIns="0" rtlCol="0" anchor="t">
                            <a:noAutofit/>
                          </wps:bodyPr>
                        </wps:wsp>
                      </wpg:grpSp>
                      <pic:pic xmlns:pic="http://schemas.openxmlformats.org/drawingml/2006/picture">
                        <pic:nvPicPr>
                          <pic:cNvPr id="1073558983" name="Graphic 48" descr="Handshake with solid fill">
                            <a:extLst>
                              <a:ext uri="{FF2B5EF4-FFF2-40B4-BE49-F238E27FC236}">
                                <a16:creationId xmlns:a16="http://schemas.microsoft.com/office/drawing/2014/main" id="{685F1905-E649-4589-A77D-5C3F2862C57F}"/>
                              </a:ext>
                            </a:extLst>
                          </pic:cNvPr>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3462153" y="91439"/>
                            <a:ext cx="369743" cy="369777"/>
                          </a:xfrm>
                          <a:prstGeom prst="rect">
                            <a:avLst/>
                          </a:prstGeom>
                        </pic:spPr>
                      </pic:pic>
                      <pic:pic xmlns:pic="http://schemas.openxmlformats.org/drawingml/2006/picture">
                        <pic:nvPicPr>
                          <pic:cNvPr id="193547019"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2041043" y="97505"/>
                            <a:ext cx="357645" cy="357644"/>
                          </a:xfrm>
                          <a:prstGeom prst="rect">
                            <a:avLst/>
                          </a:prstGeom>
                        </pic:spPr>
                      </pic:pic>
                      <pic:pic xmlns:pic="http://schemas.openxmlformats.org/drawingml/2006/picture">
                        <pic:nvPicPr>
                          <pic:cNvPr id="101555995" name="Graphic 75" descr="Questions with solid fill">
                            <a:extLst>
                              <a:ext uri="{FF2B5EF4-FFF2-40B4-BE49-F238E27FC236}">
                                <a16:creationId xmlns:a16="http://schemas.microsoft.com/office/drawing/2014/main" id="{2DFB887C-9CC7-B5CD-1824-9799D39B4B3C}"/>
                              </a:ext>
                            </a:extLst>
                          </pic:cNvPr>
                          <pic:cNvPicPr>
                            <a:picLocks noChangeAspect="1"/>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607895" y="95454"/>
                            <a:ext cx="361746" cy="361746"/>
                          </a:xfrm>
                          <a:prstGeom prst="rect">
                            <a:avLst/>
                          </a:prstGeom>
                        </pic:spPr>
                      </pic:pic>
                    </wpg:wgp>
                  </a:graphicData>
                </a:graphic>
              </wp:inline>
            </w:drawing>
          </mc:Choice>
          <mc:Fallback>
            <w:pict>
              <v:group w14:anchorId="1E0A42A7" id="Group 13" o:spid="_x0000_s1309" style="width:352.35pt;height:141.4pt;mso-position-horizontal-relative:char;mso-position-vertical-relative:line" coordsize="44750,17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">
                <v:group id="Group 1252424497" o:spid="_x0000_s1310" style="position:absolute;width:44750;height:17957"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">
                  <v:group id="Group 1316462368" o:spid="_x0000_s1311" style="position:absolute;width:30717;height:17957"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">
                    <v:shape id="Shape" o:spid="_x0000_s1312"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313"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314" type="#_x0000_t202" style="position:absolute;left:2588;top:7780;width:10379;height: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" filled="f" stroked="f">
                      <v:textbox inset="0,,0">
                        <w:txbxContent>
                          <w:p w14:paraId="751E410C"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الالتزام والمشاركة أصحاب المصلحة</w:t>
                            </w:r>
                          </w:p>
                        </w:txbxContent>
                      </v:textbox>
                    </v:shape>
                    <v:shape id="Shape" o:spid="_x0000_s1315"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316"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317" type="#_x0000_t202" style="position:absolute;left:16999;top:7513;width:10512;height:7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" filled="f" stroked="f">
                      <v:textbox inset="0,,0">
                        <w:txbxContent>
                          <w:p w14:paraId="6C1E0455"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والنمو المستدام</w:t>
                            </w:r>
                          </w:p>
                        </w:txbxContent>
                      </v:textbox>
                    </v:shape>
                  </v:group>
                  <v:shape id="Shape" o:spid="_x0000_s1318"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319" style="position:absolute;left:28019;top:4116;width:16731;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320" type="#_x0000_t202" style="position:absolute;left:31064;top:8874;width:11220;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" filled="f" stroked="f">
                    <v:textbox inset="0,,0">
                      <w:txbxContent>
                        <w:p w14:paraId="4B987FFF" w14:textId="77777777" w:rsidR="00AF0395" w:rsidRDefault="00AF0395" w:rsidP="00AF03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التميز التنافسي</w:t>
                          </w:r>
                        </w:p>
                      </w:txbxContent>
                    </v:textbox>
                  </v:shape>
                </v:group>
                <v:shape id="Graphic 48" o:spid="_x0000_s1321" type="#_x0000_t75" alt="Handshake with solid fill" style="position:absolute;left:34621;top:914;width:3697;height:3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">
                  <v:imagedata r:id="rId100" o:title="Handshake with solid fill"/>
                </v:shape>
                <v:shape id="Graphic 39" o:spid="_x0000_s1322" type="#_x0000_t75" alt="Person with idea with solid fill" style="position:absolute;left:20410;top:975;width:3576;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">
                  <v:imagedata r:id="rId101" o:title="Person with idea with solid fill"/>
                </v:shape>
                <v:shape id="Graphic 75" o:spid="_x0000_s1323" type="#_x0000_t75" alt="Questions with solid fill" style="position:absolute;left:6078;top:954;width:3618;height:3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">
                  <v:imagedata r:id="rId102" o:title="Questions with solid fill"/>
                </v:shape>
                <w10:anchorlock/>
              </v:group>
            </w:pict>
          </mc:Fallback>
        </mc:AlternateContent>
      </w:r>
    </w:p>
    <w:p w14:paraId="4F355D96" w14:textId="1414B87B" w:rsidR="00246B93" w:rsidRPr="00C63FF7"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79F609BE" wp14:editId="4EE32E17">
                <wp:extent cx="5731510" cy="892088"/>
                <wp:effectExtent l="0" t="0" r="2540" b="22860"/>
                <wp:docPr id="13007288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78606079" name="مجموعة 47"/>
                        <wpg:cNvGrpSpPr/>
                        <wpg:grpSpPr>
                          <a:xfrm>
                            <a:off x="0" y="0"/>
                            <a:ext cx="5731510" cy="895351"/>
                            <a:chOff x="0" y="0"/>
                            <a:chExt cx="5878196" cy="918845"/>
                          </a:xfrm>
                        </wpg:grpSpPr>
                        <wpg:grpSp>
                          <wpg:cNvPr id="956662714" name="مجموعة 48"/>
                          <wpg:cNvGrpSpPr/>
                          <wpg:grpSpPr>
                            <a:xfrm>
                              <a:off x="0" y="0"/>
                              <a:ext cx="5878196" cy="918845"/>
                              <a:chOff x="0" y="0"/>
                              <a:chExt cx="6240348" cy="919070"/>
                            </a:xfrm>
                          </wpg:grpSpPr>
                          <wpg:grpSp>
                            <wpg:cNvPr id="2109424682" name="مجموعة 49"/>
                            <wpg:cNvGrpSpPr/>
                            <wpg:grpSpPr>
                              <a:xfrm>
                                <a:off x="0" y="169208"/>
                                <a:ext cx="5433072" cy="580613"/>
                                <a:chOff x="0" y="169208"/>
                                <a:chExt cx="5433072" cy="580613"/>
                              </a:xfrm>
                            </wpg:grpSpPr>
                            <wps:wsp>
                              <wps:cNvPr id="780176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45537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8901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8522" name="مربع نص 41"/>
                          <wps:cNvSpPr txBox="1"/>
                          <wps:spPr>
                            <a:xfrm>
                              <a:off x="204466" y="256739"/>
                              <a:ext cx="4615440" cy="389157"/>
                            </a:xfrm>
                            <a:prstGeom prst="rect">
                              <a:avLst/>
                            </a:prstGeom>
                            <a:noFill/>
                          </wps:spPr>
                          <wps:txbx>
                            <w:txbxContent>
                              <w:p w14:paraId="4D542A71" w14:textId="6BEE5F3F"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التميز التنافسي:</w:t>
                                </w:r>
                              </w:p>
                            </w:txbxContent>
                          </wps:txbx>
                          <wps:bodyPr wrap="square" rtlCol="1">
                            <a:spAutoFit/>
                          </wps:bodyPr>
                        </wps:wsp>
                      </wpg:grpSp>
                      <pic:pic xmlns:pic="http://schemas.openxmlformats.org/drawingml/2006/picture">
                        <pic:nvPicPr>
                          <pic:cNvPr id="106051613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9F609BE" id="_x0000_s13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xbHlwcAAPY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YgxbHlwcAAPY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3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">
                  <v:group id="مجموعة 48" o:spid="_x0000_s13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">
                    <v:group id="مجموعة 49" o:spid="_x0000_s13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">
                      <v:shape id="شكل حر 50" o:spid="_x0000_s13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" fillcolor="#a5a5a5 [2092]" stroked="f" strokeweight="1pt">
                        <v:stroke joinstyle="miter"/>
                      </v:roundrect>
                    </v:group>
                    <v:oval id="شكل بيضاوي 52" o:spid="_x0000_s13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" filled="f" strokecolor="#168489" strokeweight="1pt">
                      <v:stroke joinstyle="miter"/>
                    </v:oval>
                  </v:group>
                  <v:shape id="مربع نص 41" o:spid="_x0000_s133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" filled="f" stroked="f">
                    <v:textbox style="mso-fit-shape-to-text:t">
                      <w:txbxContent>
                        <w:p w14:paraId="4D542A71" w14:textId="6BEE5F3F"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التميز التنافسي:</w:t>
                          </w:r>
                        </w:p>
                      </w:txbxContent>
                    </v:textbox>
                  </v:shape>
                </v:group>
                <v:shape id="صورة 54" o:spid="_x0000_s13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">
                  <v:imagedata r:id="rId79" o:title=""/>
                </v:shape>
                <w10:anchorlock/>
              </v:group>
            </w:pict>
          </mc:Fallback>
        </mc:AlternateContent>
      </w:r>
    </w:p>
    <w:p w14:paraId="1C8B287A" w14:textId="0C04A2A6"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تعزيز الصورة والسمعة التنظيمية.</w:t>
      </w:r>
    </w:p>
    <w:p w14:paraId="219C8F6A" w14:textId="28E07F77"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اجتذاب العملاء والمستثمرين المهتمين بالاستدامة.</w:t>
      </w:r>
    </w:p>
    <w:p w14:paraId="0E3686BD" w14:textId="4786C4CF"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تحسين الكفاءة التشغيلية وتخفيض التكاليف.</w:t>
      </w:r>
    </w:p>
    <w:p w14:paraId="5CDBC119" w14:textId="14589A0C"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61A7343" wp14:editId="584215DD">
                <wp:extent cx="5731510" cy="892088"/>
                <wp:effectExtent l="0" t="0" r="2540" b="22860"/>
                <wp:docPr id="1332328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3878143" name="مجموعة 47"/>
                        <wpg:cNvGrpSpPr/>
                        <wpg:grpSpPr>
                          <a:xfrm>
                            <a:off x="0" y="0"/>
                            <a:ext cx="5731510" cy="895351"/>
                            <a:chOff x="0" y="0"/>
                            <a:chExt cx="5878196" cy="918845"/>
                          </a:xfrm>
                        </wpg:grpSpPr>
                        <wpg:grpSp>
                          <wpg:cNvPr id="1216542920" name="مجموعة 48"/>
                          <wpg:cNvGrpSpPr/>
                          <wpg:grpSpPr>
                            <a:xfrm>
                              <a:off x="0" y="0"/>
                              <a:ext cx="5878196" cy="918845"/>
                              <a:chOff x="0" y="0"/>
                              <a:chExt cx="6240348" cy="919070"/>
                            </a:xfrm>
                          </wpg:grpSpPr>
                          <wpg:grpSp>
                            <wpg:cNvPr id="911215704" name="مجموعة 49"/>
                            <wpg:cNvGrpSpPr/>
                            <wpg:grpSpPr>
                              <a:xfrm>
                                <a:off x="0" y="169208"/>
                                <a:ext cx="5433072" cy="580613"/>
                                <a:chOff x="0" y="169208"/>
                                <a:chExt cx="5433072" cy="580613"/>
                              </a:xfrm>
                            </wpg:grpSpPr>
                            <wps:wsp>
                              <wps:cNvPr id="4448874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8851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9775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6666480" name="مربع نص 41"/>
                          <wps:cNvSpPr txBox="1"/>
                          <wps:spPr>
                            <a:xfrm>
                              <a:off x="204466" y="257055"/>
                              <a:ext cx="4615801" cy="387740"/>
                            </a:xfrm>
                            <a:prstGeom prst="rect">
                              <a:avLst/>
                            </a:prstGeom>
                            <a:noFill/>
                          </wps:spPr>
                          <wps:txbx>
                            <w:txbxContent>
                              <w:p w14:paraId="7C6C12C0" w14:textId="5CCA681B"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الابتكار والنمو المستدام:</w:t>
                                </w:r>
                              </w:p>
                            </w:txbxContent>
                          </wps:txbx>
                          <wps:bodyPr wrap="square" rtlCol="1">
                            <a:spAutoFit/>
                          </wps:bodyPr>
                        </wps:wsp>
                      </wpg:grpSp>
                      <pic:pic xmlns:pic="http://schemas.openxmlformats.org/drawingml/2006/picture">
                        <pic:nvPicPr>
                          <pic:cNvPr id="5371831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A7343" id="_x0000_s13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SiCTJUHAAD3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3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">
                  <v:group id="مجموعة 48" o:spid="_x0000_s13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">
                    <v:group id="مجموعة 49" o:spid="_x0000_s13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">
                      <v:shape id="شكل حر 50" o:spid="_x0000_s13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" fillcolor="#a5a5a5 [2092]" stroked="f" strokeweight="1pt">
                        <v:stroke joinstyle="miter"/>
                      </v:roundrect>
                    </v:group>
                    <v:oval id="شكل بيضاوي 52" o:spid="_x0000_s13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" filled="f" strokecolor="#168489" strokeweight="1pt">
                      <v:stroke joinstyle="miter"/>
                    </v:oval>
                  </v:group>
                  <v:shape id="مربع نص 41" o:spid="_x0000_s134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" filled="f" stroked="f">
                    <v:textbox style="mso-fit-shape-to-text:t">
                      <w:txbxContent>
                        <w:p w14:paraId="7C6C12C0" w14:textId="5CCA681B"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الابتكار والنمو المستدام:</w:t>
                          </w:r>
                        </w:p>
                      </w:txbxContent>
                    </v:textbox>
                  </v:shape>
                </v:group>
                <v:shape id="صورة 54" o:spid="_x0000_s13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">
                  <v:imagedata r:id="rId79" o:title=""/>
                </v:shape>
                <w10:anchorlock/>
              </v:group>
            </w:pict>
          </mc:Fallback>
        </mc:AlternateContent>
      </w:r>
    </w:p>
    <w:p w14:paraId="0D056271" w14:textId="1839051B"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تطوير منتجات وخدمات صديقة للبيئة.</w:t>
      </w:r>
    </w:p>
    <w:p w14:paraId="229E4B84" w14:textId="5E85905C"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الدخول في أسواق جديدة ذات توجه بيئي واجتماعي.</w:t>
      </w:r>
    </w:p>
    <w:p w14:paraId="2DC3BEDA" w14:textId="44FFF210"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تعزيز التنمية المحلية والاقتصاد الدائري.</w:t>
      </w:r>
    </w:p>
    <w:p w14:paraId="497D7801" w14:textId="67928FB9"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7CA0A6F0" wp14:editId="26268EE0">
                <wp:extent cx="5731510" cy="892088"/>
                <wp:effectExtent l="0" t="0" r="2540" b="22860"/>
                <wp:docPr id="20219849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45708104" name="مجموعة 47"/>
                        <wpg:cNvGrpSpPr/>
                        <wpg:grpSpPr>
                          <a:xfrm>
                            <a:off x="0" y="0"/>
                            <a:ext cx="5731510" cy="895351"/>
                            <a:chOff x="0" y="0"/>
                            <a:chExt cx="5878196" cy="918845"/>
                          </a:xfrm>
                        </wpg:grpSpPr>
                        <wpg:grpSp>
                          <wpg:cNvPr id="751986805" name="مجموعة 48"/>
                          <wpg:cNvGrpSpPr/>
                          <wpg:grpSpPr>
                            <a:xfrm>
                              <a:off x="0" y="0"/>
                              <a:ext cx="5878196" cy="918845"/>
                              <a:chOff x="0" y="0"/>
                              <a:chExt cx="6240348" cy="919070"/>
                            </a:xfrm>
                          </wpg:grpSpPr>
                          <wpg:grpSp>
                            <wpg:cNvPr id="1709492446" name="مجموعة 49"/>
                            <wpg:cNvGrpSpPr/>
                            <wpg:grpSpPr>
                              <a:xfrm>
                                <a:off x="0" y="169208"/>
                                <a:ext cx="5433072" cy="580613"/>
                                <a:chOff x="0" y="169208"/>
                                <a:chExt cx="5433072" cy="580613"/>
                              </a:xfrm>
                            </wpg:grpSpPr>
                            <wps:wsp>
                              <wps:cNvPr id="241628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31742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46748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891179" name="مربع نص 41"/>
                          <wps:cNvSpPr txBox="1"/>
                          <wps:spPr>
                            <a:xfrm>
                              <a:off x="204466" y="257055"/>
                              <a:ext cx="4615801" cy="387740"/>
                            </a:xfrm>
                            <a:prstGeom prst="rect">
                              <a:avLst/>
                            </a:prstGeom>
                            <a:noFill/>
                          </wps:spPr>
                          <wps:txbx>
                            <w:txbxContent>
                              <w:p w14:paraId="7A4DAFF9" w14:textId="7E922FE5"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الالتزام والمشاركة أصحاب المصلحة:</w:t>
                                </w:r>
                              </w:p>
                            </w:txbxContent>
                          </wps:txbx>
                          <wps:bodyPr wrap="square" rtlCol="1">
                            <a:spAutoFit/>
                          </wps:bodyPr>
                        </wps:wsp>
                      </wpg:grpSp>
                      <pic:pic xmlns:pic="http://schemas.openxmlformats.org/drawingml/2006/picture">
                        <pic:nvPicPr>
                          <pic:cNvPr id="32066019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A0A6F0" id="_x0000_s13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t3fBoAcAAPc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">
                <v:group id="مجموعة 47" o:spid="_x0000_s13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">
                  <v:group id="مجموعة 48" o:spid="_x0000_s13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">
                    <v:group id="مجموعة 49" o:spid="_x0000_s13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">
                      <v:shape id="شكل حر 50" o:spid="_x0000_s13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" fillcolor="#a5a5a5 [2092]" stroked="f" strokeweight="1pt">
                        <v:stroke joinstyle="miter"/>
                      </v:roundrect>
                    </v:group>
                    <v:oval id="شكل بيضاوي 52" o:spid="_x0000_s13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" filled="f" strokecolor="#168489" strokeweight="1pt">
                      <v:stroke joinstyle="miter"/>
                    </v:oval>
                  </v:group>
                  <v:shape id="مربع نص 41" o:spid="_x0000_s134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" filled="f" stroked="f">
                    <v:textbox style="mso-fit-shape-to-text:t">
                      <w:txbxContent>
                        <w:p w14:paraId="7A4DAFF9" w14:textId="7E922FE5" w:rsidR="00246B93" w:rsidRDefault="00AF0395" w:rsidP="00246B93">
                          <w:pPr>
                            <w:rPr>
                              <w:rFonts w:eastAsia="Calibri" w:hAnsi="Adobe Arabic" w:cs="Adobe Arabic"/>
                              <w:b/>
                              <w:bCs/>
                              <w:color w:val="FFFFFF"/>
                              <w:kern w:val="24"/>
                              <w:sz w:val="36"/>
                              <w:szCs w:val="36"/>
                              <w:lang w:bidi="ar-EG"/>
                            </w:rPr>
                          </w:pPr>
                          <w:r w:rsidRPr="00AF0395">
                            <w:rPr>
                              <w:rFonts w:eastAsia="Calibri" w:hAnsi="Adobe Arabic" w:cs="Adobe Arabic"/>
                              <w:b/>
                              <w:bCs/>
                              <w:color w:val="FFFFFF"/>
                              <w:kern w:val="24"/>
                              <w:sz w:val="36"/>
                              <w:szCs w:val="36"/>
                              <w:rtl/>
                              <w:lang w:bidi="ar-EG"/>
                            </w:rPr>
                            <w:t>الالتزام والمشاركة أصحاب المصلحة:</w:t>
                          </w:r>
                        </w:p>
                      </w:txbxContent>
                    </v:textbox>
                  </v:shape>
                </v:group>
                <v:shape id="صورة 54" o:spid="_x0000_s13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">
                  <v:imagedata r:id="rId79" o:title=""/>
                </v:shape>
                <w10:anchorlock/>
              </v:group>
            </w:pict>
          </mc:Fallback>
        </mc:AlternateContent>
      </w:r>
    </w:p>
    <w:p w14:paraId="37E64BB6" w14:textId="29F62515"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بناء علاقات قوية مع الموظفين والمجتمعات المحلية.</w:t>
      </w:r>
    </w:p>
    <w:p w14:paraId="18F3675A" w14:textId="62F9653A" w:rsidR="00246B93" w:rsidRPr="00AF0395" w:rsidRDefault="00246B93" w:rsidP="002467E8">
      <w:pPr>
        <w:pStyle w:val="a5"/>
        <w:numPr>
          <w:ilvl w:val="0"/>
          <w:numId w:val="5"/>
        </w:numPr>
        <w:jc w:val="both"/>
        <w:rPr>
          <w:rFonts w:ascii="Sakkal Majalla" w:hAnsi="Sakkal Majalla" w:cs="Sakkal Majalla"/>
          <w:sz w:val="34"/>
          <w:szCs w:val="34"/>
        </w:rPr>
      </w:pPr>
      <w:r w:rsidRPr="00AF0395">
        <w:rPr>
          <w:rFonts w:ascii="Sakkal Majalla" w:hAnsi="Sakkal Majalla" w:cs="Sakkal Majalla"/>
          <w:sz w:val="34"/>
          <w:szCs w:val="34"/>
          <w:rtl/>
        </w:rPr>
        <w:t>التعاون مع الحكومات والشركاء لتحقيق أهداف التنمية المستدامة.</w:t>
      </w:r>
    </w:p>
    <w:p w14:paraId="4CD0A031" w14:textId="14AD50AB" w:rsidR="00246B93" w:rsidRPr="00AF0395" w:rsidRDefault="00246B93" w:rsidP="002467E8">
      <w:pPr>
        <w:pStyle w:val="a5"/>
        <w:numPr>
          <w:ilvl w:val="0"/>
          <w:numId w:val="5"/>
        </w:numPr>
        <w:spacing w:after="0"/>
        <w:jc w:val="both"/>
        <w:rPr>
          <w:rFonts w:ascii="Sakkal Majalla" w:hAnsi="Sakkal Majalla" w:cs="Sakkal Majalla"/>
          <w:sz w:val="34"/>
          <w:szCs w:val="34"/>
        </w:rPr>
      </w:pPr>
      <w:r w:rsidRPr="00AF0395">
        <w:rPr>
          <w:rFonts w:ascii="Sakkal Majalla" w:hAnsi="Sakkal Majalla" w:cs="Sakkal Majalla"/>
          <w:sz w:val="34"/>
          <w:szCs w:val="34"/>
          <w:rtl/>
        </w:rPr>
        <w:lastRenderedPageBreak/>
        <w:t>تلبية توقعات المستثمرين والجهات التنظيمية.</w:t>
      </w:r>
    </w:p>
    <w:p w14:paraId="7A9E4FFD" w14:textId="77777777" w:rsidR="00246B93" w:rsidRDefault="00246B93" w:rsidP="00246B93">
      <w:pPr>
        <w:rPr>
          <w:rtl/>
        </w:rPr>
      </w:pPr>
      <w:r>
        <w:t xml:space="preserve">ويتطلب التعامل مع هذه التحديات والفرص </w:t>
      </w:r>
      <w:hyperlink r:id="rId305">
        <w:r>
          <w:rPr>
            <w:color w:val="0000FF"/>
            <w:u w:val="single"/>
          </w:rPr>
          <w:t>قيادة</w:t>
        </w:r>
      </w:hyperlink>
      <w:r>
        <w:t xml:space="preserve"> استراتيجية مستدامة واتخاذ تدابير شاملة على مستوى المؤسسة.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F0395" w14:paraId="1BA873B3" w14:textId="77777777" w:rsidTr="008814D1">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CAD8099" w14:textId="77777777" w:rsidR="00AF0395" w:rsidRPr="00280E55" w:rsidRDefault="00AF0395" w:rsidP="00AF0395">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drawing>
                <wp:inline distT="0" distB="0" distL="0" distR="0" wp14:anchorId="56F28DF3" wp14:editId="349AB714">
                  <wp:extent cx="485140" cy="485140"/>
                  <wp:effectExtent l="0" t="0" r="0" b="0"/>
                  <wp:docPr id="1973967272"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72B36C9" w14:textId="77777777" w:rsidR="00AF0395" w:rsidRPr="00280E55" w:rsidRDefault="00AF0395" w:rsidP="008814D1">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6737C4C0" w14:textId="77777777" w:rsidR="00AF0395" w:rsidRDefault="00AF0395" w:rsidP="008814D1">
            <w:pPr>
              <w:jc w:val="center"/>
              <w:rPr>
                <w:rFonts w:ascii="Adobe Arabic" w:eastAsia="Times New Roman" w:hAnsi="Adobe Arabic" w:cs="Adobe Arabic"/>
                <w:b/>
                <w:bCs/>
                <w:color w:val="168489"/>
                <w:kern w:val="24"/>
                <w:sz w:val="44"/>
                <w:szCs w:val="44"/>
                <w:rtl/>
                <w:lang w:bidi="ar-SY"/>
              </w:rPr>
            </w:pPr>
          </w:p>
          <w:p w14:paraId="6F0E88F1" w14:textId="03EAF14D" w:rsidR="00AF0395" w:rsidRPr="00280E55" w:rsidRDefault="00AF0395" w:rsidP="008814D1">
            <w:pPr>
              <w:jc w:val="center"/>
              <w:rPr>
                <w:rFonts w:ascii="Adobe Arabic" w:eastAsia="Times New Roman" w:hAnsi="Adobe Arabic" w:cs="Adobe Arabic"/>
                <w:b/>
                <w:bCs/>
                <w:color w:val="168489"/>
                <w:kern w:val="24"/>
                <w:sz w:val="44"/>
                <w:szCs w:val="44"/>
                <w:rtl/>
                <w:lang w:bidi="ar-SY"/>
              </w:rPr>
            </w:pPr>
            <w:r w:rsidRPr="00AF0395">
              <w:rPr>
                <w:rFonts w:ascii="Adobe Arabic" w:eastAsia="Times New Roman" w:hAnsi="Adobe Arabic" w:cs="Adobe Arabic"/>
                <w:b/>
                <w:bCs/>
                <w:color w:val="168489"/>
                <w:kern w:val="24"/>
                <w:sz w:val="44"/>
                <w:szCs w:val="44"/>
                <w:rtl/>
                <w:lang w:bidi="ar-SY"/>
              </w:rPr>
              <w:t>ناقش مع المجموعة كيف يمكن للمؤسسات تحقيق التوازن بين التحديات والفرص المتعلقة بالاستدامة.</w:t>
            </w:r>
          </w:p>
        </w:tc>
      </w:tr>
    </w:tbl>
    <w:p w14:paraId="286B4E1B" w14:textId="77777777" w:rsidR="00AF0395" w:rsidRPr="00873F62" w:rsidRDefault="00AF0395" w:rsidP="00AF0395">
      <w:pPr>
        <w:rPr>
          <w:color w:val="C00000"/>
          <w:rtl/>
        </w:rPr>
      </w:pPr>
      <w:r w:rsidRPr="00873F62">
        <w:rPr>
          <w:noProof/>
          <w:color w:val="C00000"/>
        </w:rPr>
        <mc:AlternateContent>
          <mc:Choice Requires="wpg">
            <w:drawing>
              <wp:inline distT="0" distB="0" distL="0" distR="0" wp14:anchorId="59924BCA" wp14:editId="5C725CB9">
                <wp:extent cx="4418827" cy="583961"/>
                <wp:effectExtent l="0" t="0" r="1270" b="6985"/>
                <wp:docPr id="314747464"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273472697" name="Group 273472697"/>
                        <wpg:cNvGrpSpPr/>
                        <wpg:grpSpPr>
                          <a:xfrm>
                            <a:off x="3803929" y="0"/>
                            <a:ext cx="614898" cy="545009"/>
                            <a:chOff x="3803929" y="0"/>
                            <a:chExt cx="614898" cy="545009"/>
                          </a:xfrm>
                        </wpg:grpSpPr>
                        <pic:pic xmlns:pic="http://schemas.openxmlformats.org/drawingml/2006/picture">
                          <pic:nvPicPr>
                            <pic:cNvPr id="77674301" name="Picture 77674301" descr="Activity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0652733" name="Rectangle: Rounded Corners 197065273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0290790" name="TextBox 17"/>
                        <wps:cNvSpPr txBox="1"/>
                        <wps:spPr>
                          <a:xfrm>
                            <a:off x="0" y="110886"/>
                            <a:ext cx="3599180" cy="473075"/>
                          </a:xfrm>
                          <a:prstGeom prst="rect">
                            <a:avLst/>
                          </a:prstGeom>
                          <a:noFill/>
                        </wps:spPr>
                        <wps:txbx>
                          <w:txbxContent>
                            <w:p w14:paraId="34AFEAD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59924BCA" id="_x0000_s1351"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">
                <v:group id="Group 273472697" o:spid="_x0000_s135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">
                  <v:shape id="Picture 77674301" o:spid="_x0000_s135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">
                    <v:imagedata r:id="rId104" o:title="Activity "/>
                  </v:shape>
                  <v:roundrect id="Rectangle: Rounded Corners 1970652733" o:spid="_x0000_s135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" fillcolor="#7a8696" strokecolor="#7a8696" strokeweight="1pt">
                    <v:stroke joinstyle="miter"/>
                  </v:roundrect>
                </v:group>
                <v:shape id="TextBox 17" o:spid="_x0000_s1355"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" filled="f" stroked="f">
                  <v:textbox style="mso-fit-shape-to-text:t">
                    <w:txbxContent>
                      <w:p w14:paraId="34AFEAD8"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0FEEC5A2" w14:textId="77777777" w:rsidR="00582C17" w:rsidRDefault="00582C17" w:rsidP="00AF0395">
      <w:pPr>
        <w:pStyle w:val="ad"/>
        <w:rPr>
          <w:rFonts w:ascii="Sakkal Majalla" w:hAnsi="Sakkal Majalla" w:cs="Sakkal Majalla"/>
          <w:b w:val="0"/>
          <w:color w:val="000000" w:themeColor="text1"/>
          <w:sz w:val="34"/>
          <w:szCs w:val="34"/>
          <w:rtl/>
        </w:rPr>
      </w:pPr>
      <w:r w:rsidRPr="00582C17">
        <w:rPr>
          <w:rFonts w:ascii="Sakkal Majalla" w:hAnsi="Sakkal Majalla" w:cs="Sakkal Majalla"/>
          <w:b w:val="0"/>
          <w:color w:val="000000" w:themeColor="text1"/>
          <w:sz w:val="34"/>
          <w:szCs w:val="34"/>
          <w:rtl/>
        </w:rPr>
        <w:t>"التوازن بين التحديات والفرص لتحقيق الاستدامة"</w:t>
      </w:r>
    </w:p>
    <w:p w14:paraId="14BEF34A" w14:textId="496DAF66" w:rsidR="00AF0395" w:rsidRPr="008D39CE" w:rsidRDefault="00AF0395" w:rsidP="00AF0395">
      <w:pPr>
        <w:pStyle w:val="ad"/>
      </w:pPr>
      <w:r w:rsidRPr="00853909">
        <w:rPr>
          <w:noProof/>
        </w:rPr>
        <mc:AlternateContent>
          <mc:Choice Requires="wpg">
            <w:drawing>
              <wp:inline distT="0" distB="0" distL="0" distR="0" wp14:anchorId="2A5C04F8" wp14:editId="273756D1">
                <wp:extent cx="4406692" cy="586781"/>
                <wp:effectExtent l="0" t="0" r="0" b="3810"/>
                <wp:docPr id="2074265311"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48846340" name="Group 1648846340"/>
                        <wpg:cNvGrpSpPr/>
                        <wpg:grpSpPr>
                          <a:xfrm>
                            <a:off x="3797654" y="0"/>
                            <a:ext cx="609038" cy="545009"/>
                            <a:chOff x="3797654" y="0"/>
                            <a:chExt cx="609038" cy="545009"/>
                          </a:xfrm>
                        </wpg:grpSpPr>
                        <pic:pic xmlns:pic="http://schemas.openxmlformats.org/drawingml/2006/picture">
                          <pic:nvPicPr>
                            <pic:cNvPr id="1551079542" name="Picture 1551079542"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19261046"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91" name="TextBox 19"/>
                        <wps:cNvSpPr txBox="1"/>
                        <wps:spPr>
                          <a:xfrm>
                            <a:off x="0" y="113706"/>
                            <a:ext cx="3599180" cy="473075"/>
                          </a:xfrm>
                          <a:prstGeom prst="rect">
                            <a:avLst/>
                          </a:prstGeom>
                          <a:noFill/>
                        </wps:spPr>
                        <wps:txbx>
                          <w:txbxContent>
                            <w:p w14:paraId="0499FBAB"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2A5C04F8" id="Group 26" o:spid="_x0000_s1356"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">
                <v:group id="Group 1648846340" o:spid="_x0000_s135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">
                  <v:shape id="Picture 1551079542" o:spid="_x0000_s135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">
                    <v:imagedata r:id="rId106" o:title="Clock "/>
                  </v:shape>
                  <v:roundrect id="Rectangle: Rounded Corners 619261046" o:spid="_x0000_s135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" fillcolor="#7a8696" strokecolor="#7a8696" strokeweight="1pt">
                    <v:stroke joinstyle="miter"/>
                  </v:roundrect>
                </v:group>
                <v:shape id="TextBox 19" o:spid="_x0000_s1360"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" filled="f" stroked="f">
                  <v:textbox style="mso-fit-shape-to-text:t">
                    <w:txbxContent>
                      <w:p w14:paraId="0499FBAB"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7C8808BD" w14:textId="77777777" w:rsidR="00AF0395" w:rsidRPr="009704A8" w:rsidRDefault="00AF0395" w:rsidP="00AF0395">
      <w:pPr>
        <w:pStyle w:val="ae"/>
        <w:rPr>
          <w:rtl/>
          <w:lang w:bidi="ar-EG"/>
        </w:rPr>
      </w:pPr>
      <w:r w:rsidRPr="009704A8">
        <w:rPr>
          <w:rtl/>
          <w:lang w:bidi="ar-EG"/>
        </w:rPr>
        <w:t>20 دقيقة</w:t>
      </w:r>
    </w:p>
    <w:p w14:paraId="09C436F8" w14:textId="77777777" w:rsidR="00AF0395" w:rsidRPr="008D39CE" w:rsidRDefault="00AF0395" w:rsidP="00AF0395">
      <w:pPr>
        <w:pStyle w:val="ad"/>
      </w:pPr>
      <w:r w:rsidRPr="00853909">
        <w:rPr>
          <w:noProof/>
        </w:rPr>
        <mc:AlternateContent>
          <mc:Choice Requires="wpg">
            <w:drawing>
              <wp:inline distT="0" distB="0" distL="0" distR="0" wp14:anchorId="110A56A9" wp14:editId="54AB56DA">
                <wp:extent cx="4435062" cy="545009"/>
                <wp:effectExtent l="0" t="0" r="3810" b="26670"/>
                <wp:docPr id="156529930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349129949" name="Picture 1349129949"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46"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711" name="TextBox 23"/>
                        <wps:cNvSpPr txBox="1"/>
                        <wps:spPr>
                          <a:xfrm>
                            <a:off x="0" y="64265"/>
                            <a:ext cx="3600450" cy="473075"/>
                          </a:xfrm>
                          <a:prstGeom prst="rect">
                            <a:avLst/>
                          </a:prstGeom>
                          <a:noFill/>
                        </wps:spPr>
                        <wps:txbx>
                          <w:txbxContent>
                            <w:p w14:paraId="38F2F51E"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110A56A9" id="Group 28" o:spid="_x0000_s136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">
                <v:shape id="Picture 1349129949" o:spid="_x0000_s136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">
                  <v:imagedata r:id="rId108" o:title="Goal "/>
                </v:shape>
                <v:roundrect id="Rectangle: Rounded Corners 968432746" o:spid="_x0000_s136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" fillcolor="#7a8696" strokecolor="#7a8696" strokeweight="1pt">
                  <v:stroke joinstyle="miter"/>
                </v:roundrect>
                <v:shape id="TextBox 23" o:spid="_x0000_s1364"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" filled="f" stroked="f">
                  <v:textbox style="mso-fit-shape-to-text:t">
                    <w:txbxContent>
                      <w:p w14:paraId="38F2F51E" w14:textId="77777777" w:rsidR="00AF0395" w:rsidRPr="00280E55" w:rsidRDefault="00AF0395" w:rsidP="00AF039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87CD2DA" w14:textId="77777777" w:rsidR="00582C17" w:rsidRPr="00582C17" w:rsidRDefault="00582C17" w:rsidP="002467E8">
      <w:pPr>
        <w:pStyle w:val="ae"/>
        <w:numPr>
          <w:ilvl w:val="0"/>
          <w:numId w:val="9"/>
        </w:numPr>
        <w:rPr>
          <w:rtl/>
        </w:rPr>
      </w:pPr>
      <w:r w:rsidRPr="00582C17">
        <w:rPr>
          <w:rtl/>
        </w:rPr>
        <w:t xml:space="preserve">التعرف على التحديات التي تواجه المؤسسات في سبيل تحقيق الاستدامة </w:t>
      </w:r>
    </w:p>
    <w:p w14:paraId="47B1EA3C" w14:textId="77777777" w:rsidR="00582C17" w:rsidRPr="00582C17" w:rsidRDefault="00582C17" w:rsidP="002467E8">
      <w:pPr>
        <w:pStyle w:val="ae"/>
        <w:numPr>
          <w:ilvl w:val="0"/>
          <w:numId w:val="9"/>
        </w:numPr>
        <w:rPr>
          <w:rtl/>
        </w:rPr>
      </w:pPr>
      <w:r w:rsidRPr="00582C17">
        <w:rPr>
          <w:rtl/>
        </w:rPr>
        <w:t>استكشاف الفرص المتاحة لتحويل التحديات الى فرص</w:t>
      </w:r>
    </w:p>
    <w:p w14:paraId="725EDF6E" w14:textId="77777777" w:rsidR="00582C17" w:rsidRPr="00582C17" w:rsidRDefault="00582C17" w:rsidP="002467E8">
      <w:pPr>
        <w:pStyle w:val="ae"/>
        <w:numPr>
          <w:ilvl w:val="0"/>
          <w:numId w:val="9"/>
        </w:numPr>
        <w:rPr>
          <w:rtl/>
        </w:rPr>
      </w:pPr>
      <w:r w:rsidRPr="00582C17">
        <w:rPr>
          <w:rtl/>
        </w:rPr>
        <w:t>تبادل الخبرات والافكار لإيجاد حلول مشتركة</w:t>
      </w:r>
    </w:p>
    <w:p w14:paraId="1BBE9ECE" w14:textId="2F8EC858" w:rsidR="00171C55" w:rsidRPr="00171C55" w:rsidRDefault="009A1C3E" w:rsidP="009A1C3E">
      <w:pPr>
        <w:pStyle w:val="ad"/>
        <w:ind w:left="-897"/>
        <w:jc w:val="center"/>
        <w:rPr>
          <w:rFonts w:cs="GE Dinar Two Medium"/>
          <w:sz w:val="26"/>
          <w:szCs w:val="26"/>
        </w:rPr>
      </w:pPr>
      <w:r>
        <w:rPr>
          <w:noProof/>
        </w:rPr>
        <w:lastRenderedPageBreak/>
        <mc:AlternateContent>
          <mc:Choice Requires="wps">
            <w:drawing>
              <wp:inline distT="0" distB="0" distL="0" distR="0" wp14:anchorId="13A89CE8" wp14:editId="6B0FD28C">
                <wp:extent cx="6791960" cy="7219950"/>
                <wp:effectExtent l="0" t="0" r="27940" b="19050"/>
                <wp:docPr id="173823844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219950"/>
                        </a:xfrm>
                        <a:prstGeom prst="roundRect">
                          <a:avLst>
                            <a:gd name="adj" fmla="val 16667"/>
                          </a:avLst>
                        </a:prstGeom>
                        <a:solidFill>
                          <a:srgbClr val="EAF4E4"/>
                        </a:solidFill>
                        <a:ln w="12700">
                          <a:solidFill>
                            <a:schemeClr val="accent6"/>
                          </a:solidFill>
                          <a:miter lim="800000"/>
                          <a:headEnd/>
                          <a:tailEnd/>
                        </a:ln>
                      </wps:spPr>
                      <wps:txbx>
                        <w:txbxContent>
                          <w:p w14:paraId="6D74E91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1E85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F256E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FBE83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08E7E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CB4E21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52FC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A21A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F2AD3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EACA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61B63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98157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37BC2E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F107D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C76A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609DF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097F03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E6E9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A9570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7BBD3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16F0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22971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0A1FA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56DE1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777BA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D036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C59FC2"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3A89CE8" id="_x0000_s1365" style="width:534.8pt;height:5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" fillcolor="#eaf4e4" strokecolor="#70ad47 [3209]" strokeweight="1pt">
                <v:stroke joinstyle="miter"/>
                <v:textbox inset="0,3mm,0">
                  <w:txbxContent>
                    <w:p w14:paraId="6D74E91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1E85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F256E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FBE83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08E7E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CB4E21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52FC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A21A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F2AD3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EACA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61B63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98157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37BC2E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F107D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C76A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609DF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097F03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E6E9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A9570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7BBD3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16F0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22971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0A1FA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56DE1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777BA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D036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C59FC2" w14:textId="77777777" w:rsidR="009A1C3E" w:rsidRDefault="009A1C3E" w:rsidP="009A1C3E">
                      <w:pPr>
                        <w:jc w:val="center"/>
                        <w:rPr>
                          <w:sz w:val="22"/>
                          <w:szCs w:val="28"/>
                          <w:rtl/>
                          <w:lang w:bidi="ar-SY"/>
                        </w:rPr>
                      </w:pPr>
                    </w:p>
                  </w:txbxContent>
                </v:textbox>
                <w10:anchorlock/>
              </v:roundrect>
            </w:pict>
          </mc:Fallback>
        </mc:AlternateContent>
      </w:r>
    </w:p>
    <w:p w14:paraId="0F0A4A12" w14:textId="77777777" w:rsidR="00AF0395" w:rsidRPr="009704A8" w:rsidRDefault="00AF0395" w:rsidP="00AF0395">
      <w:pPr>
        <w:pStyle w:val="ad"/>
        <w:bidi w:val="0"/>
        <w:jc w:val="center"/>
        <w:rPr>
          <w:rFonts w:cs="GE Dinar Two Medium"/>
          <w:sz w:val="26"/>
          <w:szCs w:val="26"/>
        </w:rPr>
      </w:pPr>
      <w:r>
        <w:rPr>
          <w:noProof/>
        </w:rPr>
        <w:drawing>
          <wp:inline distT="0" distB="0" distL="0" distR="0" wp14:anchorId="2B6FC23F" wp14:editId="797BAC25">
            <wp:extent cx="1563370" cy="1219600"/>
            <wp:effectExtent l="0" t="0" r="0" b="0"/>
            <wp:docPr id="1135394886" name="Picture 113539488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9"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446C6B18" w14:textId="0CB437EE" w:rsidR="00246B93" w:rsidRPr="00C518B5" w:rsidRDefault="00246B93" w:rsidP="00171C55">
      <w:pPr>
        <w:pageBreakBefore/>
      </w:pPr>
      <w:r w:rsidRPr="002A078C">
        <w:rPr>
          <w:rFonts w:ascii="Sakkal Majalla" w:hAnsi="Sakkal Majalla"/>
          <w:noProof/>
          <w:color w:val="002060"/>
          <w:sz w:val="34"/>
          <w:lang w:bidi="ar-SY"/>
        </w:rPr>
        <w:lastRenderedPageBreak/>
        <mc:AlternateContent>
          <mc:Choice Requires="wpg">
            <w:drawing>
              <wp:inline distT="0" distB="0" distL="0" distR="0" wp14:anchorId="78D26347" wp14:editId="23D81B44">
                <wp:extent cx="5731510" cy="895350"/>
                <wp:effectExtent l="0" t="0" r="21590" b="19050"/>
                <wp:docPr id="7249770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343166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5384028" name="مجموعة 39"/>
                        <wpg:cNvGrpSpPr/>
                        <wpg:grpSpPr>
                          <a:xfrm>
                            <a:off x="0" y="0"/>
                            <a:ext cx="5731510" cy="895350"/>
                            <a:chOff x="0" y="0"/>
                            <a:chExt cx="5878196" cy="918845"/>
                          </a:xfrm>
                        </wpg:grpSpPr>
                        <wpg:grpSp>
                          <wpg:cNvPr id="846574485" name="مجموعة 40"/>
                          <wpg:cNvGrpSpPr/>
                          <wpg:grpSpPr>
                            <a:xfrm>
                              <a:off x="0" y="0"/>
                              <a:ext cx="5878196" cy="918845"/>
                              <a:chOff x="0" y="0"/>
                              <a:chExt cx="6240348" cy="919070"/>
                            </a:xfrm>
                          </wpg:grpSpPr>
                          <wpg:grpSp>
                            <wpg:cNvPr id="1094938720" name="مجموعة 41"/>
                            <wpg:cNvGrpSpPr/>
                            <wpg:grpSpPr>
                              <a:xfrm>
                                <a:off x="0" y="169208"/>
                                <a:ext cx="5433072" cy="580613"/>
                                <a:chOff x="0" y="169208"/>
                                <a:chExt cx="5433072" cy="580613"/>
                              </a:xfrm>
                            </wpg:grpSpPr>
                            <wps:wsp>
                              <wps:cNvPr id="13340099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434173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124008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3572505" name="مربع نص 41"/>
                          <wps:cNvSpPr txBox="1"/>
                          <wps:spPr>
                            <a:xfrm>
                              <a:off x="204484" y="257055"/>
                              <a:ext cx="4616071" cy="387740"/>
                            </a:xfrm>
                            <a:prstGeom prst="rect">
                              <a:avLst/>
                            </a:prstGeom>
                            <a:noFill/>
                          </wps:spPr>
                          <wps:txbx>
                            <w:txbxContent>
                              <w:p w14:paraId="05AABD79" w14:textId="7C4BFF5F"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المعايير والمبادئ الأساسية للقيادة الاستراتيجية المستدامة</w:t>
                                </w:r>
                              </w:p>
                            </w:txbxContent>
                          </wps:txbx>
                          <wps:bodyPr wrap="square" rtlCol="1">
                            <a:spAutoFit/>
                          </wps:bodyPr>
                        </wps:wsp>
                      </wpg:grpSp>
                    </wpg:wgp>
                  </a:graphicData>
                </a:graphic>
              </wp:inline>
            </w:drawing>
          </mc:Choice>
          <mc:Fallback>
            <w:pict>
              <v:group w14:anchorId="78D26347" id="_x0000_s136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mCiMvogcAALk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36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">
                  <v:imagedata r:id="rId61" o:title=""/>
                </v:shape>
                <v:group id="مجموعة 39" o:spid="_x0000_s13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">
                  <v:group id="مجموعة 40" o:spid="_x0000_s13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">
                    <v:group id="مجموعة 41" o:spid="_x0000_s13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">
                      <v:shape id="شكل حر 42" o:spid="_x0000_s13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" fillcolor="#168489" stroked="f" strokeweight="1pt">
                        <v:stroke joinstyle="miter"/>
                      </v:roundrect>
                    </v:group>
                    <v:oval id="شكل بيضاوي 44" o:spid="_x0000_s13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" filled="f" strokecolor="#a5a5a5 [2092]" strokeweight="1pt">
                      <v:stroke joinstyle="miter"/>
                    </v:oval>
                  </v:group>
                  <v:shape id="مربع نص 41" o:spid="_x0000_s137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" filled="f" stroked="f">
                    <v:textbox style="mso-fit-shape-to-text:t">
                      <w:txbxContent>
                        <w:p w14:paraId="05AABD79" w14:textId="7C4BFF5F"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المعايير والمبادئ الأساسية للقيادة الاستراتيجية المستدامة</w:t>
                          </w:r>
                        </w:p>
                      </w:txbxContent>
                    </v:textbox>
                  </v:shape>
                </v:group>
                <w10:anchorlock/>
              </v:group>
            </w:pict>
          </mc:Fallback>
        </mc:AlternateContent>
      </w:r>
    </w:p>
    <w:p w14:paraId="7CBBCEDF" w14:textId="77777777" w:rsidR="00246B93" w:rsidRDefault="00246B93" w:rsidP="00246B93">
      <w:pPr>
        <w:rPr>
          <w:rtl/>
        </w:rPr>
      </w:pPr>
      <w:r>
        <w:t>هناك عدة معايير ومبادئ أساسية لل</w:t>
      </w:r>
      <w:hyperlink r:id="rId305">
        <w:r>
          <w:rPr>
            <w:color w:val="0000FF"/>
            <w:u w:val="single"/>
          </w:rPr>
          <w:t>قيادة</w:t>
        </w:r>
      </w:hyperlink>
      <w:r>
        <w:t xml:space="preserve"> الاستراتيجية المستدامة، ومن أبرزها:</w:t>
      </w:r>
    </w:p>
    <w:p w14:paraId="7AA1034F" w14:textId="0717DD52" w:rsidR="00171C55" w:rsidRDefault="00171C55" w:rsidP="00171C55">
      <w:r w:rsidRPr="00171C55">
        <w:rPr>
          <w:noProof/>
        </w:rPr>
        <mc:AlternateContent>
          <mc:Choice Requires="wpg">
            <w:drawing>
              <wp:inline distT="0" distB="0" distL="0" distR="0" wp14:anchorId="39925806" wp14:editId="69DD2221">
                <wp:extent cx="5716904" cy="1750264"/>
                <wp:effectExtent l="0" t="0" r="0" b="2540"/>
                <wp:docPr id="757734300" name="Group 155"/>
                <wp:cNvGraphicFramePr/>
                <a:graphic xmlns:a="http://schemas.openxmlformats.org/drawingml/2006/main">
                  <a:graphicData uri="http://schemas.microsoft.com/office/word/2010/wordprocessingGroup">
                    <wpg:wgp>
                      <wpg:cNvGrpSpPr/>
                      <wpg:grpSpPr>
                        <a:xfrm>
                          <a:off x="0" y="0"/>
                          <a:ext cx="5716904" cy="1750264"/>
                          <a:chOff x="0" y="0"/>
                          <a:chExt cx="5716904" cy="1750264"/>
                        </a:xfrm>
                      </wpg:grpSpPr>
                      <wpg:grpSp>
                        <wpg:cNvPr id="2088001747" name="Group 2088001747"/>
                        <wpg:cNvGrpSpPr/>
                        <wpg:grpSpPr>
                          <a:xfrm>
                            <a:off x="0" y="1259426"/>
                            <a:ext cx="2829709" cy="490838"/>
                            <a:chOff x="0" y="1259426"/>
                            <a:chExt cx="3776854" cy="655129"/>
                          </a:xfrm>
                        </wpg:grpSpPr>
                        <wpg:grpSp>
                          <wpg:cNvPr id="481887905" name="Group 481887905"/>
                          <wpg:cNvGrpSpPr/>
                          <wpg:grpSpPr>
                            <a:xfrm>
                              <a:off x="0" y="1259426"/>
                              <a:ext cx="3776854" cy="655129"/>
                              <a:chOff x="0" y="1259426"/>
                              <a:chExt cx="4538250" cy="787200"/>
                            </a:xfrm>
                          </wpg:grpSpPr>
                          <wpg:grpSp>
                            <wpg:cNvPr id="1545085498" name="Group 1545085498"/>
                            <wpg:cNvGrpSpPr/>
                            <wpg:grpSpPr>
                              <a:xfrm>
                                <a:off x="0" y="1259426"/>
                                <a:ext cx="4538250" cy="787200"/>
                                <a:chOff x="0" y="1259426"/>
                                <a:chExt cx="4538250" cy="787200"/>
                              </a:xfrm>
                            </wpg:grpSpPr>
                            <wps:wsp>
                              <wps:cNvPr id="764656232" name="Rectangle 764656232"/>
                              <wps:cNvSpPr/>
                              <wps:spPr>
                                <a:xfrm>
                                  <a:off x="357533" y="1259426"/>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4762180" name="Freeform: Shape 444762180"/>
                              <wps:cNvSpPr/>
                              <wps:spPr>
                                <a:xfrm>
                                  <a:off x="0" y="1259426"/>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1768575" name="Straight Connector 2021768575"/>
                            <wps:cNvCnPr>
                              <a:cxnSpLocks/>
                            </wps:cNvCnPr>
                            <wps:spPr>
                              <a:xfrm>
                                <a:off x="3853581" y="1393984"/>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92041031" name="مربع نص 257"/>
                          <wps:cNvSpPr txBox="1"/>
                          <wps:spPr>
                            <a:xfrm>
                              <a:off x="89808" y="1294133"/>
                              <a:ext cx="692614" cy="540912"/>
                            </a:xfrm>
                            <a:prstGeom prst="rect">
                              <a:avLst/>
                            </a:prstGeom>
                            <a:noFill/>
                          </wps:spPr>
                          <wps:txbx>
                            <w:txbxContent>
                              <w:p w14:paraId="28B43FF7"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wps:txbx>
                          <wps:bodyPr wrap="square">
                            <a:noAutofit/>
                          </wps:bodyPr>
                        </wps:wsp>
                        <wps:wsp>
                          <wps:cNvPr id="170853919" name="مربع نص 257"/>
                          <wps:cNvSpPr txBox="1"/>
                          <wps:spPr>
                            <a:xfrm>
                              <a:off x="1104767" y="1307557"/>
                              <a:ext cx="2036442" cy="558866"/>
                            </a:xfrm>
                            <a:prstGeom prst="rect">
                              <a:avLst/>
                            </a:prstGeom>
                            <a:noFill/>
                          </wps:spPr>
                          <wps:txbx>
                            <w:txbxContent>
                              <w:p w14:paraId="26069F8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التعاون والشراكات</w:t>
                                </w:r>
                              </w:p>
                            </w:txbxContent>
                          </wps:txbx>
                          <wps:bodyPr wrap="square">
                            <a:noAutofit/>
                          </wps:bodyPr>
                        </wps:wsp>
                      </wpg:grpSp>
                      <wpg:grpSp>
                        <wpg:cNvPr id="89082037" name="Group 89082037"/>
                        <wpg:cNvGrpSpPr/>
                        <wpg:grpSpPr>
                          <a:xfrm flipH="1">
                            <a:off x="2887195" y="1253517"/>
                            <a:ext cx="2829709" cy="490837"/>
                            <a:chOff x="2887195" y="1253517"/>
                            <a:chExt cx="3776854" cy="655129"/>
                          </a:xfrm>
                        </wpg:grpSpPr>
                        <wpg:grpSp>
                          <wpg:cNvPr id="280634129" name="Group 280634129"/>
                          <wpg:cNvGrpSpPr/>
                          <wpg:grpSpPr>
                            <a:xfrm>
                              <a:off x="2887195" y="1253517"/>
                              <a:ext cx="3776854" cy="655129"/>
                              <a:chOff x="2887195" y="1253517"/>
                              <a:chExt cx="4538250" cy="787200"/>
                            </a:xfrm>
                          </wpg:grpSpPr>
                          <wpg:grpSp>
                            <wpg:cNvPr id="24383952" name="Group 24383952"/>
                            <wpg:cNvGrpSpPr/>
                            <wpg:grpSpPr>
                              <a:xfrm>
                                <a:off x="2887195" y="1253517"/>
                                <a:ext cx="4538250" cy="787200"/>
                                <a:chOff x="2887195" y="1253517"/>
                                <a:chExt cx="4538250" cy="787200"/>
                              </a:xfrm>
                            </wpg:grpSpPr>
                            <wps:wsp>
                              <wps:cNvPr id="650651705" name="Rectangle 650651705"/>
                              <wps:cNvSpPr/>
                              <wps:spPr>
                                <a:xfrm>
                                  <a:off x="3244728" y="1253517"/>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969594" name="Freeform: Shape 514969594"/>
                              <wps:cNvSpPr/>
                              <wps:spPr>
                                <a:xfrm>
                                  <a:off x="2887195" y="1253517"/>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857910046" name="Straight Connector 1857910046"/>
                            <wps:cNvCnPr>
                              <a:cxnSpLocks/>
                            </wps:cNvCnPr>
                            <wps:spPr>
                              <a:xfrm>
                                <a:off x="6740776" y="1388075"/>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818225155" name="مربع نص 257"/>
                          <wps:cNvSpPr txBox="1"/>
                          <wps:spPr>
                            <a:xfrm>
                              <a:off x="2976952" y="1288224"/>
                              <a:ext cx="692614" cy="540913"/>
                            </a:xfrm>
                            <a:prstGeom prst="rect">
                              <a:avLst/>
                            </a:prstGeom>
                            <a:noFill/>
                          </wps:spPr>
                          <wps:txbx>
                            <w:txbxContent>
                              <w:p w14:paraId="6722CBB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wps:txbx>
                          <wps:bodyPr wrap="square">
                            <a:noAutofit/>
                          </wps:bodyPr>
                        </wps:wsp>
                        <wps:wsp>
                          <wps:cNvPr id="1311912178" name="مربع نص 257"/>
                          <wps:cNvSpPr txBox="1"/>
                          <wps:spPr>
                            <a:xfrm>
                              <a:off x="3897414" y="1365498"/>
                              <a:ext cx="2351495" cy="541879"/>
                            </a:xfrm>
                            <a:prstGeom prst="rect">
                              <a:avLst/>
                            </a:prstGeom>
                            <a:noFill/>
                          </wps:spPr>
                          <wps:txbx>
                            <w:txbxContent>
                              <w:p w14:paraId="3CEF1FBA"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الشفافية والمساءلة</w:t>
                                </w:r>
                              </w:p>
                            </w:txbxContent>
                          </wps:txbx>
                          <wps:bodyPr wrap="square">
                            <a:noAutofit/>
                          </wps:bodyPr>
                        </wps:wsp>
                      </wpg:grpSp>
                      <wpg:grpSp>
                        <wpg:cNvPr id="1918631766" name="Group 1918631766"/>
                        <wpg:cNvGrpSpPr/>
                        <wpg:grpSpPr>
                          <a:xfrm>
                            <a:off x="0" y="625403"/>
                            <a:ext cx="2829709" cy="490837"/>
                            <a:chOff x="0" y="625403"/>
                            <a:chExt cx="3776854" cy="655129"/>
                          </a:xfrm>
                        </wpg:grpSpPr>
                        <wpg:grpSp>
                          <wpg:cNvPr id="941430243" name="Group 941430243"/>
                          <wpg:cNvGrpSpPr/>
                          <wpg:grpSpPr>
                            <a:xfrm>
                              <a:off x="0" y="625403"/>
                              <a:ext cx="3776854" cy="655129"/>
                              <a:chOff x="0" y="625403"/>
                              <a:chExt cx="4538250" cy="787200"/>
                            </a:xfrm>
                          </wpg:grpSpPr>
                          <wpg:grpSp>
                            <wpg:cNvPr id="143718381" name="Group 143718381"/>
                            <wpg:cNvGrpSpPr/>
                            <wpg:grpSpPr>
                              <a:xfrm>
                                <a:off x="0" y="625403"/>
                                <a:ext cx="4538250" cy="787200"/>
                                <a:chOff x="0" y="625403"/>
                                <a:chExt cx="4538250" cy="787200"/>
                              </a:xfrm>
                            </wpg:grpSpPr>
                            <wps:wsp>
                              <wps:cNvPr id="293490178" name="Rectangle 293490178"/>
                              <wps:cNvSpPr/>
                              <wps:spPr>
                                <a:xfrm>
                                  <a:off x="357533" y="625403"/>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7839415" name="Freeform: Shape 1927839415"/>
                              <wps:cNvSpPr/>
                              <wps:spPr>
                                <a:xfrm>
                                  <a:off x="0" y="625403"/>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67227517" name="Straight Connector 1067227517"/>
                            <wps:cNvCnPr>
                              <a:cxnSpLocks/>
                            </wps:cNvCnPr>
                            <wps:spPr>
                              <a:xfrm>
                                <a:off x="3853581" y="759961"/>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748691392" name="مربع نص 257"/>
                          <wps:cNvSpPr txBox="1"/>
                          <wps:spPr>
                            <a:xfrm>
                              <a:off x="89808" y="660130"/>
                              <a:ext cx="692614" cy="540914"/>
                            </a:xfrm>
                            <a:prstGeom prst="rect">
                              <a:avLst/>
                            </a:prstGeom>
                            <a:noFill/>
                          </wps:spPr>
                          <wps:txbx>
                            <w:txbxContent>
                              <w:p w14:paraId="3CA0E508"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wps:txbx>
                          <wps:bodyPr wrap="square">
                            <a:noAutofit/>
                          </wps:bodyPr>
                        </wps:wsp>
                        <wps:wsp>
                          <wps:cNvPr id="470884507" name="مربع نص 257"/>
                          <wps:cNvSpPr txBox="1"/>
                          <wps:spPr>
                            <a:xfrm>
                              <a:off x="1205857" y="660782"/>
                              <a:ext cx="1995220" cy="498379"/>
                            </a:xfrm>
                            <a:prstGeom prst="rect">
                              <a:avLst/>
                            </a:prstGeom>
                            <a:noFill/>
                          </wps:spPr>
                          <wps:txbx>
                            <w:txbxContent>
                              <w:p w14:paraId="037F422C"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المرونة والتكيف</w:t>
                                </w:r>
                              </w:p>
                            </w:txbxContent>
                          </wps:txbx>
                          <wps:bodyPr wrap="square">
                            <a:noAutofit/>
                          </wps:bodyPr>
                        </wps:wsp>
                      </wpg:grpSp>
                      <wpg:grpSp>
                        <wpg:cNvPr id="1090243196" name="Group 1090243196"/>
                        <wpg:cNvGrpSpPr/>
                        <wpg:grpSpPr>
                          <a:xfrm flipH="1">
                            <a:off x="2887195" y="632800"/>
                            <a:ext cx="2829709" cy="545722"/>
                            <a:chOff x="2887195" y="632800"/>
                            <a:chExt cx="3776854" cy="728384"/>
                          </a:xfrm>
                        </wpg:grpSpPr>
                        <wpg:grpSp>
                          <wpg:cNvPr id="918872599" name="Group 918872599"/>
                          <wpg:cNvGrpSpPr/>
                          <wpg:grpSpPr>
                            <a:xfrm>
                              <a:off x="2887195" y="632800"/>
                              <a:ext cx="3776854" cy="655129"/>
                              <a:chOff x="2887195" y="632800"/>
                              <a:chExt cx="4538250" cy="787200"/>
                            </a:xfrm>
                          </wpg:grpSpPr>
                          <wpg:grpSp>
                            <wpg:cNvPr id="808792771" name="Group 808792771"/>
                            <wpg:cNvGrpSpPr/>
                            <wpg:grpSpPr>
                              <a:xfrm>
                                <a:off x="2887195" y="632800"/>
                                <a:ext cx="4538250" cy="787200"/>
                                <a:chOff x="2887195" y="632800"/>
                                <a:chExt cx="4538250" cy="787200"/>
                              </a:xfrm>
                            </wpg:grpSpPr>
                            <wps:wsp>
                              <wps:cNvPr id="781788793" name="Rectangle 781788793"/>
                              <wps:cNvSpPr/>
                              <wps:spPr>
                                <a:xfrm>
                                  <a:off x="3244728" y="63280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4038127" name="Freeform: Shape 1874038127"/>
                              <wps:cNvSpPr/>
                              <wps:spPr>
                                <a:xfrm>
                                  <a:off x="2887195" y="63280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73839556" name="Straight Connector 1673839556"/>
                            <wps:cNvCnPr>
                              <a:cxnSpLocks/>
                            </wps:cNvCnPr>
                            <wps:spPr>
                              <a:xfrm>
                                <a:off x="6740776" y="7673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237443422" name="مربع نص 257"/>
                          <wps:cNvSpPr txBox="1"/>
                          <wps:spPr>
                            <a:xfrm>
                              <a:off x="2976952" y="667527"/>
                              <a:ext cx="692614" cy="540914"/>
                            </a:xfrm>
                            <a:prstGeom prst="rect">
                              <a:avLst/>
                            </a:prstGeom>
                            <a:noFill/>
                          </wps:spPr>
                          <wps:txbx>
                            <w:txbxContent>
                              <w:p w14:paraId="441A326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wps:txbx>
                          <wps:bodyPr wrap="square">
                            <a:noAutofit/>
                          </wps:bodyPr>
                        </wps:wsp>
                        <wps:wsp>
                          <wps:cNvPr id="1164318977" name="مربع نص 257"/>
                          <wps:cNvSpPr txBox="1"/>
                          <wps:spPr>
                            <a:xfrm>
                              <a:off x="3786336" y="670367"/>
                              <a:ext cx="2449031" cy="690817"/>
                            </a:xfrm>
                            <a:prstGeom prst="rect">
                              <a:avLst/>
                            </a:prstGeom>
                            <a:noFill/>
                          </wps:spPr>
                          <wps:txbx>
                            <w:txbxContent>
                              <w:p w14:paraId="3C0D7263"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التطوير المستمر للقدرات</w:t>
                                </w:r>
                              </w:p>
                            </w:txbxContent>
                          </wps:txbx>
                          <wps:bodyPr wrap="square">
                            <a:noAutofit/>
                          </wps:bodyPr>
                        </wps:wsp>
                      </wpg:grpSp>
                      <wpg:grpSp>
                        <wpg:cNvPr id="195701674" name="Group 195701674"/>
                        <wpg:cNvGrpSpPr/>
                        <wpg:grpSpPr>
                          <a:xfrm>
                            <a:off x="0" y="0"/>
                            <a:ext cx="2829709" cy="533353"/>
                            <a:chOff x="0" y="0"/>
                            <a:chExt cx="3776854" cy="711874"/>
                          </a:xfrm>
                        </wpg:grpSpPr>
                        <wpg:grpSp>
                          <wpg:cNvPr id="1538910550" name="Group 1538910550"/>
                          <wpg:cNvGrpSpPr/>
                          <wpg:grpSpPr>
                            <a:xfrm>
                              <a:off x="0" y="0"/>
                              <a:ext cx="3776854" cy="655129"/>
                              <a:chOff x="0" y="0"/>
                              <a:chExt cx="4538250" cy="787200"/>
                            </a:xfrm>
                          </wpg:grpSpPr>
                          <wpg:grpSp>
                            <wpg:cNvPr id="620177645" name="Group 620177645"/>
                            <wpg:cNvGrpSpPr/>
                            <wpg:grpSpPr>
                              <a:xfrm>
                                <a:off x="0" y="0"/>
                                <a:ext cx="4538250" cy="787200"/>
                                <a:chOff x="0" y="0"/>
                                <a:chExt cx="4538250" cy="787200"/>
                              </a:xfrm>
                            </wpg:grpSpPr>
                            <wps:wsp>
                              <wps:cNvPr id="902219768" name="Rectangle 902219768"/>
                              <wps:cNvSpPr/>
                              <wps:spPr>
                                <a:xfrm>
                                  <a:off x="357533"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9488697" name="Freeform: Shape 1389488697"/>
                              <wps:cNvSpPr/>
                              <wps:spPr>
                                <a:xfrm>
                                  <a:off x="0"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28502215" name="Straight Connector 1328502215"/>
                            <wps:cNvCnPr>
                              <a:cxnSpLocks/>
                            </wps:cNvCnPr>
                            <wps:spPr>
                              <a:xfrm>
                                <a:off x="3853581"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549639507" name="مربع نص 257"/>
                          <wps:cNvSpPr txBox="1"/>
                          <wps:spPr>
                            <a:xfrm>
                              <a:off x="89808" y="34748"/>
                              <a:ext cx="692614" cy="540913"/>
                            </a:xfrm>
                            <a:prstGeom prst="rect">
                              <a:avLst/>
                            </a:prstGeom>
                            <a:noFill/>
                          </wps:spPr>
                          <wps:txbx>
                            <w:txbxContent>
                              <w:p w14:paraId="6AEA244B"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wps:txbx>
                          <wps:bodyPr wrap="square">
                            <a:noAutofit/>
                          </wps:bodyPr>
                        </wps:wsp>
                        <wps:wsp>
                          <wps:cNvPr id="576634908" name="مربع نص 257"/>
                          <wps:cNvSpPr txBox="1"/>
                          <wps:spPr>
                            <a:xfrm>
                              <a:off x="1126482" y="47324"/>
                              <a:ext cx="1931442" cy="664550"/>
                            </a:xfrm>
                            <a:prstGeom prst="rect">
                              <a:avLst/>
                            </a:prstGeom>
                            <a:noFill/>
                          </wps:spPr>
                          <wps:txbx>
                            <w:txbxContent>
                              <w:p w14:paraId="337F336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التركيز على الاستدامة</w:t>
                                </w:r>
                              </w:p>
                            </w:txbxContent>
                          </wps:txbx>
                          <wps:bodyPr wrap="square">
                            <a:noAutofit/>
                          </wps:bodyPr>
                        </wps:wsp>
                      </wpg:grpSp>
                      <wpg:grpSp>
                        <wpg:cNvPr id="1275439085" name="Group 1275439085"/>
                        <wpg:cNvGrpSpPr/>
                        <wpg:grpSpPr>
                          <a:xfrm flipH="1">
                            <a:off x="2887195" y="0"/>
                            <a:ext cx="2829709" cy="490837"/>
                            <a:chOff x="2887195" y="0"/>
                            <a:chExt cx="3776854" cy="655129"/>
                          </a:xfrm>
                        </wpg:grpSpPr>
                        <wpg:grpSp>
                          <wpg:cNvPr id="411133200" name="Group 411133200"/>
                          <wpg:cNvGrpSpPr/>
                          <wpg:grpSpPr>
                            <a:xfrm>
                              <a:off x="2887195" y="0"/>
                              <a:ext cx="3776854" cy="655129"/>
                              <a:chOff x="2887195" y="0"/>
                              <a:chExt cx="4538250" cy="787200"/>
                            </a:xfrm>
                          </wpg:grpSpPr>
                          <wpg:grpSp>
                            <wpg:cNvPr id="2033201056" name="Group 2033201056"/>
                            <wpg:cNvGrpSpPr/>
                            <wpg:grpSpPr>
                              <a:xfrm>
                                <a:off x="2887195" y="0"/>
                                <a:ext cx="4538250" cy="787200"/>
                                <a:chOff x="2887195" y="0"/>
                                <a:chExt cx="4538250" cy="787200"/>
                              </a:xfrm>
                            </wpg:grpSpPr>
                            <wps:wsp>
                              <wps:cNvPr id="2138326392" name="Rectangle 2138326392"/>
                              <wps:cNvSpPr/>
                              <wps:spPr>
                                <a:xfrm>
                                  <a:off x="3244728"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4605599" name="Freeform: Shape 1484605599"/>
                              <wps:cNvSpPr/>
                              <wps:spPr>
                                <a:xfrm>
                                  <a:off x="2887195"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62642575" name="Straight Connector 1962642575"/>
                            <wps:cNvCnPr>
                              <a:cxnSpLocks/>
                            </wps:cNvCnPr>
                            <wps:spPr>
                              <a:xfrm>
                                <a:off x="6740776"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181754333" name="مربع نص 257"/>
                          <wps:cNvSpPr txBox="1"/>
                          <wps:spPr>
                            <a:xfrm>
                              <a:off x="2976952" y="34748"/>
                              <a:ext cx="692614" cy="540912"/>
                            </a:xfrm>
                            <a:prstGeom prst="rect">
                              <a:avLst/>
                            </a:prstGeom>
                            <a:noFill/>
                          </wps:spPr>
                          <wps:txbx>
                            <w:txbxContent>
                              <w:p w14:paraId="31E3CE76" w14:textId="77777777" w:rsidR="00171C55" w:rsidRDefault="00171C55" w:rsidP="00171C55">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wps:txbx>
                          <wps:bodyPr wrap="square">
                            <a:noAutofit/>
                          </wps:bodyPr>
                        </wps:wsp>
                        <wps:wsp>
                          <wps:cNvPr id="462181159" name="مربع نص 257"/>
                          <wps:cNvSpPr txBox="1"/>
                          <wps:spPr>
                            <a:xfrm>
                              <a:off x="3897414" y="57166"/>
                              <a:ext cx="2226875" cy="466256"/>
                            </a:xfrm>
                            <a:prstGeom prst="rect">
                              <a:avLst/>
                            </a:prstGeom>
                            <a:noFill/>
                          </wps:spPr>
                          <wps:txbx>
                            <w:txbxContent>
                              <w:p w14:paraId="0B7448C1"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الرؤية الطويلة الأمد</w:t>
                                </w:r>
                              </w:p>
                            </w:txbxContent>
                          </wps:txbx>
                          <wps:bodyPr wrap="square">
                            <a:noAutofit/>
                          </wps:bodyPr>
                        </wps:wsp>
                      </wpg:grpSp>
                      <pic:pic xmlns:pic="http://schemas.openxmlformats.org/drawingml/2006/picture">
                        <pic:nvPicPr>
                          <pic:cNvPr id="1504432554" name="Graphic 48" descr="Handshake with solid fill"/>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2398064" y="1334751"/>
                            <a:ext cx="379452" cy="379452"/>
                          </a:xfrm>
                          <a:prstGeom prst="rect">
                            <a:avLst/>
                          </a:prstGeom>
                        </pic:spPr>
                      </pic:pic>
                      <pic:pic xmlns:pic="http://schemas.openxmlformats.org/drawingml/2006/picture">
                        <pic:nvPicPr>
                          <pic:cNvPr id="419382161" name="Graphic 21" descr="Group brainstorm with solid fill"/>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2424104" y="28753"/>
                            <a:ext cx="403257" cy="403007"/>
                          </a:xfrm>
                          <a:prstGeom prst="rect">
                            <a:avLst/>
                          </a:prstGeom>
                        </pic:spPr>
                      </pic:pic>
                      <pic:pic xmlns:pic="http://schemas.openxmlformats.org/drawingml/2006/picture">
                        <pic:nvPicPr>
                          <pic:cNvPr id="1884692738" name="Graphic 44" descr="Customer review with solid fill"/>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2422059" y="678913"/>
                            <a:ext cx="357502" cy="357501"/>
                          </a:xfrm>
                          <a:prstGeom prst="rect">
                            <a:avLst/>
                          </a:prstGeom>
                        </pic:spPr>
                      </pic:pic>
                      <pic:pic xmlns:pic="http://schemas.openxmlformats.org/drawingml/2006/picture">
                        <pic:nvPicPr>
                          <pic:cNvPr id="309943404" name="Graphic 42" descr="Business Growth with solid fill"/>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2956943" y="730541"/>
                            <a:ext cx="318364" cy="318364"/>
                          </a:xfrm>
                          <a:prstGeom prst="rect">
                            <a:avLst/>
                          </a:prstGeom>
                        </pic:spPr>
                      </pic:pic>
                      <pic:pic xmlns:pic="http://schemas.openxmlformats.org/drawingml/2006/picture">
                        <pic:nvPicPr>
                          <pic:cNvPr id="1102999102" name="Graphic 2" descr="Clock with solid fill"/>
                          <pic:cNvPicPr>
                            <a:picLocks noChangeAspect="1"/>
                          </pic:cNvPicPr>
                        </pic:nvPicPr>
                        <pic:blipFill>
                          <a:blip r:embed="rId116" cstate="print">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2928666" y="67663"/>
                            <a:ext cx="369120" cy="369154"/>
                          </a:xfrm>
                          <a:prstGeom prst="rect">
                            <a:avLst/>
                          </a:prstGeom>
                        </pic:spPr>
                      </pic:pic>
                      <pic:pic xmlns:pic="http://schemas.openxmlformats.org/drawingml/2006/picture">
                        <pic:nvPicPr>
                          <pic:cNvPr id="1459428217" name="Graphic 75" descr="Questions with solid fill"/>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2907762" y="1355712"/>
                            <a:ext cx="361746" cy="361746"/>
                          </a:xfrm>
                          <a:prstGeom prst="rect">
                            <a:avLst/>
                          </a:prstGeom>
                        </pic:spPr>
                      </pic:pic>
                    </wpg:wgp>
                  </a:graphicData>
                </a:graphic>
              </wp:inline>
            </w:drawing>
          </mc:Choice>
          <mc:Fallback>
            <w:pict>
              <v:group w14:anchorId="39925806" id="Group 155" o:spid="_x0000_s1375" style="width:450.15pt;height:137.8pt;mso-position-horizontal-relative:char;mso-position-vertical-relative:line" coordsize="57169,175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">
                <v:group id="Group 2088001747" o:spid="_x0000_s1376" style="position:absolute;top:12594;width:28297;height:4908" coordorigin=",1259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">
                  <v:group id="Group 481887905" o:spid="_x0000_s1377" style="position:absolute;top:12594;width:37768;height:6551" coordorigin=",1259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">
                    <v:group id="Group 1545085498" o:spid="_x0000_s1378" style="position:absolute;top:12594;width:45382;height:7872" coordorigin=",1259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">
                      <v:rect id="Rectangle 764656232" o:spid="_x0000_s1379" style="position:absolute;left:3575;top:1259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" fillcolor="#f2f2f2 [3052]" stroked="f" strokeweight="1pt"/>
                      <v:shape id="Freeform: Shape 444762180" o:spid="_x0000_s1380" style="position:absolute;top:1259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&#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2021768575" o:spid="_x0000_s1381" style="position:absolute;visibility:visible;mso-wrap-style:square" from="38535,13939" to="38535,18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" strokecolor="black [3213]" strokeweight="1pt">
                      <v:stroke joinstyle="miter"/>
                      <v:shadow on="t" type="perspective" color="black" opacity="26214f" offset="0,0" matrix="66847f,,,66847f"/>
                      <o:lock v:ext="edit" shapetype="f"/>
                    </v:line>
                  </v:group>
                  <v:shape id="مربع نص 257" o:spid="_x0000_s1382" type="#_x0000_t202" style="position:absolute;left:898;top:1294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" filled="f" stroked="f">
                    <v:textbox>
                      <w:txbxContent>
                        <w:p w14:paraId="28B43FF7"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v:textbox>
                  </v:shape>
                  <v:shape id="مربع نص 257" o:spid="_x0000_s1383" type="#_x0000_t202" style="position:absolute;left:11047;top:13075;width:20365;height:5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" filled="f" stroked="f">
                    <v:textbox>
                      <w:txbxContent>
                        <w:p w14:paraId="26069F8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التعاون والشراكات</w:t>
                          </w:r>
                        </w:p>
                      </w:txbxContent>
                    </v:textbox>
                  </v:shape>
                </v:group>
                <v:group id="Group 89082037" o:spid="_x0000_s1384" style="position:absolute;left:28871;top:12535;width:28298;height:4908;flip:x" coordorigin="28871,12535"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">
                  <v:group id="Group 280634129" o:spid="_x0000_s1385" style="position:absolute;left:28871;top:12535;width:37769;height:6551"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">
                    <v:group id="Group 24383952" o:spid="_x0000_s1386" style="position:absolute;left:28871;top:12535;width:45383;height:7872"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">
                      <v:rect id="Rectangle 650651705" o:spid="_x0000_s1387" style="position:absolute;left:32447;top:1253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" fillcolor="#f2f2f2 [3052]" stroked="f" strokeweight="1pt"/>
                      <v:shape id="Freeform: Shape 514969594" o:spid="_x0000_s1388" style="position:absolute;left:28871;top:12535;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1857910046" o:spid="_x0000_s1389" style="position:absolute;visibility:visible;mso-wrap-style:square" from="67407,13880" to="67407,18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390" type="#_x0000_t202" style="position:absolute;left:29769;top:1288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" filled="f" stroked="f">
                    <v:textbox>
                      <w:txbxContent>
                        <w:p w14:paraId="6722CBB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v:textbox>
                  </v:shape>
                  <v:shape id="مربع نص 257" o:spid="_x0000_s1391" type="#_x0000_t202" style="position:absolute;left:38974;top:13654;width:23515;height:5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" filled="f" stroked="f">
                    <v:textbox>
                      <w:txbxContent>
                        <w:p w14:paraId="3CEF1FBA"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الشفافية والمساءلة</w:t>
                          </w:r>
                        </w:p>
                      </w:txbxContent>
                    </v:textbox>
                  </v:shape>
                </v:group>
                <v:group id="Group 1918631766" o:spid="_x0000_s1392" style="position:absolute;top:6254;width:28297;height:4908" coordorigin=",625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">
                  <v:group id="Group 941430243" o:spid="_x0000_s1393" style="position:absolute;top:6254;width:37768;height:6551"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">
                    <v:group id="Group 143718381" o:spid="_x0000_s1394" style="position:absolute;top:6254;width:45382;height:7872"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">
                      <v:rect id="Rectangle 293490178" o:spid="_x0000_s1395" style="position:absolute;left:3575;top:625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" fillcolor="#f2f2f2 [3052]" stroked="f" strokeweight="1pt"/>
                      <v:shape id="Freeform: Shape 1927839415" o:spid="_x0000_s1396" style="position:absolute;top:625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067227517" o:spid="_x0000_s1397" style="position:absolute;visibility:visible;mso-wrap-style:square" from="38535,7599" to="38535,1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398" type="#_x0000_t202" style="position:absolute;left:898;top:660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" filled="f" stroked="f">
                    <v:textbox>
                      <w:txbxContent>
                        <w:p w14:paraId="3CA0E508"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v:textbox>
                  </v:shape>
                  <v:shape id="مربع نص 257" o:spid="_x0000_s1399" type="#_x0000_t202" style="position:absolute;left:12058;top:6607;width:19952;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" filled="f" stroked="f">
                    <v:textbox>
                      <w:txbxContent>
                        <w:p w14:paraId="037F422C"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المرونة والتكيف</w:t>
                          </w:r>
                        </w:p>
                      </w:txbxContent>
                    </v:textbox>
                  </v:shape>
                </v:group>
                <v:group id="Group 1090243196" o:spid="_x0000_s1400" style="position:absolute;left:28871;top:6328;width:28298;height:5457;flip:x" coordorigin="28871,6328" coordsize="37768,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">
                  <v:group id="Group 918872599" o:spid="_x0000_s1401" style="position:absolute;left:28871;top:6328;width:37769;height:6551"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">
                    <v:group id="Group 808792771" o:spid="_x0000_s1402" style="position:absolute;left:28871;top:6328;width:45383;height:7872"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">
                      <v:rect id="Rectangle 781788793" o:spid="_x0000_s1403" style="position:absolute;left:32447;top:6328;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" fillcolor="#f2f2f2 [3052]" stroked="f" strokeweight="1pt"/>
                      <v:shape id="Freeform: Shape 1874038127" o:spid="_x0000_s1404" style="position:absolute;left:28871;top:6328;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1673839556" o:spid="_x0000_s1405" style="position:absolute;visibility:visible;mso-wrap-style:square" from="67407,7673" to="67407,12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" strokecolor="black [3213]" strokeweight="1pt">
                      <v:stroke joinstyle="miter"/>
                      <v:shadow on="t" type="perspective" color="black" opacity="26214f" offset="0,0" matrix="66847f,,,66847f"/>
                      <o:lock v:ext="edit" shapetype="f"/>
                    </v:line>
                  </v:group>
                  <v:shape id="مربع نص 257" o:spid="_x0000_s1406" type="#_x0000_t202" style="position:absolute;left:29769;top:6675;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" filled="f" stroked="f">
                    <v:textbox>
                      <w:txbxContent>
                        <w:p w14:paraId="441A326E"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v:textbox>
                  </v:shape>
                  <v:shape id="مربع نص 257" o:spid="_x0000_s1407" type="#_x0000_t202" style="position:absolute;left:37863;top:6703;width:24490;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" filled="f" stroked="f">
                    <v:textbox>
                      <w:txbxContent>
                        <w:p w14:paraId="3C0D7263"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التطوير المستمر للقدرات</w:t>
                          </w:r>
                        </w:p>
                      </w:txbxContent>
                    </v:textbox>
                  </v:shape>
                </v:group>
                <v:group id="Group 195701674" o:spid="_x0000_s1408" style="position:absolute;width:28297;height:5333" coordsize="37768,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">
                  <v:group id="Group 1538910550" o:spid="_x0000_s1409" style="position:absolute;width:37768;height:655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">
                    <v:group id="Group 620177645" o:spid="_x0000_s1410" style="position:absolute;width:45382;height:7872"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">
                      <v:rect id="Rectangle 902219768" o:spid="_x0000_s1411" style="position:absolute;left:357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" fillcolor="#f2f2f2 [3052]" stroked="f" strokeweight="1pt"/>
                      <v:shape id="Freeform: Shape 1389488697" o:spid="_x0000_s1412" style="position:absolute;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328502215" o:spid="_x0000_s1413" style="position:absolute;visibility:visible;mso-wrap-style:square" from="38535,1345" to="38535,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14" type="#_x0000_t202" style="position:absolute;left:898;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" filled="f" stroked="f">
                    <v:textbox>
                      <w:txbxContent>
                        <w:p w14:paraId="6AEA244B" w14:textId="77777777" w:rsidR="00171C55" w:rsidRDefault="00171C55" w:rsidP="00171C55">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v:textbox>
                  </v:shape>
                  <v:shape id="مربع نص 257" o:spid="_x0000_s1415" type="#_x0000_t202" style="position:absolute;left:11264;top:473;width:19315;height:6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" filled="f" stroked="f">
                    <v:textbox>
                      <w:txbxContent>
                        <w:p w14:paraId="337F3367"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التركيز على الاستدامة</w:t>
                          </w:r>
                        </w:p>
                      </w:txbxContent>
                    </v:textbox>
                  </v:shape>
                </v:group>
                <v:group id="Group 1275439085" o:spid="_x0000_s1416" style="position:absolute;left:28871;width:28298;height:4908;flip:x" coordorigin="28871"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">
                  <v:group id="Group 411133200" o:spid="_x0000_s1417" style="position:absolute;left:28871;width:37769;height:6551"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">
                    <v:group id="Group 2033201056" o:spid="_x0000_s1418" style="position:absolute;left:28871;width:45383;height:7872"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">
                      <v:rect id="Rectangle 2138326392" o:spid="_x0000_s1419" style="position:absolute;left:32447;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" fillcolor="#f2f2f2 [3052]" stroked="f" strokeweight="1pt"/>
                      <v:shape id="Freeform: Shape 1484605599" o:spid="_x0000_s1420" style="position:absolute;left:28871;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" path="m,l551578,,1643534,787200,,787200,,xe" fillcolor="#168489" stroked="f" strokeweight="1pt">
                        <v:stroke joinstyle="miter"/>
                        <v:path arrowok="t" o:connecttype="custom" o:connectlocs="0,0;551578,0;1643534,787200;0,787200;0,0" o:connectangles="0,0,0,0,0"/>
                      </v:shape>
                    </v:group>
                    <v:line id="Straight Connector 1962642575" o:spid="_x0000_s1421" style="position:absolute;visibility:visible;mso-wrap-style:square" from="67407,1345" to="67407,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1422" type="#_x0000_t202" style="position:absolute;left:29769;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" filled="f" stroked="f">
                    <v:textbox>
                      <w:txbxContent>
                        <w:p w14:paraId="31E3CE76" w14:textId="77777777" w:rsidR="00171C55" w:rsidRDefault="00171C55" w:rsidP="00171C55">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v:textbox>
                  </v:shape>
                  <v:shape id="مربع نص 257" o:spid="_x0000_s1423" type="#_x0000_t202" style="position:absolute;left:38974;top:571;width:22268;height: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" filled="f" stroked="f">
                    <v:textbox>
                      <w:txbxContent>
                        <w:p w14:paraId="0B7448C1" w14:textId="77777777" w:rsidR="00171C55" w:rsidRDefault="00171C55" w:rsidP="00171C5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الرؤية الطويلة الأمد</w:t>
                          </w:r>
                        </w:p>
                      </w:txbxContent>
                    </v:textbox>
                  </v:shape>
                </v:group>
                <v:shape id="Graphic 48" o:spid="_x0000_s1424" type="#_x0000_t75" alt="Handshake with solid fill" style="position:absolute;left:23980;top:13347;width:3795;height:3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">
                  <v:imagedata r:id="rId118" o:title="Handshake with solid fill"/>
                </v:shape>
                <v:shape id="Graphic 21" o:spid="_x0000_s1425" type="#_x0000_t75" alt="Group brainstorm with solid fill" style="position:absolute;left:24241;top:287;width:4032;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">
                  <v:imagedata r:id="rId77" o:title="Group brainstorm with solid fill"/>
                </v:shape>
                <v:shape id="Graphic 44" o:spid="_x0000_s1426" type="#_x0000_t75" alt="Customer review with solid fill" style="position:absolute;left:24220;top:6789;width:3575;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">
                  <v:imagedata r:id="rId119" o:title="Customer review with solid fill"/>
                </v:shape>
                <v:shape id="Graphic 42" o:spid="_x0000_s1427" type="#_x0000_t75" alt="Business Growth with solid fill" style="position:absolute;left:29569;top:7305;width:3184;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">
                  <v:imagedata r:id="rId120" o:title="Business Growth with solid fill"/>
                </v:shape>
                <v:shape id="Graphic 2" o:spid="_x0000_s1428" type="#_x0000_t75" alt="Clock with solid fill" style="position:absolute;left:29286;top:676;width:3691;height:3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">
                  <v:imagedata r:id="rId121" o:title="Clock with solid fill"/>
                </v:shape>
                <v:shape id="Graphic 75" o:spid="_x0000_s1429" type="#_x0000_t75" alt="Questions with solid fill" style="position:absolute;left:29077;top:13557;width:3618;height:3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">
                  <v:imagedata r:id="rId75" o:title="Questions with solid fill"/>
                </v:shape>
                <w10:anchorlock/>
              </v:group>
            </w:pict>
          </mc:Fallback>
        </mc:AlternateContent>
      </w:r>
    </w:p>
    <w:p w14:paraId="721E0586" w14:textId="78FA07FA"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B1103AC" wp14:editId="640326EE">
                <wp:extent cx="5731510" cy="892088"/>
                <wp:effectExtent l="0" t="0" r="2540" b="22860"/>
                <wp:docPr id="6936302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6671358" name="مجموعة 47"/>
                        <wpg:cNvGrpSpPr/>
                        <wpg:grpSpPr>
                          <a:xfrm>
                            <a:off x="0" y="0"/>
                            <a:ext cx="5731510" cy="895351"/>
                            <a:chOff x="0" y="0"/>
                            <a:chExt cx="5878196" cy="918845"/>
                          </a:xfrm>
                        </wpg:grpSpPr>
                        <wpg:grpSp>
                          <wpg:cNvPr id="943986964" name="مجموعة 48"/>
                          <wpg:cNvGrpSpPr/>
                          <wpg:grpSpPr>
                            <a:xfrm>
                              <a:off x="0" y="0"/>
                              <a:ext cx="5878196" cy="918845"/>
                              <a:chOff x="0" y="0"/>
                              <a:chExt cx="6240348" cy="919070"/>
                            </a:xfrm>
                          </wpg:grpSpPr>
                          <wpg:grpSp>
                            <wpg:cNvPr id="2139625203" name="مجموعة 49"/>
                            <wpg:cNvGrpSpPr/>
                            <wpg:grpSpPr>
                              <a:xfrm>
                                <a:off x="0" y="169208"/>
                                <a:ext cx="5433072" cy="580613"/>
                                <a:chOff x="0" y="169208"/>
                                <a:chExt cx="5433072" cy="580613"/>
                              </a:xfrm>
                            </wpg:grpSpPr>
                            <wps:wsp>
                              <wps:cNvPr id="11736884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1265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25702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1859190" name="مربع نص 41"/>
                          <wps:cNvSpPr txBox="1"/>
                          <wps:spPr>
                            <a:xfrm>
                              <a:off x="204466" y="257055"/>
                              <a:ext cx="4615801" cy="387740"/>
                            </a:xfrm>
                            <a:prstGeom prst="rect">
                              <a:avLst/>
                            </a:prstGeom>
                            <a:noFill/>
                          </wps:spPr>
                          <wps:txbx>
                            <w:txbxContent>
                              <w:p w14:paraId="04C6E284" w14:textId="36EBA946"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الرؤية الطويلة الأمد:</w:t>
                                </w:r>
                              </w:p>
                            </w:txbxContent>
                          </wps:txbx>
                          <wps:bodyPr wrap="square" rtlCol="1">
                            <a:spAutoFit/>
                          </wps:bodyPr>
                        </wps:wsp>
                      </wpg:grpSp>
                      <pic:pic xmlns:pic="http://schemas.openxmlformats.org/drawingml/2006/picture">
                        <pic:nvPicPr>
                          <pic:cNvPr id="30126434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1103AC" id="_x0000_s14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wQjiJ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">
                  <v:group id="مجموعة 48" o:spid="_x0000_s1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">
                    <v:group id="مجموعة 49" o:spid="_x0000_s1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">
                      <v:shape id="شكل حر 50" o:spid="_x0000_s1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" fillcolor="#a5a5a5 [2092]" stroked="f" strokeweight="1pt">
                        <v:stroke joinstyle="miter"/>
                      </v:roundrect>
                    </v:group>
                    <v:oval id="شكل بيضاوي 52" o:spid="_x0000_s1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" filled="f" strokecolor="#168489" strokeweight="1pt">
                      <v:stroke joinstyle="miter"/>
                    </v:oval>
                  </v:group>
                  <v:shape id="مربع نص 41" o:spid="_x0000_s143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" filled="f" stroked="f">
                    <v:textbox style="mso-fit-shape-to-text:t">
                      <w:txbxContent>
                        <w:p w14:paraId="04C6E284" w14:textId="36EBA946"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الرؤية الطويلة الأمد:</w:t>
                          </w:r>
                        </w:p>
                      </w:txbxContent>
                    </v:textbox>
                  </v:shape>
                </v:group>
                <v:shape id="صورة 54" o:spid="_x0000_s14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">
                  <v:imagedata r:id="rId79" o:title=""/>
                </v:shape>
                <w10:anchorlock/>
              </v:group>
            </w:pict>
          </mc:Fallback>
        </mc:AlternateContent>
      </w:r>
    </w:p>
    <w:p w14:paraId="28FC9A1B" w14:textId="488DF5C4"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وضع رؤية واضحة وطموحة للمنظمة على المدى الطويل.</w:t>
      </w:r>
    </w:p>
    <w:p w14:paraId="7DB0CC2E" w14:textId="091A40B7"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ربط هذه الرؤية بالأهداف والاستراتيجيات المستدامة.</w:t>
      </w:r>
    </w:p>
    <w:p w14:paraId="029600C4" w14:textId="4424D3C9"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3DDA9D3" wp14:editId="540DE10F">
                <wp:extent cx="5731510" cy="892088"/>
                <wp:effectExtent l="0" t="0" r="2540" b="22860"/>
                <wp:docPr id="759265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1052477" name="مجموعة 47"/>
                        <wpg:cNvGrpSpPr/>
                        <wpg:grpSpPr>
                          <a:xfrm>
                            <a:off x="0" y="0"/>
                            <a:ext cx="5731510" cy="895351"/>
                            <a:chOff x="0" y="0"/>
                            <a:chExt cx="5878196" cy="918845"/>
                          </a:xfrm>
                        </wpg:grpSpPr>
                        <wpg:grpSp>
                          <wpg:cNvPr id="1754008612" name="مجموعة 48"/>
                          <wpg:cNvGrpSpPr/>
                          <wpg:grpSpPr>
                            <a:xfrm>
                              <a:off x="0" y="0"/>
                              <a:ext cx="5878196" cy="918845"/>
                              <a:chOff x="0" y="0"/>
                              <a:chExt cx="6240348" cy="919070"/>
                            </a:xfrm>
                          </wpg:grpSpPr>
                          <wpg:grpSp>
                            <wpg:cNvPr id="1234811335" name="مجموعة 49"/>
                            <wpg:cNvGrpSpPr/>
                            <wpg:grpSpPr>
                              <a:xfrm>
                                <a:off x="0" y="169208"/>
                                <a:ext cx="5433072" cy="580613"/>
                                <a:chOff x="0" y="169208"/>
                                <a:chExt cx="5433072" cy="580613"/>
                              </a:xfrm>
                            </wpg:grpSpPr>
                            <wps:wsp>
                              <wps:cNvPr id="15763998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63614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62276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2074309" name="مربع نص 41"/>
                          <wps:cNvSpPr txBox="1"/>
                          <wps:spPr>
                            <a:xfrm>
                              <a:off x="204466" y="257055"/>
                              <a:ext cx="4615801" cy="387740"/>
                            </a:xfrm>
                            <a:prstGeom prst="rect">
                              <a:avLst/>
                            </a:prstGeom>
                            <a:noFill/>
                          </wps:spPr>
                          <wps:txbx>
                            <w:txbxContent>
                              <w:p w14:paraId="67F97524" w14:textId="2A7FCA7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التركيز على الاستدامة:</w:t>
                                </w:r>
                              </w:p>
                            </w:txbxContent>
                          </wps:txbx>
                          <wps:bodyPr wrap="square" rtlCol="1">
                            <a:spAutoFit/>
                          </wps:bodyPr>
                        </wps:wsp>
                      </wpg:grpSp>
                      <pic:pic xmlns:pic="http://schemas.openxmlformats.org/drawingml/2006/picture">
                        <pic:nvPicPr>
                          <pic:cNvPr id="70143660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DDA9D3" id="_x0000_s14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mVGD+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">
                  <v:group id="مجموعة 48" o:spid="_x0000_s1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">
                    <v:group id="مجموعة 49" o:spid="_x0000_s1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">
                      <v:shape id="شكل حر 50" o:spid="_x0000_s1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" fillcolor="#a5a5a5 [2092]" stroked="f" strokeweight="1pt">
                        <v:stroke joinstyle="miter"/>
                      </v:roundrect>
                    </v:group>
                    <v:oval id="شكل بيضاوي 52" o:spid="_x0000_s1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" filled="f" strokecolor="#168489" strokeweight="1pt">
                      <v:stroke joinstyle="miter"/>
                    </v:oval>
                  </v:group>
                  <v:shape id="مربع نص 41" o:spid="_x0000_s144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" filled="f" stroked="f">
                    <v:textbox style="mso-fit-shape-to-text:t">
                      <w:txbxContent>
                        <w:p w14:paraId="67F97524" w14:textId="2A7FCA7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التركيز على الاستدامة:</w:t>
                          </w:r>
                        </w:p>
                      </w:txbxContent>
                    </v:textbox>
                  </v:shape>
                </v:group>
                <v:shape id="صورة 54" o:spid="_x0000_s14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">
                  <v:imagedata r:id="rId79" o:title=""/>
                </v:shape>
                <w10:anchorlock/>
              </v:group>
            </w:pict>
          </mc:Fallback>
        </mc:AlternateContent>
      </w:r>
    </w:p>
    <w:p w14:paraId="005412B2" w14:textId="4F315E28"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التوازن بين الأهداف الاقتصادية والبيئية والاجتماعية.</w:t>
      </w:r>
    </w:p>
    <w:p w14:paraId="345DF0A9" w14:textId="33F60EC8"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تبن</w:t>
      </w:r>
      <w:r w:rsidRPr="00171C55">
        <w:rPr>
          <w:rFonts w:ascii="Sakkal Majalla" w:hAnsi="Sakkal Majalla" w:cs="Sakkal Majalla" w:hint="cs"/>
          <w:sz w:val="34"/>
          <w:szCs w:val="34"/>
          <w:rtl/>
        </w:rPr>
        <w:t>ّ</w:t>
      </w:r>
      <w:r w:rsidRPr="00171C55">
        <w:rPr>
          <w:rFonts w:ascii="Sakkal Majalla" w:hAnsi="Sakkal Majalla" w:cs="Sakkal Majalla"/>
          <w:sz w:val="34"/>
          <w:szCs w:val="34"/>
          <w:rtl/>
        </w:rPr>
        <w:t>ي ممارسات مسؤولة بيئيا</w:t>
      </w:r>
      <w:r w:rsidRPr="00171C55">
        <w:rPr>
          <w:rFonts w:ascii="Sakkal Majalla" w:hAnsi="Sakkal Majalla" w:cs="Sakkal Majalla" w:hint="cs"/>
          <w:sz w:val="34"/>
          <w:szCs w:val="34"/>
          <w:rtl/>
        </w:rPr>
        <w:t xml:space="preserve">ً </w:t>
      </w:r>
      <w:r w:rsidRPr="00171C55">
        <w:rPr>
          <w:rFonts w:ascii="Sakkal Majalla" w:hAnsi="Sakkal Majalla" w:cs="Sakkal Majalla"/>
          <w:sz w:val="34"/>
          <w:szCs w:val="34"/>
          <w:rtl/>
        </w:rPr>
        <w:t>واجتماعيا</w:t>
      </w:r>
      <w:r w:rsidRPr="00171C55">
        <w:rPr>
          <w:rFonts w:ascii="Sakkal Majalla" w:hAnsi="Sakkal Majalla" w:cs="Sakkal Majalla" w:hint="cs"/>
          <w:sz w:val="34"/>
          <w:szCs w:val="34"/>
          <w:rtl/>
        </w:rPr>
        <w:t>ً</w:t>
      </w:r>
      <w:r w:rsidRPr="00171C55">
        <w:rPr>
          <w:rFonts w:ascii="Sakkal Majalla" w:hAnsi="Sakkal Majalla" w:cs="Sakkal Majalla"/>
          <w:sz w:val="34"/>
          <w:szCs w:val="34"/>
          <w:rtl/>
        </w:rPr>
        <w:t>.</w:t>
      </w:r>
    </w:p>
    <w:p w14:paraId="12E64D81" w14:textId="3E216EEC"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23A927A8" wp14:editId="116A3C57">
                <wp:extent cx="5731510" cy="892088"/>
                <wp:effectExtent l="0" t="0" r="2540" b="22860"/>
                <wp:docPr id="13792979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1558308" name="مجموعة 47"/>
                        <wpg:cNvGrpSpPr/>
                        <wpg:grpSpPr>
                          <a:xfrm>
                            <a:off x="0" y="0"/>
                            <a:ext cx="5731510" cy="895351"/>
                            <a:chOff x="0" y="0"/>
                            <a:chExt cx="5878196" cy="918845"/>
                          </a:xfrm>
                        </wpg:grpSpPr>
                        <wpg:grpSp>
                          <wpg:cNvPr id="416186923" name="مجموعة 48"/>
                          <wpg:cNvGrpSpPr/>
                          <wpg:grpSpPr>
                            <a:xfrm>
                              <a:off x="0" y="0"/>
                              <a:ext cx="5878196" cy="918845"/>
                              <a:chOff x="0" y="0"/>
                              <a:chExt cx="6240348" cy="919070"/>
                            </a:xfrm>
                          </wpg:grpSpPr>
                          <wpg:grpSp>
                            <wpg:cNvPr id="1663935347" name="مجموعة 49"/>
                            <wpg:cNvGrpSpPr/>
                            <wpg:grpSpPr>
                              <a:xfrm>
                                <a:off x="0" y="169208"/>
                                <a:ext cx="5433072" cy="580613"/>
                                <a:chOff x="0" y="169208"/>
                                <a:chExt cx="5433072" cy="580613"/>
                              </a:xfrm>
                            </wpg:grpSpPr>
                            <wps:wsp>
                              <wps:cNvPr id="18834889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9529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16246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12063" name="مربع نص 41"/>
                          <wps:cNvSpPr txBox="1"/>
                          <wps:spPr>
                            <a:xfrm>
                              <a:off x="204466" y="257055"/>
                              <a:ext cx="4615801" cy="387740"/>
                            </a:xfrm>
                            <a:prstGeom prst="rect">
                              <a:avLst/>
                            </a:prstGeom>
                            <a:noFill/>
                          </wps:spPr>
                          <wps:txbx>
                            <w:txbxContent>
                              <w:p w14:paraId="337FE6C6" w14:textId="3A8692F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التطوير المستمر للقدرات:</w:t>
                                </w:r>
                              </w:p>
                            </w:txbxContent>
                          </wps:txbx>
                          <wps:bodyPr wrap="square" rtlCol="1">
                            <a:spAutoFit/>
                          </wps:bodyPr>
                        </wps:wsp>
                      </wpg:grpSp>
                      <pic:pic xmlns:pic="http://schemas.openxmlformats.org/drawingml/2006/picture">
                        <pic:nvPicPr>
                          <pic:cNvPr id="10573118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A927A8" id="_x0000_s14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MPGDuZBwAA9h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4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">
                  <v:group id="مجموعة 48" o:spid="_x0000_s14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">
                    <v:group id="مجموعة 49" o:spid="_x0000_s14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">
                      <v:shape id="شكل حر 50" o:spid="_x0000_s14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" fillcolor="#a5a5a5 [2092]" stroked="f" strokeweight="1pt">
                        <v:stroke joinstyle="miter"/>
                      </v:roundrect>
                    </v:group>
                    <v:oval id="شكل بيضاوي 52" o:spid="_x0000_s14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" filled="f" strokecolor="#168489" strokeweight="1pt">
                      <v:stroke joinstyle="miter"/>
                    </v:oval>
                  </v:group>
                  <v:shape id="مربع نص 41" o:spid="_x0000_s145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" filled="f" stroked="f">
                    <v:textbox style="mso-fit-shape-to-text:t">
                      <w:txbxContent>
                        <w:p w14:paraId="337FE6C6" w14:textId="3A8692F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التطوير المستمر للقدرات:</w:t>
                          </w:r>
                        </w:p>
                      </w:txbxContent>
                    </v:textbox>
                  </v:shape>
                </v:group>
                <v:shape id="صورة 54" o:spid="_x0000_s14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">
                  <v:imagedata r:id="rId79" o:title=""/>
                </v:shape>
                <w10:anchorlock/>
              </v:group>
            </w:pict>
          </mc:Fallback>
        </mc:AlternateContent>
      </w:r>
    </w:p>
    <w:p w14:paraId="07B2171E" w14:textId="01A1D7DE"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تنمية مهارات القادة والموظفين لتحقيق الاستدامة.</w:t>
      </w:r>
    </w:p>
    <w:p w14:paraId="562D8E33" w14:textId="38E2FE85"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بناء ثقافة تنظيمية داعمة للابتكار والتحسين المستمر.</w:t>
      </w:r>
    </w:p>
    <w:p w14:paraId="2CB50C20" w14:textId="7296ECFA" w:rsidR="00246B93" w:rsidRPr="00D658B6" w:rsidRDefault="00246B93" w:rsidP="00246B93">
      <w:r w:rsidRPr="002A078C">
        <w:rPr>
          <w:rFonts w:ascii="Sakkal Majalla" w:hAnsi="Sakkal Majalla"/>
          <w:noProof/>
          <w:sz w:val="34"/>
          <w:lang w:bidi="ar-EG"/>
        </w:rPr>
        <w:lastRenderedPageBreak/>
        <mc:AlternateContent>
          <mc:Choice Requires="wpg">
            <w:drawing>
              <wp:inline distT="0" distB="0" distL="0" distR="0" wp14:anchorId="230E2E3B" wp14:editId="2AF28742">
                <wp:extent cx="5731510" cy="892088"/>
                <wp:effectExtent l="0" t="0" r="2540" b="22860"/>
                <wp:docPr id="8494296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19335435" name="مجموعة 47"/>
                        <wpg:cNvGrpSpPr/>
                        <wpg:grpSpPr>
                          <a:xfrm>
                            <a:off x="0" y="0"/>
                            <a:ext cx="5731510" cy="895351"/>
                            <a:chOff x="0" y="0"/>
                            <a:chExt cx="5878196" cy="918845"/>
                          </a:xfrm>
                        </wpg:grpSpPr>
                        <wpg:grpSp>
                          <wpg:cNvPr id="1607957700" name="مجموعة 48"/>
                          <wpg:cNvGrpSpPr/>
                          <wpg:grpSpPr>
                            <a:xfrm>
                              <a:off x="0" y="0"/>
                              <a:ext cx="5878196" cy="918845"/>
                              <a:chOff x="0" y="0"/>
                              <a:chExt cx="6240348" cy="919070"/>
                            </a:xfrm>
                          </wpg:grpSpPr>
                          <wpg:grpSp>
                            <wpg:cNvPr id="162474521" name="مجموعة 49"/>
                            <wpg:cNvGrpSpPr/>
                            <wpg:grpSpPr>
                              <a:xfrm>
                                <a:off x="0" y="169208"/>
                                <a:ext cx="5433072" cy="580613"/>
                                <a:chOff x="0" y="169208"/>
                                <a:chExt cx="5433072" cy="580613"/>
                              </a:xfrm>
                            </wpg:grpSpPr>
                            <wps:wsp>
                              <wps:cNvPr id="1171805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1326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0862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9751011" name="مربع نص 41"/>
                          <wps:cNvSpPr txBox="1"/>
                          <wps:spPr>
                            <a:xfrm>
                              <a:off x="204466" y="257055"/>
                              <a:ext cx="4615801" cy="387740"/>
                            </a:xfrm>
                            <a:prstGeom prst="rect">
                              <a:avLst/>
                            </a:prstGeom>
                            <a:noFill/>
                          </wps:spPr>
                          <wps:txbx>
                            <w:txbxContent>
                              <w:p w14:paraId="339999CB" w14:textId="22D9B58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85663929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0E2E3B" id="_x0000_s14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Hm6vcnQcAAPc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">
                  <v:group id="مجموعة 48" o:spid="_x0000_s14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">
                    <v:group id="مجموعة 49" o:spid="_x0000_s14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">
                      <v:shape id="شكل حر 50" o:spid="_x0000_s14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" fillcolor="#a5a5a5 [2092]" stroked="f" strokeweight="1pt">
                        <v:stroke joinstyle="miter"/>
                      </v:roundrect>
                    </v:group>
                    <v:oval id="شكل بيضاوي 52" o:spid="_x0000_s14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" filled="f" strokecolor="#168489" strokeweight="1pt">
                      <v:stroke joinstyle="miter"/>
                    </v:oval>
                  </v:group>
                  <v:shape id="مربع نص 41" o:spid="_x0000_s146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" filled="f" stroked="f">
                    <v:textbox style="mso-fit-shape-to-text:t">
                      <w:txbxContent>
                        <w:p w14:paraId="339999CB" w14:textId="22D9B58D"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المرونة والتكيف:</w:t>
                          </w:r>
                        </w:p>
                      </w:txbxContent>
                    </v:textbox>
                  </v:shape>
                </v:group>
                <v:shape id="صورة 54" o:spid="_x0000_s14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">
                  <v:imagedata r:id="rId79" o:title=""/>
                </v:shape>
                <w10:anchorlock/>
              </v:group>
            </w:pict>
          </mc:Fallback>
        </mc:AlternateContent>
      </w:r>
    </w:p>
    <w:p w14:paraId="45EB70B5" w14:textId="774B07DC"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القدرة على التنبؤ والاستجابة للتغييرات البيئية والتنافسية.</w:t>
      </w:r>
    </w:p>
    <w:p w14:paraId="744F9B21" w14:textId="14797C89"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اتخاذ قرارات استراتيجية تعزز قدرة المنظمة على التكيف.</w:t>
      </w:r>
    </w:p>
    <w:p w14:paraId="4CD9A20B" w14:textId="580D29FA"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0C105309" wp14:editId="23DD9393">
                <wp:extent cx="5731510" cy="892088"/>
                <wp:effectExtent l="0" t="0" r="2540" b="22860"/>
                <wp:docPr id="7666712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06463802" name="مجموعة 47"/>
                        <wpg:cNvGrpSpPr/>
                        <wpg:grpSpPr>
                          <a:xfrm>
                            <a:off x="0" y="0"/>
                            <a:ext cx="5731510" cy="895351"/>
                            <a:chOff x="0" y="0"/>
                            <a:chExt cx="5878196" cy="918845"/>
                          </a:xfrm>
                        </wpg:grpSpPr>
                        <wpg:grpSp>
                          <wpg:cNvPr id="1127273088" name="مجموعة 48"/>
                          <wpg:cNvGrpSpPr/>
                          <wpg:grpSpPr>
                            <a:xfrm>
                              <a:off x="0" y="0"/>
                              <a:ext cx="5878196" cy="918845"/>
                              <a:chOff x="0" y="0"/>
                              <a:chExt cx="6240348" cy="919070"/>
                            </a:xfrm>
                          </wpg:grpSpPr>
                          <wpg:grpSp>
                            <wpg:cNvPr id="193609287" name="مجموعة 49"/>
                            <wpg:cNvGrpSpPr/>
                            <wpg:grpSpPr>
                              <a:xfrm>
                                <a:off x="0" y="169208"/>
                                <a:ext cx="5433072" cy="580613"/>
                                <a:chOff x="0" y="169208"/>
                                <a:chExt cx="5433072" cy="580613"/>
                              </a:xfrm>
                            </wpg:grpSpPr>
                            <wps:wsp>
                              <wps:cNvPr id="19680461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02329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54353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114758" name="مربع نص 41"/>
                          <wps:cNvSpPr txBox="1"/>
                          <wps:spPr>
                            <a:xfrm>
                              <a:off x="204466" y="257055"/>
                              <a:ext cx="4615801" cy="387740"/>
                            </a:xfrm>
                            <a:prstGeom prst="rect">
                              <a:avLst/>
                            </a:prstGeom>
                            <a:noFill/>
                          </wps:spPr>
                          <wps:txbx>
                            <w:txbxContent>
                              <w:p w14:paraId="542A6200" w14:textId="011793F4"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12551539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105309" id="_x0000_s14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CZGFZsHAAD4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4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">
                  <v:group id="مجموعة 48" o:spid="_x0000_s14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">
                    <v:group id="مجموعة 49" o:spid="_x0000_s14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">
                      <v:shape id="شكل حر 50" o:spid="_x0000_s14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" fillcolor="#a5a5a5 [2092]" stroked="f" strokeweight="1pt">
                        <v:stroke joinstyle="miter"/>
                      </v:roundrect>
                    </v:group>
                    <v:oval id="شكل بيضاوي 52" o:spid="_x0000_s14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" filled="f" strokecolor="#168489" strokeweight="1pt">
                      <v:stroke joinstyle="miter"/>
                    </v:oval>
                  </v:group>
                  <v:shape id="مربع نص 41" o:spid="_x0000_s147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" filled="f" stroked="f">
                    <v:textbox style="mso-fit-shape-to-text:t">
                      <w:txbxContent>
                        <w:p w14:paraId="542A6200" w14:textId="011793F4"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الشفافية والمساءلة:</w:t>
                          </w:r>
                        </w:p>
                      </w:txbxContent>
                    </v:textbox>
                  </v:shape>
                </v:group>
                <v:shape id="صورة 54" o:spid="_x0000_s14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">
                  <v:imagedata r:id="rId79" o:title=""/>
                </v:shape>
                <w10:anchorlock/>
              </v:group>
            </w:pict>
          </mc:Fallback>
        </mc:AlternateContent>
      </w:r>
    </w:p>
    <w:p w14:paraId="55E81865" w14:textId="13AB3FC1"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الإفصاح عن أداء الاستدامة والتأثيرات البيئية والاجتماعية.</w:t>
      </w:r>
    </w:p>
    <w:p w14:paraId="43FCB44E" w14:textId="2BB99A7E"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إشراك أصحاب المصلحة وتلبية توقعاتهم.</w:t>
      </w:r>
    </w:p>
    <w:p w14:paraId="572B75FB" w14:textId="5505A86C" w:rsidR="00246B93" w:rsidRPr="00D658B6" w:rsidRDefault="00246B93" w:rsidP="00171C55">
      <w:r w:rsidRPr="002A078C">
        <w:rPr>
          <w:rFonts w:ascii="Sakkal Majalla" w:hAnsi="Sakkal Majalla"/>
          <w:noProof/>
          <w:sz w:val="34"/>
          <w:lang w:bidi="ar-EG"/>
        </w:rPr>
        <mc:AlternateContent>
          <mc:Choice Requires="wpg">
            <w:drawing>
              <wp:inline distT="0" distB="0" distL="0" distR="0" wp14:anchorId="2FB3C14B" wp14:editId="4FE4A50E">
                <wp:extent cx="5731510" cy="892088"/>
                <wp:effectExtent l="0" t="0" r="2540" b="22860"/>
                <wp:docPr id="943762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562441" name="مجموعة 47"/>
                        <wpg:cNvGrpSpPr/>
                        <wpg:grpSpPr>
                          <a:xfrm>
                            <a:off x="0" y="0"/>
                            <a:ext cx="5731510" cy="895351"/>
                            <a:chOff x="0" y="0"/>
                            <a:chExt cx="5878196" cy="918845"/>
                          </a:xfrm>
                        </wpg:grpSpPr>
                        <wpg:grpSp>
                          <wpg:cNvPr id="229370063" name="مجموعة 48"/>
                          <wpg:cNvGrpSpPr/>
                          <wpg:grpSpPr>
                            <a:xfrm>
                              <a:off x="0" y="0"/>
                              <a:ext cx="5878196" cy="918845"/>
                              <a:chOff x="0" y="0"/>
                              <a:chExt cx="6240348" cy="919070"/>
                            </a:xfrm>
                          </wpg:grpSpPr>
                          <wpg:grpSp>
                            <wpg:cNvPr id="393767242" name="مجموعة 49"/>
                            <wpg:cNvGrpSpPr/>
                            <wpg:grpSpPr>
                              <a:xfrm>
                                <a:off x="0" y="169208"/>
                                <a:ext cx="5433072" cy="580613"/>
                                <a:chOff x="0" y="169208"/>
                                <a:chExt cx="5433072" cy="580613"/>
                              </a:xfrm>
                            </wpg:grpSpPr>
                            <wps:wsp>
                              <wps:cNvPr id="19202235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7965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68119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3197825" name="مربع نص 41"/>
                          <wps:cNvSpPr txBox="1"/>
                          <wps:spPr>
                            <a:xfrm>
                              <a:off x="204466" y="257055"/>
                              <a:ext cx="4615801" cy="387740"/>
                            </a:xfrm>
                            <a:prstGeom prst="rect">
                              <a:avLst/>
                            </a:prstGeom>
                            <a:noFill/>
                          </wps:spPr>
                          <wps:txbx>
                            <w:txbxContent>
                              <w:p w14:paraId="06732F4B" w14:textId="65020B11"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التعاون والشراكات:</w:t>
                                </w:r>
                              </w:p>
                            </w:txbxContent>
                          </wps:txbx>
                          <wps:bodyPr wrap="square" rtlCol="1">
                            <a:spAutoFit/>
                          </wps:bodyPr>
                        </wps:wsp>
                      </wpg:grpSp>
                      <pic:pic xmlns:pic="http://schemas.openxmlformats.org/drawingml/2006/picture">
                        <pic:nvPicPr>
                          <pic:cNvPr id="91431997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B3C14B" id="_x0000_s14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b/mAcAAPU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bG/5gHAAD1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4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">
                  <v:group id="مجموعة 48" o:spid="_x0000_s14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">
                    <v:group id="مجموعة 49" o:spid="_x0000_s14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">
                      <v:shape id="شكل حر 50" o:spid="_x0000_s14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" fillcolor="#a5a5a5 [2092]" stroked="f" strokeweight="1pt">
                        <v:stroke joinstyle="miter"/>
                      </v:roundrect>
                    </v:group>
                    <v:oval id="شكل بيضاوي 52" o:spid="_x0000_s14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" filled="f" strokecolor="#168489" strokeweight="1pt">
                      <v:stroke joinstyle="miter"/>
                    </v:oval>
                  </v:group>
                  <v:shape id="مربع نص 41" o:spid="_x0000_s148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" filled="f" stroked="f">
                    <v:textbox style="mso-fit-shape-to-text:t">
                      <w:txbxContent>
                        <w:p w14:paraId="06732F4B" w14:textId="65020B11"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التعاون والشراكات:</w:t>
                          </w:r>
                        </w:p>
                      </w:txbxContent>
                    </v:textbox>
                  </v:shape>
                </v:group>
                <v:shape id="صورة 54" o:spid="_x0000_s14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">
                  <v:imagedata r:id="rId79" o:title=""/>
                </v:shape>
                <w10:anchorlock/>
              </v:group>
            </w:pict>
          </mc:Fallback>
        </mc:AlternateContent>
      </w:r>
    </w:p>
    <w:p w14:paraId="395A11A6" w14:textId="0A68A347"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التعاون مع الجهات الحكومية والمجتمعية والصناعية.</w:t>
      </w:r>
    </w:p>
    <w:p w14:paraId="4F63E39F" w14:textId="6B4C838D" w:rsidR="00246B93" w:rsidRPr="00171C55" w:rsidRDefault="00246B93" w:rsidP="002467E8">
      <w:pPr>
        <w:pStyle w:val="a5"/>
        <w:numPr>
          <w:ilvl w:val="0"/>
          <w:numId w:val="5"/>
        </w:numPr>
        <w:spacing w:after="0"/>
        <w:jc w:val="both"/>
        <w:rPr>
          <w:rFonts w:ascii="Sakkal Majalla" w:hAnsi="Sakkal Majalla" w:cs="Sakkal Majalla"/>
          <w:sz w:val="34"/>
          <w:szCs w:val="34"/>
        </w:rPr>
      </w:pPr>
      <w:r w:rsidRPr="00171C55">
        <w:rPr>
          <w:rFonts w:ascii="Sakkal Majalla" w:hAnsi="Sakkal Majalla" w:cs="Sakkal Majalla"/>
          <w:sz w:val="34"/>
          <w:szCs w:val="34"/>
          <w:rtl/>
        </w:rPr>
        <w:t>تبادل الخبرات والممارسات الجيدة في مجال الاستدامة.</w:t>
      </w:r>
    </w:p>
    <w:p w14:paraId="46202E31" w14:textId="77777777" w:rsidR="00246B93" w:rsidRDefault="00246B93" w:rsidP="00246B93">
      <w:pPr>
        <w:rPr>
          <w:rtl/>
        </w:rPr>
      </w:pPr>
      <w:r w:rsidRPr="00D658B6">
        <w:rPr>
          <w:rtl/>
        </w:rPr>
        <w:t>هذه المبادئ الأساسية تمك</w:t>
      </w:r>
      <w:r>
        <w:rPr>
          <w:rFonts w:hint="cs"/>
          <w:rtl/>
        </w:rPr>
        <w:t>ّ</w:t>
      </w:r>
      <w:r w:rsidRPr="00D658B6">
        <w:rPr>
          <w:rtl/>
        </w:rPr>
        <w:t>ن القادة من تحقيق النجاح والتأثير الإيجابي المستدام للمنظمة.</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171C55" w:rsidRPr="00563DBD" w14:paraId="77FF5D20" w14:textId="77777777" w:rsidTr="009A1C3E">
        <w:tc>
          <w:tcPr>
            <w:tcW w:w="1963" w:type="dxa"/>
            <w:tcBorders>
              <w:right w:val="single" w:sz="36" w:space="0" w:color="168489"/>
            </w:tcBorders>
            <w:shd w:val="clear" w:color="auto" w:fill="F2F2F2" w:themeFill="background1" w:themeFillShade="F2"/>
            <w:vAlign w:val="center"/>
          </w:tcPr>
          <w:p w14:paraId="07367EBD" w14:textId="77777777" w:rsidR="00171C55" w:rsidRPr="008113E1" w:rsidRDefault="00171C55" w:rsidP="008814D1">
            <w:pPr>
              <w:pStyle w:val="ad"/>
              <w:pageBreakBefore/>
              <w:jc w:val="center"/>
              <w:rPr>
                <w:rtl/>
              </w:rPr>
            </w:pPr>
            <w:r w:rsidRPr="008113E1">
              <w:rPr>
                <w:noProof/>
                <w:rtl/>
                <w:lang w:val="ar-SA"/>
              </w:rPr>
              <w:lastRenderedPageBreak/>
              <w:drawing>
                <wp:inline distT="0" distB="0" distL="0" distR="0" wp14:anchorId="629EDC92" wp14:editId="0380B62B">
                  <wp:extent cx="563984" cy="563914"/>
                  <wp:effectExtent l="0" t="0" r="7620" b="7620"/>
                  <wp:docPr id="1896257839" name="Picture 189625783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0A8D4FA" w14:textId="2B8099C2" w:rsidR="00171C55" w:rsidRPr="00563DBD" w:rsidRDefault="00171C55" w:rsidP="008814D1">
            <w:pPr>
              <w:jc w:val="center"/>
              <w:rPr>
                <w:rFonts w:eastAsia="Times New Roman" w:cs="GE Dinar Two Medium"/>
                <w:color w:val="1E3D6A"/>
                <w:kern w:val="24"/>
                <w:szCs w:val="28"/>
                <w:rtl/>
                <w:lang w:bidi="ar-SY"/>
              </w:rPr>
            </w:pPr>
            <w:r w:rsidRPr="00171C55">
              <w:rPr>
                <w:rFonts w:ascii="Adobe Arabic" w:eastAsia="Times New Roman" w:hAnsi="Adobe Arabic" w:cs="Adobe Arabic"/>
                <w:b/>
                <w:bCs/>
                <w:color w:val="168489"/>
                <w:kern w:val="24"/>
                <w:sz w:val="44"/>
                <w:szCs w:val="44"/>
                <w:rtl/>
                <w:lang w:bidi="ar-SY"/>
              </w:rPr>
              <w:t>ما هي أبرز التحديات التي تواجه القادة في تنفيذ هذه المبادئ السابقة؟</w:t>
            </w:r>
          </w:p>
        </w:tc>
      </w:tr>
      <w:tr w:rsidR="00171C55" w14:paraId="504B31AF" w14:textId="77777777" w:rsidTr="009A1C3E">
        <w:tc>
          <w:tcPr>
            <w:tcW w:w="1963" w:type="dxa"/>
            <w:tcBorders>
              <w:right w:val="single" w:sz="36" w:space="0" w:color="168489"/>
            </w:tcBorders>
            <w:shd w:val="clear" w:color="auto" w:fill="F2F2F2" w:themeFill="background1" w:themeFillShade="F2"/>
            <w:vAlign w:val="center"/>
          </w:tcPr>
          <w:p w14:paraId="1AA47A75" w14:textId="77777777" w:rsidR="00171C55" w:rsidRPr="008113E1" w:rsidRDefault="00171C5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32FA8849" w14:textId="77777777" w:rsidR="00171C55" w:rsidRDefault="00171C55" w:rsidP="008814D1">
            <w:pPr>
              <w:pStyle w:val="ad"/>
              <w:rPr>
                <w:rtl/>
              </w:rPr>
            </w:pPr>
          </w:p>
        </w:tc>
      </w:tr>
    </w:tbl>
    <w:p w14:paraId="2F0ABBDF" w14:textId="77777777" w:rsidR="00171C55" w:rsidRPr="008113E1" w:rsidRDefault="00171C55" w:rsidP="00171C55">
      <w:pPr>
        <w:ind w:left="-227"/>
        <w:rPr>
          <w:rFonts w:ascii="Sakkal Majalla" w:hAnsi="Sakkal Majalla"/>
          <w:sz w:val="34"/>
          <w:rtl/>
          <w:lang w:bidi="ar-SY"/>
        </w:rPr>
      </w:pPr>
    </w:p>
    <w:p w14:paraId="49D62145" w14:textId="3D932741" w:rsidR="00171C55" w:rsidRPr="002465AB" w:rsidRDefault="009A1C3E" w:rsidP="009A1C3E">
      <w:pPr>
        <w:ind w:left="-897"/>
        <w:rPr>
          <w:rFonts w:ascii="Sakkal Majalla" w:hAnsi="Sakkal Majalla"/>
          <w:sz w:val="34"/>
          <w:lang w:bidi="ar-SY"/>
        </w:rPr>
      </w:pPr>
      <w:r>
        <w:rPr>
          <w:noProof/>
        </w:rPr>
        <mc:AlternateContent>
          <mc:Choice Requires="wps">
            <w:drawing>
              <wp:inline distT="0" distB="0" distL="0" distR="0" wp14:anchorId="5155B890" wp14:editId="4A6462CF">
                <wp:extent cx="6715760" cy="5937250"/>
                <wp:effectExtent l="0" t="0" r="27940" b="25400"/>
                <wp:docPr id="35059018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5760" cy="5937250"/>
                        </a:xfrm>
                        <a:prstGeom prst="roundRect">
                          <a:avLst>
                            <a:gd name="adj" fmla="val 16667"/>
                          </a:avLst>
                        </a:prstGeom>
                        <a:solidFill>
                          <a:srgbClr val="EAF4E4"/>
                        </a:solidFill>
                        <a:ln w="12700">
                          <a:solidFill>
                            <a:schemeClr val="accent6"/>
                          </a:solidFill>
                          <a:miter lim="800000"/>
                          <a:headEnd/>
                          <a:tailEnd/>
                        </a:ln>
                      </wps:spPr>
                      <wps:txbx>
                        <w:txbxContent>
                          <w:p w14:paraId="371AD32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238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BD46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585ED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3AB07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0FA6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E3499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89F4B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7E4E2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87F1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3D079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5A2D4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88312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BD23A4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1357F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2371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CDFCB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B6457F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8F58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48C1C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3FCC1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85301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59218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D035C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AB807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6CFE8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6E111B"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155B890" id="_x0000_s1484" style="width:528.8pt;height:46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" fillcolor="#eaf4e4" strokecolor="#70ad47 [3209]" strokeweight="1pt">
                <v:stroke joinstyle="miter"/>
                <v:textbox inset="0,3mm,0">
                  <w:txbxContent>
                    <w:p w14:paraId="371AD32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238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BD46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585ED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3AB07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0FA6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E3499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89F4B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7E4E2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87F1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3D079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5A2D4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88312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BD23A4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1357F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2371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CDFCB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B6457F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8F58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48C1C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3FCC1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85301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59218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D035C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AB807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6CFE8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6E111B" w14:textId="77777777" w:rsidR="009A1C3E" w:rsidRDefault="009A1C3E" w:rsidP="009A1C3E">
                      <w:pPr>
                        <w:jc w:val="center"/>
                        <w:rPr>
                          <w:sz w:val="22"/>
                          <w:szCs w:val="28"/>
                          <w:rtl/>
                          <w:lang w:bidi="ar-SY"/>
                        </w:rPr>
                      </w:pPr>
                    </w:p>
                  </w:txbxContent>
                </v:textbox>
                <w10:anchorlock/>
              </v:roundrect>
            </w:pict>
          </mc:Fallback>
        </mc:AlternateContent>
      </w:r>
    </w:p>
    <w:p w14:paraId="36C723F1" w14:textId="77777777" w:rsidR="00171C55" w:rsidRPr="008113E1" w:rsidRDefault="00171C55" w:rsidP="00171C55">
      <w:pPr>
        <w:pStyle w:val="ae"/>
        <w:bidi w:val="0"/>
        <w:jc w:val="center"/>
      </w:pPr>
      <w:r w:rsidRPr="00F131A0">
        <w:rPr>
          <w:noProof/>
          <w:lang w:bidi="ar-SY"/>
        </w:rPr>
        <w:drawing>
          <wp:inline distT="0" distB="0" distL="0" distR="0" wp14:anchorId="7BD93D06" wp14:editId="5807123A">
            <wp:extent cx="1527176" cy="1420708"/>
            <wp:effectExtent l="0" t="0" r="0" b="8255"/>
            <wp:docPr id="74831487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EC03DC5" w14:textId="77777777" w:rsidR="00171C55" w:rsidRDefault="00171C55" w:rsidP="00171C55">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BF31F7B" wp14:editId="090B6CA8">
                <wp:extent cx="5633504" cy="593062"/>
                <wp:effectExtent l="0" t="0" r="5715" b="0"/>
                <wp:docPr id="62641798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278707005" name="Rectangle 1278707005"/>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96424610" name="Rectangle 179642461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7511147" name="TextBox 7"/>
                        <wps:cNvSpPr txBox="1"/>
                        <wps:spPr>
                          <a:xfrm>
                            <a:off x="1796583" y="0"/>
                            <a:ext cx="4386580" cy="536575"/>
                          </a:xfrm>
                          <a:prstGeom prst="rect">
                            <a:avLst/>
                          </a:prstGeom>
                          <a:noFill/>
                        </wps:spPr>
                        <wps:txbx>
                          <w:txbxContent>
                            <w:p w14:paraId="7FBACF90" w14:textId="77777777" w:rsidR="00171C55" w:rsidRDefault="00171C55" w:rsidP="00171C5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BF31F7B" id="_x0000_s148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D2PfZeAQMAAOcJAAAOAAAAAAAAAAAAAAAAAC4CAABkcnMvZTJvRG9jLnhtbFBLAQIt&#10;ABQABgAIAAAAIQBNE2313QAAAAQBAAAPAAAAAAAAAAAAAAAAAFsFAABkcnMvZG93bnJldi54bWxQ&#10;SwUGAAAAAAQABADzAAAAZQYAAAAA&#10;">
                <v:rect id="Rectangle 1278707005" o:spid="_x0000_s148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" fillcolor="#f2f2f2 [3052]" stroked="f" strokeweight="1pt"/>
                <v:rect id="Rectangle 1796424610" o:spid="_x0000_s148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" fillcolor="#168489" stroked="f" strokeweight="1pt"/>
                <v:shape id="TextBox 7" o:spid="_x0000_s148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" filled="f" stroked="f">
                  <v:textbox>
                    <w:txbxContent>
                      <w:p w14:paraId="7FBACF90" w14:textId="77777777" w:rsidR="00171C55" w:rsidRDefault="00171C55" w:rsidP="00171C5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700E93B8" w14:textId="77777777" w:rsidR="00171C55" w:rsidRDefault="00171C55" w:rsidP="00171C55">
      <w:pPr>
        <w:pStyle w:val="ae"/>
      </w:pPr>
    </w:p>
    <w:p w14:paraId="7A45DBEC" w14:textId="77777777" w:rsidR="00171C55" w:rsidRDefault="00171C55" w:rsidP="00171C55">
      <w:pPr>
        <w:pStyle w:val="ae"/>
      </w:pPr>
    </w:p>
    <w:p w14:paraId="6512E418" w14:textId="77777777" w:rsidR="00171C55" w:rsidRPr="00A84A2A" w:rsidRDefault="00171C55" w:rsidP="00171C55">
      <w:pPr>
        <w:pStyle w:val="ae"/>
        <w:rPr>
          <w:color w:val="168489"/>
        </w:rPr>
      </w:pPr>
      <w:r w:rsidRPr="00A84A2A">
        <w:rPr>
          <w:color w:val="168489"/>
          <w:rtl/>
        </w:rPr>
        <w:t>تم في هذه الجلسة مناقشة المواضيع والأفكار الآتية:</w:t>
      </w:r>
    </w:p>
    <w:p w14:paraId="0232AE97" w14:textId="77777777" w:rsidR="00171C55" w:rsidRPr="00171C55" w:rsidRDefault="00171C55" w:rsidP="002467E8">
      <w:pPr>
        <w:pStyle w:val="ae"/>
        <w:numPr>
          <w:ilvl w:val="0"/>
          <w:numId w:val="14"/>
        </w:numPr>
      </w:pPr>
      <w:hyperlink r:id="rId305">
        <w:r>
          <w:rPr>
            <w:color w:val="0000FF"/>
            <w:u w:val="single"/>
          </w:rPr>
          <w:t>القيادة</w:t>
        </w:r>
      </w:hyperlink>
      <w:r>
        <w:t xml:space="preserve"> الاستراتيجية المستدامة وأهميتها في سياق العمل الحديث.</w:t>
      </w:r>
    </w:p>
    <w:p w14:paraId="6D609891" w14:textId="77777777" w:rsidR="00171C55" w:rsidRPr="00171C55" w:rsidRDefault="00171C55" w:rsidP="002467E8">
      <w:pPr>
        <w:pStyle w:val="ae"/>
        <w:numPr>
          <w:ilvl w:val="0"/>
          <w:numId w:val="14"/>
        </w:numPr>
      </w:pPr>
      <w:r w:rsidRPr="00171C55">
        <w:rPr>
          <w:rtl/>
        </w:rPr>
        <w:t>التحديات والفرص المتعلقة بالاستدامة وتأثيرها على المؤسسات.</w:t>
      </w:r>
    </w:p>
    <w:p w14:paraId="2DC9D7FC" w14:textId="77777777" w:rsidR="00171C55" w:rsidRPr="00171C55" w:rsidRDefault="00171C55" w:rsidP="002467E8">
      <w:pPr>
        <w:pStyle w:val="ae"/>
        <w:numPr>
          <w:ilvl w:val="0"/>
          <w:numId w:val="14"/>
        </w:numPr>
        <w:rPr>
          <w:rtl/>
        </w:rPr>
      </w:pPr>
      <w:r>
        <w:t>المعايير والمبادئ الأساسية لل</w:t>
      </w:r>
      <w:hyperlink r:id="rId305">
        <w:r>
          <w:rPr>
            <w:color w:val="0000FF"/>
            <w:u w:val="single"/>
          </w:rPr>
          <w:t>قيادة</w:t>
        </w:r>
      </w:hyperlink>
      <w:r>
        <w:t xml:space="preserve"> الاستراتيجية المستدامة.</w:t>
      </w:r>
    </w:p>
    <w:p w14:paraId="787F8F99" w14:textId="77777777" w:rsidR="00171C55" w:rsidRDefault="00171C55" w:rsidP="00171C55">
      <w:pPr>
        <w:rPr>
          <w:rFonts w:ascii="Sakkal Majalla" w:hAnsi="Sakkal Majalla"/>
          <w:sz w:val="34"/>
          <w:rtl/>
        </w:rPr>
      </w:pPr>
    </w:p>
    <w:p w14:paraId="50B4DC5D" w14:textId="77777777" w:rsidR="00171C55" w:rsidRDefault="00171C55" w:rsidP="00171C55">
      <w:pPr>
        <w:rPr>
          <w:rFonts w:ascii="Sakkal Majalla" w:hAnsi="Sakkal Majalla"/>
          <w:sz w:val="34"/>
          <w:rtl/>
        </w:rPr>
      </w:pPr>
    </w:p>
    <w:p w14:paraId="4576B852" w14:textId="77777777" w:rsidR="00171C55" w:rsidRDefault="00171C55" w:rsidP="00171C55">
      <w:pPr>
        <w:rPr>
          <w:rFonts w:ascii="Sakkal Majalla" w:hAnsi="Sakkal Majalla"/>
          <w:sz w:val="34"/>
          <w:rtl/>
        </w:rPr>
      </w:pPr>
    </w:p>
    <w:p w14:paraId="768A0823" w14:textId="77777777" w:rsidR="00171C55" w:rsidRPr="005C0AB8" w:rsidRDefault="00171C55" w:rsidP="00171C55">
      <w:pPr>
        <w:jc w:val="center"/>
        <w:rPr>
          <w:rFonts w:ascii="Sakkal Majalla" w:hAnsi="Sakkal Majalla"/>
          <w:sz w:val="34"/>
          <w:lang w:val="en-GB"/>
        </w:rPr>
      </w:pPr>
      <w:r>
        <w:rPr>
          <w:noProof/>
        </w:rPr>
        <w:drawing>
          <wp:inline distT="0" distB="0" distL="0" distR="0" wp14:anchorId="16541AA3" wp14:editId="338E9C22">
            <wp:extent cx="1219200" cy="1219200"/>
            <wp:effectExtent l="0" t="0" r="0" b="0"/>
            <wp:docPr id="159701200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8672B91" w14:textId="77777777" w:rsidR="00171C55" w:rsidRDefault="00171C55" w:rsidP="00171C55">
      <w:pPr>
        <w:rPr>
          <w:rtl/>
        </w:rPr>
      </w:pPr>
    </w:p>
    <w:p w14:paraId="18FF0F1A" w14:textId="77777777" w:rsidR="00171C55" w:rsidRDefault="00171C55" w:rsidP="00171C55">
      <w:pPr>
        <w:rPr>
          <w:rtl/>
        </w:rPr>
      </w:pPr>
    </w:p>
    <w:p w14:paraId="51AA2411" w14:textId="77777777" w:rsidR="00171C55" w:rsidRDefault="00171C55" w:rsidP="00171C55">
      <w:pPr>
        <w:rPr>
          <w:rtl/>
        </w:rPr>
      </w:pPr>
    </w:p>
    <w:p w14:paraId="65EC119E" w14:textId="77777777" w:rsidR="00246B93" w:rsidRDefault="00246B93" w:rsidP="00246B93">
      <w:pPr>
        <w:rPr>
          <w:rtl/>
        </w:rPr>
      </w:pPr>
    </w:p>
    <w:p w14:paraId="5D6D1813" w14:textId="119CE6DA" w:rsidR="00BD5495" w:rsidRDefault="00BD5495" w:rsidP="002A078C">
      <w:pPr>
        <w:rPr>
          <w:rFonts w:ascii="Sakkal Majalla" w:hAnsi="Sakkal Majalla"/>
          <w:sz w:val="34"/>
          <w:rtl/>
          <w:lang w:bidi="ar-EG"/>
        </w:rPr>
      </w:pPr>
    </w:p>
    <w:p w14:paraId="3D418A83" w14:textId="77777777" w:rsidR="00BD5495" w:rsidRDefault="00BD5495" w:rsidP="00BD5495">
      <w:pPr>
        <w:rPr>
          <w:rFonts w:ascii="Sakkal Majalla" w:hAnsi="Sakkal Majalla"/>
          <w:sz w:val="34"/>
          <w:rtl/>
          <w:lang w:bidi="ar-EG"/>
        </w:rPr>
      </w:pPr>
    </w:p>
    <w:p w14:paraId="166B95DD" w14:textId="4D9F8CD0" w:rsidR="003F41BB" w:rsidRDefault="003F41BB" w:rsidP="00BD5495">
      <w:pPr>
        <w:rPr>
          <w:rFonts w:ascii="Sakkal Majalla" w:hAnsi="Sakkal Majalla"/>
          <w:sz w:val="34"/>
          <w:rtl/>
        </w:rPr>
      </w:pPr>
    </w:p>
    <w:p w14:paraId="7CE9F794"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34196760" w14:textId="77777777" w:rsidR="00CC5AE1" w:rsidRPr="00BD5495" w:rsidRDefault="00CC5AE1" w:rsidP="00BD5495">
      <w:pPr>
        <w:rPr>
          <w:rFonts w:ascii="Sakkal Majalla" w:hAnsi="Sakkal Majalla"/>
          <w:sz w:val="34"/>
          <w:rtl/>
        </w:rPr>
        <w:sectPr w:rsidR="00CC5AE1" w:rsidRPr="00BD5495" w:rsidSect="00FA1FE9">
          <w:headerReference w:type="first" r:id="rId123"/>
          <w:footerReference w:type="first" r:id="rId124"/>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A1F3D91"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69EE682C"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87A593" w14:textId="77777777" w:rsidTr="00F01FA2">
        <w:tc>
          <w:tcPr>
            <w:tcW w:w="2612" w:type="pct"/>
            <w:tcBorders>
              <w:left w:val="single" w:sz="4" w:space="0" w:color="168489"/>
              <w:right w:val="single" w:sz="4" w:space="0" w:color="168489"/>
            </w:tcBorders>
            <w:shd w:val="clear" w:color="auto" w:fill="auto"/>
          </w:tcPr>
          <w:p w14:paraId="1B89DEDC" w14:textId="77777777"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3376914"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FC6DEDC" w14:textId="77777777"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60796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F1E82AA" w14:textId="202B02DB"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70867AF" w14:textId="77777777" w:rsidTr="00F01FA2">
        <w:tc>
          <w:tcPr>
            <w:tcW w:w="2612" w:type="pct"/>
            <w:tcBorders>
              <w:left w:val="single" w:sz="4" w:space="0" w:color="168489"/>
              <w:right w:val="single" w:sz="4" w:space="0" w:color="168489"/>
            </w:tcBorders>
            <w:vAlign w:val="center"/>
          </w:tcPr>
          <w:p w14:paraId="29AC8BFB"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فيديو تدريبي.</w:t>
            </w:r>
          </w:p>
          <w:p w14:paraId="5B82E324"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تحليل وتقييم البيئة الداخلية والخارجية للمؤسسة.</w:t>
            </w:r>
          </w:p>
          <w:p w14:paraId="4750B671"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تمرين.</w:t>
            </w:r>
          </w:p>
          <w:p w14:paraId="7E73E922"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الأهداف الاستراتيجية المستدامة وتطوير رؤية استراتيجية.</w:t>
            </w:r>
          </w:p>
          <w:p w14:paraId="3FC3C69F"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تمرين.</w:t>
            </w:r>
          </w:p>
          <w:p w14:paraId="54A7929C" w14:textId="77777777" w:rsidR="00246B93" w:rsidRPr="00246B93" w:rsidRDefault="00246B93"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46B93">
              <w:rPr>
                <w:rFonts w:ascii="Adobe Arabic" w:eastAsia="Calibri" w:hAnsi="Adobe Arabic" w:cs="Adobe Arabic"/>
                <w:color w:val="0D0D0D" w:themeColor="text1" w:themeTint="F2"/>
                <w:sz w:val="28"/>
                <w:szCs w:val="28"/>
                <w:rtl/>
                <w:lang w:bidi="ar-EG"/>
              </w:rPr>
              <w:t>أدوات وتقنيات التخطيط الاستراتيجي المستدام.</w:t>
            </w:r>
          </w:p>
          <w:p w14:paraId="6DA809B5" w14:textId="3BB04423" w:rsidR="00F01FA2" w:rsidRPr="00041E68" w:rsidRDefault="00246B93"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46B93">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61CA5D3A"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فيديوهات تدريبية.</w:t>
            </w:r>
          </w:p>
          <w:p w14:paraId="2B676FDC"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العصف الذهني.</w:t>
            </w:r>
          </w:p>
          <w:p w14:paraId="3A3B1314"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المحاكاة في التدريب.</w:t>
            </w:r>
          </w:p>
          <w:p w14:paraId="0757BD09"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التدريب والتوجيه.</w:t>
            </w:r>
          </w:p>
          <w:p w14:paraId="4BFBC2C8" w14:textId="77777777" w:rsidR="00246B93" w:rsidRPr="00246B93" w:rsidRDefault="00246B93"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46B93">
              <w:rPr>
                <w:rFonts w:ascii="Adobe Arabic" w:eastAsia="Calibri" w:hAnsi="Adobe Arabic" w:cs="Adobe Arabic"/>
                <w:color w:val="0D0D0D" w:themeColor="text1" w:themeTint="F2"/>
                <w:sz w:val="32"/>
                <w:szCs w:val="32"/>
                <w:rtl/>
                <w:lang w:bidi="ar-EG"/>
              </w:rPr>
              <w:t>مناقشات جماعية.</w:t>
            </w:r>
          </w:p>
          <w:p w14:paraId="64F82BC2" w14:textId="146C5B8F" w:rsidR="00F01FA2" w:rsidRPr="00781A2F" w:rsidRDefault="00246B93"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46B9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1FB39283"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3153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7FCB6DAD" wp14:editId="55500614">
                <wp:simplePos x="0" y="0"/>
                <wp:positionH relativeFrom="column">
                  <wp:posOffset>127591</wp:posOffset>
                </wp:positionH>
                <wp:positionV relativeFrom="paragraph">
                  <wp:posOffset>-467833</wp:posOffset>
                </wp:positionV>
                <wp:extent cx="6353174" cy="6826103"/>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6826103"/>
                          <a:chOff x="0" y="0"/>
                          <a:chExt cx="6353174" cy="6826103"/>
                        </a:xfrm>
                      </wpg:grpSpPr>
                      <wpg:grpSp>
                        <wpg:cNvPr id="176" name="Group 176"/>
                        <wpg:cNvGrpSpPr/>
                        <wpg:grpSpPr>
                          <a:xfrm>
                            <a:off x="161925" y="2571750"/>
                            <a:ext cx="5425884" cy="4254353"/>
                            <a:chOff x="-2" y="0"/>
                            <a:chExt cx="5425956" cy="4254655"/>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209528" y="874593"/>
                              <a:ext cx="2216426" cy="3288056"/>
                            </a:xfrm>
                            <a:prstGeom prst="rect">
                              <a:avLst/>
                            </a:prstGeom>
                            <a:noFill/>
                            <a:ln w="6350">
                              <a:noFill/>
                            </a:ln>
                          </wps:spPr>
                          <wps:txbx>
                            <w:txbxContent>
                              <w:p w14:paraId="7B22156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E5BB91F"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2FD9C87C"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1752B55B" w14:textId="50ECF7F1" w:rsidR="00F01FA2" w:rsidRPr="000F32C7" w:rsidRDefault="00246B9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586" y="874079"/>
                              <a:ext cx="2216426" cy="3380576"/>
                            </a:xfrm>
                            <a:prstGeom prst="rect">
                              <a:avLst/>
                            </a:prstGeom>
                            <a:noFill/>
                            <a:ln w="6350">
                              <a:noFill/>
                            </a:ln>
                          </wps:spPr>
                          <wps:txbx>
                            <w:txbxContent>
                              <w:p w14:paraId="74D4B3A8"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EFD3C1A"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73F785E3"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79D84A80"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79AF0636"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4A8E2D3E" w14:textId="77777777" w:rsidR="00246B93" w:rsidRPr="00246B93" w:rsidRDefault="00246B93" w:rsidP="002467E8">
                                <w:pPr>
                                  <w:pStyle w:val="a5"/>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7598D554" w14:textId="4B6A8574" w:rsidR="00F01FA2" w:rsidRPr="000F32C7" w:rsidRDefault="00246B93"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033CF69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54CD0174" w14:textId="4ECDDB3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57BDAFFC" w14:textId="6AEEF811" w:rsidR="00F01FA2" w:rsidRPr="00F01FA2" w:rsidRDefault="00246B93" w:rsidP="00F01FA2">
                                <w:pPr>
                                  <w:bidi w:val="0"/>
                                  <w:jc w:val="center"/>
                                  <w:rPr>
                                    <w:rFonts w:ascii="Adobe Arabic" w:eastAsia="GE Dinar One" w:hAnsi="Adobe Arabic" w:cs="Adobe Arabic"/>
                                    <w:b/>
                                    <w:bCs/>
                                    <w:kern w:val="24"/>
                                    <w:sz w:val="56"/>
                                    <w:szCs w:val="56"/>
                                    <w:lang w:bidi="ar-SY"/>
                                  </w:rPr>
                                </w:pPr>
                                <w:r w:rsidRPr="00246B93">
                                  <w:rPr>
                                    <w:rFonts w:ascii="Adobe Arabic" w:eastAsia="GE Dinar One" w:hAnsi="Adobe Arabic" w:cs="Adobe Arabic"/>
                                    <w:b/>
                                    <w:bCs/>
                                    <w:kern w:val="24"/>
                                    <w:sz w:val="56"/>
                                    <w:szCs w:val="56"/>
                                    <w:rtl/>
                                    <w:lang w:bidi="ar-SY"/>
                                  </w:rPr>
                                  <w:t>تطوير رؤية استراتيجية مستدامة</w:t>
                                </w:r>
                              </w:p>
                            </w:txbxContent>
                          </wps:txbx>
                          <wps:bodyPr wrap="square" rtlCol="0">
                            <a:spAutoFit/>
                          </wps:bodyPr>
                        </wps:wsp>
                      </wpg:grpSp>
                    </wpg:wgp>
                  </a:graphicData>
                </a:graphic>
                <wp14:sizeRelV relativeFrom="margin">
                  <wp14:pctHeight>0</wp14:pctHeight>
                </wp14:sizeRelV>
              </wp:anchor>
            </w:drawing>
          </mc:Choice>
          <mc:Fallback>
            <w:pict>
              <v:group w14:anchorId="7FCB6DAD" id="Group 175" o:spid="_x0000_s1489" style="position:absolute;left:0;text-align:left;margin-left:10.05pt;margin-top:-36.85pt;width:500.25pt;height:537.5pt;z-index:252773376;mso-position-horizontal-relative:text;mso-position-vertical-relative:text;mso-height-relative:margin" coordsize="63531,6826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">
                <v:group id="Group 176" o:spid="_x0000_s1490" style="position:absolute;left:1619;top:25717;width:54259;height:42544" coordorigin="" coordsize="54259,4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491"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49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49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49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6" o:title="Target " gain="19661f" blacklevel="22938f"/>
                      </v:shape>
                    </v:group>
                    <v:shape id="TextBox 34" o:spid="_x0000_s1495"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07F8834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49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49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498"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63D19A8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49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47" o:title="Note " gain="19661f" blacklevel="22938f"/>
                    </v:shape>
                  </v:group>
                  <v:shape id="Text Box 1451488579" o:spid="_x0000_s1500"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B22156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E5BB91F"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معرفة كيفية تحليل وتقييم البيئة الداخلية والخارجية للمؤسسة.</w:t>
                          </w:r>
                        </w:p>
                        <w:p w14:paraId="2FD9C87C"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تحديد الأهداف الاستراتيجية المستدامة وتطوير رؤية استراتيجية.</w:t>
                          </w:r>
                        </w:p>
                        <w:p w14:paraId="1752B55B" w14:textId="50ECF7F1" w:rsidR="00F01FA2" w:rsidRPr="000F32C7" w:rsidRDefault="00246B9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تطبيق أدوات وتقنيات التخطيط الاستراتيجي المستدام.</w:t>
                          </w:r>
                        </w:p>
                      </w:txbxContent>
                    </v:textbox>
                  </v:shape>
                  <v:shape id="Text Box 1451488580" o:spid="_x0000_s1501" type="#_x0000_t202" style="position:absolute;left:395;top:8740;width:22165;height:3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4D4B3A8"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فيديو تدريبي.</w:t>
                          </w:r>
                        </w:p>
                        <w:p w14:paraId="1EFD3C1A"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تحليل وتقييم البيئة الداخلية والخارجية للمؤسسة.</w:t>
                          </w:r>
                        </w:p>
                        <w:p w14:paraId="73F785E3"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79D84A80"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الأهداف الاستراتيجية المستدامة وتطوير رؤية استراتيجية.</w:t>
                          </w:r>
                        </w:p>
                        <w:p w14:paraId="79AF0636"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تمرين.</w:t>
                          </w:r>
                        </w:p>
                        <w:p w14:paraId="4A8E2D3E" w14:textId="77777777" w:rsidR="00246B93" w:rsidRPr="00246B93" w:rsidRDefault="00246B93" w:rsidP="002467E8">
                          <w:pPr>
                            <w:pStyle w:val="ListParagraph"/>
                            <w:numPr>
                              <w:ilvl w:val="0"/>
                              <w:numId w:val="2"/>
                            </w:numPr>
                            <w:rPr>
                              <w:rFonts w:ascii="Adobe Arabic" w:eastAsia="GE Dinar One" w:hAnsi="Adobe Arabic" w:cs="Adobe Arabic"/>
                              <w:color w:val="000000"/>
                              <w:kern w:val="24"/>
                              <w:sz w:val="36"/>
                              <w:szCs w:val="36"/>
                              <w:rtl/>
                              <w:lang w:bidi="ar-SY"/>
                            </w:rPr>
                          </w:pPr>
                          <w:r w:rsidRPr="00246B93">
                            <w:rPr>
                              <w:rFonts w:ascii="Adobe Arabic" w:eastAsia="GE Dinar One" w:hAnsi="Adobe Arabic" w:cs="Adobe Arabic"/>
                              <w:color w:val="000000"/>
                              <w:kern w:val="24"/>
                              <w:sz w:val="36"/>
                              <w:szCs w:val="36"/>
                              <w:rtl/>
                              <w:lang w:bidi="ar-SY"/>
                            </w:rPr>
                            <w:t>أدوات وتقنيات التخطيط الاستراتيجي المستدام.</w:t>
                          </w:r>
                        </w:p>
                        <w:p w14:paraId="7598D554" w14:textId="4B6A8574" w:rsidR="00F01FA2" w:rsidRPr="000F32C7" w:rsidRDefault="00246B93"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46B93">
                            <w:rPr>
                              <w:rFonts w:ascii="Adobe Arabic" w:eastAsia="GE Dinar One" w:hAnsi="Adobe Arabic" w:cs="Adobe Arabic"/>
                              <w:color w:val="000000"/>
                              <w:kern w:val="24"/>
                              <w:sz w:val="36"/>
                              <w:szCs w:val="36"/>
                              <w:rtl/>
                              <w:lang w:bidi="ar-SY"/>
                            </w:rPr>
                            <w:t>تمرين.</w:t>
                          </w:r>
                        </w:p>
                      </w:txbxContent>
                    </v:textbox>
                  </v:shape>
                </v:group>
                <v:group id="Group 1451488581" o:spid="_x0000_s1502"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50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48" o:title="Calendar " gain="19661f" blacklevel="22938f"/>
                  </v:shape>
                  <v:shape id="TextBox 34" o:spid="_x0000_s1504"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033CF69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0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4CD0174" w14:textId="4ECDDB3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06"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57BDAFFC" w14:textId="6AEEF811" w:rsidR="00F01FA2" w:rsidRPr="00F01FA2" w:rsidRDefault="00246B93" w:rsidP="00F01FA2">
                          <w:pPr>
                            <w:bidi w:val="0"/>
                            <w:jc w:val="center"/>
                            <w:rPr>
                              <w:rFonts w:ascii="Adobe Arabic" w:eastAsia="GE Dinar One" w:hAnsi="Adobe Arabic" w:cs="Adobe Arabic"/>
                              <w:b/>
                              <w:bCs/>
                              <w:kern w:val="24"/>
                              <w:sz w:val="56"/>
                              <w:szCs w:val="56"/>
                              <w:lang w:bidi="ar-SY"/>
                            </w:rPr>
                          </w:pPr>
                          <w:r w:rsidRPr="00246B93">
                            <w:rPr>
                              <w:rFonts w:ascii="Adobe Arabic" w:eastAsia="GE Dinar One" w:hAnsi="Adobe Arabic" w:cs="Adobe Arabic"/>
                              <w:b/>
                              <w:bCs/>
                              <w:kern w:val="24"/>
                              <w:sz w:val="56"/>
                              <w:szCs w:val="56"/>
                              <w:rtl/>
                              <w:lang w:bidi="ar-SY"/>
                            </w:rPr>
                            <w:t>تطوير رؤية استراتيجية مستدامة</w:t>
                          </w:r>
                        </w:p>
                      </w:txbxContent>
                    </v:textbox>
                  </v:shape>
                </v:group>
              </v:group>
            </w:pict>
          </mc:Fallback>
        </mc:AlternateContent>
      </w:r>
    </w:p>
    <w:p w14:paraId="386103B2" w14:textId="24C10148" w:rsidR="009E7CAF" w:rsidRPr="002023DE" w:rsidRDefault="009E7CAF" w:rsidP="000F1708">
      <w:pPr>
        <w:bidi w:val="0"/>
        <w:rPr>
          <w:rFonts w:ascii="Adobe Arabic" w:hAnsi="Adobe Arabic" w:cs="Adobe Arabic"/>
          <w:b/>
          <w:bCs/>
          <w:color w:val="002060"/>
          <w:sz w:val="48"/>
          <w:szCs w:val="36"/>
        </w:rPr>
      </w:pPr>
    </w:p>
    <w:p w14:paraId="7CD79748"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CBF2C66" w14:textId="4C28B4C6" w:rsidR="009E7CAF" w:rsidRDefault="009E7CAF" w:rsidP="009E7CAF">
      <w:pPr>
        <w:pStyle w:val="a5"/>
        <w:spacing w:line="360" w:lineRule="auto"/>
        <w:rPr>
          <w:rFonts w:ascii="Adobe Arabic" w:hAnsi="Adobe Arabic" w:cs="Adobe Arabic"/>
          <w:b/>
          <w:bCs/>
          <w:color w:val="002060"/>
          <w:sz w:val="48"/>
          <w:szCs w:val="36"/>
          <w:rtl/>
          <w:lang w:bidi="ar-EG"/>
        </w:rPr>
      </w:pPr>
    </w:p>
    <w:p w14:paraId="24F30EF6" w14:textId="42812159" w:rsidR="003F41BB" w:rsidRDefault="003F41BB" w:rsidP="00D87FB1">
      <w:pPr>
        <w:rPr>
          <w:rtl/>
          <w:lang w:bidi="ar-SY"/>
        </w:rPr>
      </w:pPr>
    </w:p>
    <w:p w14:paraId="3040A337" w14:textId="1B5AF9A8"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1081F0CA"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50A6BC62" wp14:editId="2795E3AE">
                <wp:extent cx="5239055" cy="1388331"/>
                <wp:effectExtent l="19050" t="19050" r="19050" b="21590"/>
                <wp:docPr id="63405167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889557473" name="Rectangle 889557473"/>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9009591" name="Picture 969009591"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2105822000" name="TextBox 36"/>
                        <wps:cNvSpPr txBox="1"/>
                        <wps:spPr>
                          <a:xfrm>
                            <a:off x="1305515" y="316344"/>
                            <a:ext cx="4178935" cy="377825"/>
                          </a:xfrm>
                          <a:prstGeom prst="rect">
                            <a:avLst/>
                          </a:prstGeom>
                          <a:noFill/>
                        </wps:spPr>
                        <wps:txbx>
                          <w:txbxContent>
                            <w:p w14:paraId="4A1F5C6F" w14:textId="2FF35265" w:rsidR="002D7D32" w:rsidRDefault="00246B93" w:rsidP="002D7D32">
                              <w:pPr>
                                <w:jc w:val="center"/>
                                <w:rPr>
                                  <w:rFonts w:ascii="Adobe Arabic" w:eastAsia="Calibri" w:hAnsi="Adobe Arabic" w:cs="Adobe Arabic"/>
                                  <w:b/>
                                  <w:bCs/>
                                  <w:color w:val="168489"/>
                                  <w:kern w:val="24"/>
                                  <w:sz w:val="36"/>
                                  <w:szCs w:val="36"/>
                                  <w:lang w:bidi="ar-SY"/>
                                </w:rPr>
                              </w:pPr>
                              <w:r w:rsidRPr="00246B93">
                                <w:rPr>
                                  <w:rFonts w:ascii="Adobe Arabic" w:eastAsia="Calibri" w:hAnsi="Adobe Arabic" w:cs="Adobe Arabic"/>
                                  <w:b/>
                                  <w:bCs/>
                                  <w:color w:val="168489"/>
                                  <w:kern w:val="24"/>
                                  <w:sz w:val="36"/>
                                  <w:szCs w:val="36"/>
                                  <w:rtl/>
                                  <w:lang w:bidi="ar-SY"/>
                                </w:rPr>
                                <w:t>أهداف التنمية المستدامة</w:t>
                              </w:r>
                            </w:p>
                          </w:txbxContent>
                        </wps:txbx>
                        <wps:bodyPr wrap="square">
                          <a:noAutofit/>
                        </wps:bodyPr>
                      </wps:wsp>
                      <wps:wsp>
                        <wps:cNvPr id="49568645" name="TextBox 38"/>
                        <wps:cNvSpPr txBox="1"/>
                        <wps:spPr>
                          <a:xfrm>
                            <a:off x="973811" y="817161"/>
                            <a:ext cx="4833288" cy="417195"/>
                          </a:xfrm>
                          <a:prstGeom prst="rect">
                            <a:avLst/>
                          </a:prstGeom>
                          <a:noFill/>
                        </wps:spPr>
                        <wps:txbx>
                          <w:txbxContent>
                            <w:p w14:paraId="5077BF0E" w14:textId="2EAD637F" w:rsidR="002D7D32" w:rsidRPr="002D7D32" w:rsidRDefault="00246B93" w:rsidP="00246B93">
                              <w:pPr>
                                <w:spacing w:line="259" w:lineRule="auto"/>
                                <w:jc w:val="center"/>
                                <w:rPr>
                                  <w:sz w:val="22"/>
                                  <w:szCs w:val="22"/>
                                </w:rPr>
                              </w:pPr>
                              <w:hyperlink r:id="rId125" w:history="1">
                                <w:r w:rsidRPr="008B7B57">
                                  <w:rPr>
                                    <w:color w:val="0563C1" w:themeColor="hyperlink"/>
                                    <w:sz w:val="22"/>
                                    <w:szCs w:val="22"/>
                                    <w:u w:val="single"/>
                                  </w:rPr>
                                  <w:t>https://youtu.be/c0TiHMTZVjM</w:t>
                                </w:r>
                              </w:hyperlink>
                            </w:p>
                          </w:txbxContent>
                        </wps:txbx>
                        <wps:bodyPr wrap="square">
                          <a:noAutofit/>
                        </wps:bodyPr>
                      </wps:wsp>
                    </wpg:wgp>
                  </a:graphicData>
                </a:graphic>
              </wp:inline>
            </w:drawing>
          </mc:Choice>
          <mc:Fallback>
            <w:pict>
              <v:group w14:anchorId="50A6BC62" id="_x0000_s1507"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">
                <v:rect id="Rectangle 889557473" o:spid="_x0000_s1508"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" fillcolor="#f2f2f2 [3052]" strokecolor="#168489" strokeweight="2.25pt"/>
                <v:shape id="Picture 969009591" o:spid="_x0000_s1509"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">
                  <v:imagedata r:id="rId58" o:title="Youtube-logo png images for free download – Pngset"/>
                </v:shape>
                <v:shape id="TextBox 36" o:spid="_x0000_s1510"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" filled="f" stroked="f">
                  <v:textbox>
                    <w:txbxContent>
                      <w:p w14:paraId="4A1F5C6F" w14:textId="2FF35265" w:rsidR="002D7D32" w:rsidRDefault="00246B93" w:rsidP="002D7D32">
                        <w:pPr>
                          <w:jc w:val="center"/>
                          <w:rPr>
                            <w:rFonts w:ascii="Adobe Arabic" w:eastAsia="Calibri" w:hAnsi="Adobe Arabic" w:cs="Adobe Arabic"/>
                            <w:b/>
                            <w:bCs/>
                            <w:color w:val="168489"/>
                            <w:kern w:val="24"/>
                            <w:sz w:val="36"/>
                            <w:szCs w:val="36"/>
                            <w:lang w:bidi="ar-SY"/>
                          </w:rPr>
                        </w:pPr>
                        <w:r w:rsidRPr="00246B93">
                          <w:rPr>
                            <w:rFonts w:ascii="Adobe Arabic" w:eastAsia="Calibri" w:hAnsi="Adobe Arabic" w:cs="Adobe Arabic"/>
                            <w:b/>
                            <w:bCs/>
                            <w:color w:val="168489"/>
                            <w:kern w:val="24"/>
                            <w:sz w:val="36"/>
                            <w:szCs w:val="36"/>
                            <w:rtl/>
                            <w:lang w:bidi="ar-SY"/>
                          </w:rPr>
                          <w:t>أهداف التنمية المستدامة</w:t>
                        </w:r>
                      </w:p>
                    </w:txbxContent>
                  </v:textbox>
                </v:shape>
                <v:shape id="TextBox 38" o:spid="_x0000_s1511"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" filled="f" stroked="f">
                  <v:textbox>
                    <w:txbxContent>
                      <w:p w14:paraId="5077BF0E" w14:textId="2EAD637F" w:rsidR="002D7D32" w:rsidRPr="002D7D32" w:rsidRDefault="00000000" w:rsidP="00246B93">
                        <w:pPr>
                          <w:spacing w:line="259" w:lineRule="auto"/>
                          <w:jc w:val="center"/>
                          <w:rPr>
                            <w:sz w:val="22"/>
                            <w:szCs w:val="22"/>
                          </w:rPr>
                        </w:pPr>
                        <w:hyperlink r:id="rId126" w:history="1">
                          <w:r w:rsidR="00246B93" w:rsidRPr="008B7B57">
                            <w:rPr>
                              <w:color w:val="0563C1" w:themeColor="hyperlink"/>
                              <w:sz w:val="22"/>
                              <w:szCs w:val="22"/>
                              <w:u w:val="single"/>
                            </w:rPr>
                            <w:t>https://youtu.be/c0TiHMTZVjM</w:t>
                          </w:r>
                        </w:hyperlink>
                      </w:p>
                    </w:txbxContent>
                  </v:textbox>
                </v:shape>
                <w10:anchorlock/>
              </v:group>
            </w:pict>
          </mc:Fallback>
        </mc:AlternateContent>
      </w:r>
    </w:p>
    <w:p w14:paraId="63FF3525"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C4C4927" wp14:editId="034C5EA9">
                <wp:extent cx="5731510" cy="895350"/>
                <wp:effectExtent l="0" t="0" r="21590" b="19050"/>
                <wp:docPr id="12141496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44515097"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777691" name="مجموعة 39"/>
                        <wpg:cNvGrpSpPr/>
                        <wpg:grpSpPr>
                          <a:xfrm>
                            <a:off x="0" y="0"/>
                            <a:ext cx="5731510" cy="895350"/>
                            <a:chOff x="0" y="0"/>
                            <a:chExt cx="5878196" cy="918845"/>
                          </a:xfrm>
                        </wpg:grpSpPr>
                        <wpg:grpSp>
                          <wpg:cNvPr id="331418665" name="مجموعة 40"/>
                          <wpg:cNvGrpSpPr/>
                          <wpg:grpSpPr>
                            <a:xfrm>
                              <a:off x="0" y="0"/>
                              <a:ext cx="5878196" cy="918845"/>
                              <a:chOff x="0" y="0"/>
                              <a:chExt cx="6240348" cy="919070"/>
                            </a:xfrm>
                          </wpg:grpSpPr>
                          <wpg:grpSp>
                            <wpg:cNvPr id="2142701287" name="مجموعة 41"/>
                            <wpg:cNvGrpSpPr/>
                            <wpg:grpSpPr>
                              <a:xfrm>
                                <a:off x="0" y="169208"/>
                                <a:ext cx="5433072" cy="580613"/>
                                <a:chOff x="0" y="169208"/>
                                <a:chExt cx="5433072" cy="580613"/>
                              </a:xfrm>
                            </wpg:grpSpPr>
                            <wps:wsp>
                              <wps:cNvPr id="17576083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524853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88474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1202678" name="مربع نص 41"/>
                          <wps:cNvSpPr txBox="1"/>
                          <wps:spPr>
                            <a:xfrm>
                              <a:off x="204484" y="257055"/>
                              <a:ext cx="4616071" cy="387740"/>
                            </a:xfrm>
                            <a:prstGeom prst="rect">
                              <a:avLst/>
                            </a:prstGeom>
                            <a:noFill/>
                          </wps:spPr>
                          <wps:txbx>
                            <w:txbxContent>
                              <w:p w14:paraId="3CC64B76" w14:textId="0C507676" w:rsidR="002D7D32" w:rsidRDefault="00171C55" w:rsidP="002D7D32">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وتقييم البيئة الداخلية والخارجية للمؤسسة</w:t>
                                </w:r>
                              </w:p>
                            </w:txbxContent>
                          </wps:txbx>
                          <wps:bodyPr wrap="square" rtlCol="1">
                            <a:spAutoFit/>
                          </wps:bodyPr>
                        </wps:wsp>
                      </wpg:grpSp>
                    </wpg:wgp>
                  </a:graphicData>
                </a:graphic>
              </wp:inline>
            </w:drawing>
          </mc:Choice>
          <mc:Fallback>
            <w:pict>
              <v:group w14:anchorId="3C4C4927" id="_x0000_s15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icGdXK8HAAC3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5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">
                  <v:imagedata r:id="rId61" o:title=""/>
                </v:shape>
                <v:group id="مجموعة 39" o:spid="_x0000_s1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">
                  <v:group id="مجموعة 40" o:spid="_x0000_s1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">
                    <v:group id="مجموعة 41" o:spid="_x0000_s1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">
                      <v:shape id="شكل حر 42" o:spid="_x0000_s1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" fillcolor="#168489" stroked="f" strokeweight="1pt">
                        <v:stroke joinstyle="miter"/>
                      </v:roundrect>
                    </v:group>
                    <v:oval id="شكل بيضاوي 44" o:spid="_x0000_s1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" filled="f" strokecolor="#a5a5a5 [2092]" strokeweight="1pt">
                      <v:stroke joinstyle="miter"/>
                    </v:oval>
                  </v:group>
                  <v:shape id="مربع نص 41" o:spid="_x0000_s152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" filled="f" stroked="f">
                    <v:textbox style="mso-fit-shape-to-text:t">
                      <w:txbxContent>
                        <w:p w14:paraId="3CC64B76" w14:textId="0C507676" w:rsidR="002D7D32" w:rsidRDefault="00171C55" w:rsidP="002D7D32">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وتقييم البيئة الداخلية والخارجية للمؤسسة</w:t>
                          </w:r>
                        </w:p>
                      </w:txbxContent>
                    </v:textbox>
                  </v:shape>
                </v:group>
                <w10:anchorlock/>
              </v:group>
            </w:pict>
          </mc:Fallback>
        </mc:AlternateContent>
      </w:r>
    </w:p>
    <w:p w14:paraId="68AC5832" w14:textId="77777777" w:rsidR="00246B93" w:rsidRDefault="00246B93" w:rsidP="00246B93">
      <w:pPr>
        <w:rPr>
          <w:rtl/>
        </w:rPr>
      </w:pPr>
      <w:r w:rsidRPr="00D658B6">
        <w:rPr>
          <w:rtl/>
        </w:rPr>
        <w:t>يُعد تحليل وتقييم البيئة الداخلية والخارجية للمؤسسة خطوة</w:t>
      </w:r>
      <w:r>
        <w:rPr>
          <w:rFonts w:hint="cs"/>
          <w:rtl/>
        </w:rPr>
        <w:t>ً</w:t>
      </w:r>
      <w:r w:rsidRPr="00D658B6">
        <w:rPr>
          <w:rtl/>
        </w:rPr>
        <w:t xml:space="preserve"> أساسية</w:t>
      </w:r>
      <w:r>
        <w:rPr>
          <w:rFonts w:hint="cs"/>
          <w:rtl/>
        </w:rPr>
        <w:t>ً</w:t>
      </w:r>
      <w:r w:rsidRPr="00D658B6">
        <w:rPr>
          <w:rtl/>
        </w:rPr>
        <w:t xml:space="preserve"> لتطوير رؤية استراتيجية مستدامة. وذلك من خلال:</w:t>
      </w:r>
    </w:p>
    <w:p w14:paraId="6D4911FB" w14:textId="4A5C5702" w:rsidR="000C1AAB" w:rsidRDefault="000C1AAB" w:rsidP="000C1AAB">
      <w:r w:rsidRPr="000C1AAB">
        <w:rPr>
          <w:noProof/>
        </w:rPr>
        <mc:AlternateContent>
          <mc:Choice Requires="wpg">
            <w:drawing>
              <wp:inline distT="0" distB="0" distL="0" distR="0" wp14:anchorId="5382B5F3" wp14:editId="27049A93">
                <wp:extent cx="5978857" cy="1592659"/>
                <wp:effectExtent l="0" t="0" r="3175" b="26670"/>
                <wp:docPr id="1191464052" name="Group 48"/>
                <wp:cNvGraphicFramePr/>
                <a:graphic xmlns:a="http://schemas.openxmlformats.org/drawingml/2006/main">
                  <a:graphicData uri="http://schemas.microsoft.com/office/word/2010/wordprocessingGroup">
                    <wpg:wgp>
                      <wpg:cNvGrpSpPr/>
                      <wpg:grpSpPr>
                        <a:xfrm>
                          <a:off x="0" y="0"/>
                          <a:ext cx="5978857" cy="1592659"/>
                          <a:chOff x="0" y="0"/>
                          <a:chExt cx="5978857" cy="1592659"/>
                        </a:xfrm>
                      </wpg:grpSpPr>
                      <wpg:grpSp>
                        <wpg:cNvPr id="1195857713" name="Group 1195857713"/>
                        <wpg:cNvGrpSpPr/>
                        <wpg:grpSpPr>
                          <a:xfrm>
                            <a:off x="0" y="0"/>
                            <a:ext cx="5978857" cy="1592659"/>
                            <a:chOff x="0" y="0"/>
                            <a:chExt cx="5978857" cy="1592659"/>
                          </a:xfrm>
                        </wpg:grpSpPr>
                        <wpg:grpSp>
                          <wpg:cNvPr id="408703669" name="Group 408703669"/>
                          <wpg:cNvGrpSpPr/>
                          <wpg:grpSpPr>
                            <a:xfrm>
                              <a:off x="4491630" y="0"/>
                              <a:ext cx="1463586" cy="1592659"/>
                              <a:chOff x="4491630" y="0"/>
                              <a:chExt cx="1989763" cy="2165240"/>
                            </a:xfrm>
                          </wpg:grpSpPr>
                          <wps:wsp>
                            <wps:cNvPr id="1896400934" name="Freeform: Shape 1896400934"/>
                            <wps:cNvSpPr/>
                            <wps:spPr>
                              <a:xfrm>
                                <a:off x="449163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4601979" name="Oval 644601979"/>
                            <wps:cNvSpPr/>
                            <wps:spPr>
                              <a:xfrm>
                                <a:off x="4667107"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6924691" name="Freeform: Shape 496924691"/>
                            <wps:cNvSpPr/>
                            <wps:spPr>
                              <a:xfrm>
                                <a:off x="467254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665084683" name="TextBox 155"/>
                          <wps:cNvSpPr txBox="1"/>
                          <wps:spPr>
                            <a:xfrm>
                              <a:off x="4839032" y="611273"/>
                              <a:ext cx="1139825" cy="664210"/>
                            </a:xfrm>
                            <a:prstGeom prst="rect">
                              <a:avLst/>
                            </a:prstGeom>
                            <a:noFill/>
                          </wps:spPr>
                          <wps:txbx>
                            <w:txbxContent>
                              <w:p w14:paraId="2196639B"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الداخلية</w:t>
                                </w:r>
                              </w:p>
                            </w:txbxContent>
                          </wps:txbx>
                          <wps:bodyPr wrap="square" rtlCol="0">
                            <a:spAutoFit/>
                          </wps:bodyPr>
                        </wps:wsp>
                        <wps:wsp>
                          <wps:cNvPr id="1918977913" name="TextBox 156"/>
                          <wps:cNvSpPr txBox="1"/>
                          <wps:spPr>
                            <a:xfrm>
                              <a:off x="4493791" y="569004"/>
                              <a:ext cx="483870" cy="377825"/>
                            </a:xfrm>
                            <a:prstGeom prst="rect">
                              <a:avLst/>
                            </a:prstGeom>
                            <a:noFill/>
                          </wps:spPr>
                          <wps:txbx>
                            <w:txbxContent>
                              <w:p w14:paraId="14B54977"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01</w:t>
                                </w:r>
                              </w:p>
                            </w:txbxContent>
                          </wps:txbx>
                          <wps:bodyPr wrap="square" rtlCol="0">
                            <a:spAutoFit/>
                          </wps:bodyPr>
                        </wps:wsp>
                        <wpg:grpSp>
                          <wpg:cNvPr id="1862455413" name="Group 1862455413"/>
                          <wpg:cNvGrpSpPr/>
                          <wpg:grpSpPr>
                            <a:xfrm>
                              <a:off x="2996658" y="0"/>
                              <a:ext cx="1463586" cy="1592659"/>
                              <a:chOff x="2996658" y="0"/>
                              <a:chExt cx="1989763" cy="2165240"/>
                            </a:xfrm>
                          </wpg:grpSpPr>
                          <wps:wsp>
                            <wps:cNvPr id="1870383351" name="Freeform: Shape 1870383351"/>
                            <wps:cNvSpPr/>
                            <wps:spPr>
                              <a:xfrm>
                                <a:off x="2996658"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15508419" name="Oval 1815508419"/>
                            <wps:cNvSpPr/>
                            <wps:spPr>
                              <a:xfrm>
                                <a:off x="3172135"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2931828" name="Freeform: Shape 1442931828"/>
                            <wps:cNvSpPr/>
                            <wps:spPr>
                              <a:xfrm>
                                <a:off x="3177568"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6763197" name="TextBox 158"/>
                          <wps:cNvSpPr txBox="1"/>
                          <wps:spPr>
                            <a:xfrm>
                              <a:off x="3419414" y="611273"/>
                              <a:ext cx="1086485" cy="664210"/>
                            </a:xfrm>
                            <a:prstGeom prst="rect">
                              <a:avLst/>
                            </a:prstGeom>
                            <a:noFill/>
                          </wps:spPr>
                          <wps:txbx>
                            <w:txbxContent>
                              <w:p w14:paraId="0C743865"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الخارجية</w:t>
                                </w:r>
                              </w:p>
                            </w:txbxContent>
                          </wps:txbx>
                          <wps:bodyPr wrap="square" rtlCol="0">
                            <a:spAutoFit/>
                          </wps:bodyPr>
                        </wps:wsp>
                        <wps:wsp>
                          <wps:cNvPr id="453816138" name="TextBox 159"/>
                          <wps:cNvSpPr txBox="1"/>
                          <wps:spPr>
                            <a:xfrm>
                              <a:off x="2998902" y="569004"/>
                              <a:ext cx="483235" cy="377825"/>
                            </a:xfrm>
                            <a:prstGeom prst="rect">
                              <a:avLst/>
                            </a:prstGeom>
                            <a:noFill/>
                          </wps:spPr>
                          <wps:txbx>
                            <w:txbxContent>
                              <w:p w14:paraId="75F0123C"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02</w:t>
                                </w:r>
                              </w:p>
                            </w:txbxContent>
                          </wps:txbx>
                          <wps:bodyPr wrap="square" rtlCol="0">
                            <a:spAutoFit/>
                          </wps:bodyPr>
                        </wps:wsp>
                        <wpg:grpSp>
                          <wpg:cNvPr id="1028564329" name="Group 1028564329"/>
                          <wpg:cNvGrpSpPr/>
                          <wpg:grpSpPr>
                            <a:xfrm>
                              <a:off x="1494972" y="0"/>
                              <a:ext cx="1463586" cy="1592659"/>
                              <a:chOff x="1494972" y="0"/>
                              <a:chExt cx="1989763" cy="2165240"/>
                            </a:xfrm>
                          </wpg:grpSpPr>
                          <wps:wsp>
                            <wps:cNvPr id="1175698539" name="Freeform: Shape 1175698539"/>
                            <wps:cNvSpPr/>
                            <wps:spPr>
                              <a:xfrm>
                                <a:off x="1494972"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5987498" name="Oval 275987498"/>
                            <wps:cNvSpPr/>
                            <wps:spPr>
                              <a:xfrm>
                                <a:off x="1670449"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5491483" name="Freeform: Shape 1475491483"/>
                            <wps:cNvSpPr/>
                            <wps:spPr>
                              <a:xfrm>
                                <a:off x="1675882"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409116404" name="TextBox 161"/>
                          <wps:cNvSpPr txBox="1"/>
                          <wps:spPr>
                            <a:xfrm>
                              <a:off x="1787590" y="611273"/>
                              <a:ext cx="1274445" cy="664210"/>
                            </a:xfrm>
                            <a:prstGeom prst="rect">
                              <a:avLst/>
                            </a:prstGeom>
                            <a:noFill/>
                          </wps:spPr>
                          <wps:txbx>
                            <w:txbxContent>
                              <w:p w14:paraId="77EB57BF"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الفجوة الاستراتيجية</w:t>
                                </w:r>
                              </w:p>
                            </w:txbxContent>
                          </wps:txbx>
                          <wps:bodyPr wrap="square" rtlCol="0">
                            <a:spAutoFit/>
                          </wps:bodyPr>
                        </wps:wsp>
                        <wps:wsp>
                          <wps:cNvPr id="1137224950" name="TextBox 162"/>
                          <wps:cNvSpPr txBox="1"/>
                          <wps:spPr>
                            <a:xfrm>
                              <a:off x="1497300" y="569004"/>
                              <a:ext cx="483870" cy="377825"/>
                            </a:xfrm>
                            <a:prstGeom prst="rect">
                              <a:avLst/>
                            </a:prstGeom>
                            <a:noFill/>
                          </wps:spPr>
                          <wps:txbx>
                            <w:txbxContent>
                              <w:p w14:paraId="77659E99"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03</w:t>
                                </w:r>
                              </w:p>
                            </w:txbxContent>
                          </wps:txbx>
                          <wps:bodyPr wrap="square" rtlCol="0">
                            <a:spAutoFit/>
                          </wps:bodyPr>
                        </wps:wsp>
                        <wpg:grpSp>
                          <wpg:cNvPr id="981973851" name="Group 981973851"/>
                          <wpg:cNvGrpSpPr/>
                          <wpg:grpSpPr>
                            <a:xfrm>
                              <a:off x="0" y="0"/>
                              <a:ext cx="1463586" cy="1592659"/>
                              <a:chOff x="0" y="0"/>
                              <a:chExt cx="1989763" cy="2165240"/>
                            </a:xfrm>
                          </wpg:grpSpPr>
                          <wps:wsp>
                            <wps:cNvPr id="1321674766" name="Freeform: Shape 1321674766"/>
                            <wps:cNvSpPr/>
                            <wps:spPr>
                              <a:xfrm>
                                <a:off x="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54447519" name="Oval 1154447519"/>
                            <wps:cNvSpPr/>
                            <wps:spPr>
                              <a:xfrm>
                                <a:off x="175477"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2225004" name="Freeform: Shape 1042225004"/>
                            <wps:cNvSpPr/>
                            <wps:spPr>
                              <a:xfrm>
                                <a:off x="18091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141800105" name="TextBox 164"/>
                          <wps:cNvSpPr txBox="1"/>
                          <wps:spPr>
                            <a:xfrm>
                              <a:off x="353232" y="514327"/>
                              <a:ext cx="1148715" cy="949960"/>
                            </a:xfrm>
                            <a:prstGeom prst="rect">
                              <a:avLst/>
                            </a:prstGeom>
                            <a:noFill/>
                          </wps:spPr>
                          <wps:txbx>
                            <w:txbxContent>
                              <w:p w14:paraId="6ED2E602"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رؤية استراتيجية مستدامة</w:t>
                                </w:r>
                              </w:p>
                            </w:txbxContent>
                          </wps:txbx>
                          <wps:bodyPr wrap="square" rtlCol="0">
                            <a:spAutoFit/>
                          </wps:bodyPr>
                        </wps:wsp>
                        <wps:wsp>
                          <wps:cNvPr id="1868760636" name="TextBox 165"/>
                          <wps:cNvSpPr txBox="1"/>
                          <wps:spPr>
                            <a:xfrm>
                              <a:off x="2411" y="569004"/>
                              <a:ext cx="483235" cy="377825"/>
                            </a:xfrm>
                            <a:prstGeom prst="rect">
                              <a:avLst/>
                            </a:prstGeom>
                            <a:noFill/>
                          </wps:spPr>
                          <wps:txbx>
                            <w:txbxContent>
                              <w:p w14:paraId="37F9E212"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04</w:t>
                                </w:r>
                              </w:p>
                            </w:txbxContent>
                          </wps:txbx>
                          <wps:bodyPr wrap="square" rtlCol="0">
                            <a:spAutoFit/>
                          </wps:bodyPr>
                        </wps:wsp>
                      </wpg:grpSp>
                      <pic:pic xmlns:pic="http://schemas.openxmlformats.org/drawingml/2006/picture">
                        <pic:nvPicPr>
                          <pic:cNvPr id="453374385" name="Graphic 42" descr="Business Growth with solid fill"/>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702623" y="270923"/>
                            <a:ext cx="403596" cy="403596"/>
                          </a:xfrm>
                          <a:prstGeom prst="rect">
                            <a:avLst/>
                          </a:prstGeom>
                        </pic:spPr>
                      </pic:pic>
                      <pic:pic xmlns:pic="http://schemas.openxmlformats.org/drawingml/2006/picture">
                        <pic:nvPicPr>
                          <pic:cNvPr id="2058431899" name="Graphic 4" descr="Downward trend graph with solid fill"/>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5176806" y="294775"/>
                            <a:ext cx="355893" cy="355893"/>
                          </a:xfrm>
                          <a:prstGeom prst="rect">
                            <a:avLst/>
                          </a:prstGeom>
                        </pic:spPr>
                      </pic:pic>
                      <pic:pic xmlns:pic="http://schemas.openxmlformats.org/drawingml/2006/picture">
                        <pic:nvPicPr>
                          <pic:cNvPr id="365465732" name="Graphic 14" descr="Presentation with bar chart with solid fill"/>
                          <pic:cNvPicPr>
                            <a:picLocks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3611601" y="230869"/>
                            <a:ext cx="483704" cy="483704"/>
                          </a:xfrm>
                          <a:prstGeom prst="rect">
                            <a:avLst/>
                          </a:prstGeom>
                        </pic:spPr>
                      </pic:pic>
                      <pic:pic xmlns:pic="http://schemas.openxmlformats.org/drawingml/2006/picture">
                        <pic:nvPicPr>
                          <pic:cNvPr id="549548832" name="Graphic 47" descr="Bar graph with upward trend with solid fill"/>
                          <pic:cNvPicPr>
                            <a:picLocks noChangeAspect="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a:xfrm>
                            <a:off x="2095622" y="252550"/>
                            <a:ext cx="440342" cy="440342"/>
                          </a:xfrm>
                          <a:prstGeom prst="rect">
                            <a:avLst/>
                          </a:prstGeom>
                        </pic:spPr>
                      </pic:pic>
                    </wpg:wgp>
                  </a:graphicData>
                </a:graphic>
              </wp:inline>
            </w:drawing>
          </mc:Choice>
          <mc:Fallback>
            <w:pict>
              <v:group w14:anchorId="5382B5F3" id="_x0000_s1521" style="width:470.8pt;height:125.4pt;mso-position-horizontal-relative:char;mso-position-vertical-relative:line" coordsize="59788,159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">
                <v:group id="Group 1195857713" o:spid="_x0000_s1522" style="position:absolute;width:59788;height:15926" coordsize="59788,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">
                  <v:group id="Group 408703669" o:spid="_x0000_s1523" style="position:absolute;left:44916;width:14636;height:15926" coordorigin="4491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">
                    <v:shape id="Freeform: Shape 1896400934" o:spid="_x0000_s1524" style="position:absolute;left:4491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644601979" o:spid="_x0000_s1525" style="position:absolute;left:46671;top:1754;width:18142;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" fillcolor="white [3212]" strokecolor="#168489" strokeweight="1pt">
                      <v:stroke joinstyle="miter"/>
                    </v:oval>
                    <v:shape id="Freeform: Shape 496924691" o:spid="_x0000_s1526" style="position:absolute;left:4672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5" o:spid="_x0000_s1527" type="#_x0000_t202" style="position:absolute;left:48390;top:6112;width:1139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" filled="f" stroked="f">
                    <v:textbox style="mso-fit-shape-to-text:t">
                      <w:txbxContent>
                        <w:p w14:paraId="2196639B"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الداخلية</w:t>
                          </w:r>
                        </w:p>
                      </w:txbxContent>
                    </v:textbox>
                  </v:shape>
                  <v:shape id="TextBox 156" o:spid="_x0000_s1528" type="#_x0000_t202" style="position:absolute;left:44937;top:5690;width:483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" filled="f" stroked="f">
                    <v:textbox style="mso-fit-shape-to-text:t">
                      <w:txbxContent>
                        <w:p w14:paraId="14B54977"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01</w:t>
                          </w:r>
                        </w:p>
                      </w:txbxContent>
                    </v:textbox>
                  </v:shape>
                  <v:group id="Group 1862455413" o:spid="_x0000_s1529" style="position:absolute;left:29966;width:14636;height:15926" coordorigin="2996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">
                    <v:shape id="Freeform: Shape 1870383351" o:spid="_x0000_s1530" style="position:absolute;left:2996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1815508419" o:spid="_x0000_s1531" style="position:absolute;left:3172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" fillcolor="white [3212]" strokecolor="#168489" strokeweight="1pt">
                      <v:stroke joinstyle="miter"/>
                    </v:oval>
                    <v:shape id="Freeform: Shape 1442931828" o:spid="_x0000_s1532" style="position:absolute;left:3177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8" o:spid="_x0000_s1533" type="#_x0000_t202" style="position:absolute;left:34194;top:6112;width:10864;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" filled="f" stroked="f">
                    <v:textbox style="mso-fit-shape-to-text:t">
                      <w:txbxContent>
                        <w:p w14:paraId="0C743865"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البيئة الخارجية</w:t>
                          </w:r>
                        </w:p>
                      </w:txbxContent>
                    </v:textbox>
                  </v:shape>
                  <v:shape id="TextBox 159" o:spid="_x0000_s1534" type="#_x0000_t202" style="position:absolute;left:29989;top:5690;width:483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" filled="f" stroked="f">
                    <v:textbox style="mso-fit-shape-to-text:t">
                      <w:txbxContent>
                        <w:p w14:paraId="75F0123C"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02</w:t>
                          </w:r>
                        </w:p>
                      </w:txbxContent>
                    </v:textbox>
                  </v:shape>
                  <v:group id="Group 1028564329" o:spid="_x0000_s1535" style="position:absolute;left:14949;width:14636;height:15926" coordorigin="14949"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">
                    <v:shape id="Freeform: Shape 1175698539" o:spid="_x0000_s1536" style="position:absolute;left:14949;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275987498" o:spid="_x0000_s1537" style="position:absolute;left:1670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" fillcolor="white [3212]" strokecolor="#168489" strokeweight="1pt">
                      <v:stroke joinstyle="miter"/>
                    </v:oval>
                    <v:shape id="Freeform: Shape 1475491483" o:spid="_x0000_s1538" style="position:absolute;left:16758;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1" o:spid="_x0000_s1539" type="#_x0000_t202" style="position:absolute;left:17875;top:6112;width:12745;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" filled="f" stroked="f">
                    <v:textbox style="mso-fit-shape-to-text:t">
                      <w:txbxContent>
                        <w:p w14:paraId="77EB57BF"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الفجوة الاستراتيجية</w:t>
                          </w:r>
                        </w:p>
                      </w:txbxContent>
                    </v:textbox>
                  </v:shape>
                  <v:shape id="TextBox 162" o:spid="_x0000_s1540" type="#_x0000_t202" style="position:absolute;left:14973;top:5690;width:483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" filled="f" stroked="f">
                    <v:textbox style="mso-fit-shape-to-text:t">
                      <w:txbxContent>
                        <w:p w14:paraId="77659E99"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03</w:t>
                          </w:r>
                        </w:p>
                      </w:txbxContent>
                    </v:textbox>
                  </v:shape>
                  <v:group id="Group 981973851" o:spid="_x0000_s1541" style="position:absolute;width:14635;height:1592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">
                    <v:shape id="Freeform: Shape 1321674766" o:spid="_x0000_s1542" style="position:absolute;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" path="m1082620,r,2165240c484705,2165240,,1680535,,1082620,,484705,484705,,1082620,xe" fillcolor="#168489" strokecolor="#168489" strokeweight="1pt">
                      <v:stroke joinstyle="miter"/>
                      <v:path arrowok="t" o:connecttype="custom" o:connectlocs="1082620,0;1082620,2165240;0,1082620;1082620,0" o:connectangles="0,0,0,0"/>
                    </v:shape>
                    <v:oval id="Oval 1154447519" o:spid="_x0000_s1543" style="position:absolute;left:175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" fillcolor="white [3212]" strokecolor="#168489" strokeweight="1pt">
                      <v:stroke joinstyle="miter"/>
                    </v:oval>
                    <v:shape id="Freeform: Shape 1042225004" o:spid="_x0000_s1544" style="position:absolute;left:1809;top:6244;width:4581;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4" o:spid="_x0000_s1545" type="#_x0000_t202" style="position:absolute;left:3532;top:5143;width:11487;height:9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" filled="f" stroked="f">
                    <v:textbox style="mso-fit-shape-to-text:t">
                      <w:txbxContent>
                        <w:p w14:paraId="6ED2E602" w14:textId="77777777" w:rsidR="000C1AAB" w:rsidRDefault="000C1AAB" w:rsidP="000C1AA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رؤية استراتيجية مستدامة</w:t>
                          </w:r>
                        </w:p>
                      </w:txbxContent>
                    </v:textbox>
                  </v:shape>
                  <v:shape id="TextBox 165" o:spid="_x0000_s1546" type="#_x0000_t202" style="position:absolute;left:24;top:5690;width:483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" filled="f" stroked="f">
                    <v:textbox style="mso-fit-shape-to-text:t">
                      <w:txbxContent>
                        <w:p w14:paraId="37F9E212" w14:textId="77777777" w:rsidR="000C1AAB" w:rsidRDefault="000C1AAB" w:rsidP="000C1AAB">
                          <w:pPr>
                            <w:bidi w:val="0"/>
                            <w:jc w:val="center"/>
                            <w:rPr>
                              <w:rFonts w:ascii="Adobe Arabic" w:hAnsi="Adobe Arabic" w:cs="Adobe Arabic"/>
                              <w:b/>
                              <w:bCs/>
                              <w:color w:val="FFFFFF" w:themeColor="background1"/>
                              <w:kern w:val="24"/>
                              <w:sz w:val="36"/>
                              <w:szCs w:val="36"/>
                            </w:rPr>
                          </w:pPr>
                          <w:r>
                            <w:rPr>
                              <w:rFonts w:ascii="Adobe Arabic" w:hAnsi="Adobe Arabic" w:cs="Adobe Arabic"/>
                              <w:b/>
                              <w:bCs/>
                              <w:color w:val="FFFFFF" w:themeColor="background1"/>
                              <w:kern w:val="24"/>
                              <w:sz w:val="36"/>
                              <w:szCs w:val="36"/>
                            </w:rPr>
                            <w:t>04</w:t>
                          </w:r>
                        </w:p>
                      </w:txbxContent>
                    </v:textbox>
                  </v:shape>
                </v:group>
                <v:shape id="Graphic 42" o:spid="_x0000_s1547" type="#_x0000_t75" alt="Business Growth with solid fill" style="position:absolute;left:7026;top:2709;width:4036;height:4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">
                  <v:imagedata r:id="rId120" o:title="Business Growth with solid fill"/>
                </v:shape>
                <v:shape id="Graphic 4" o:spid="_x0000_s1548" type="#_x0000_t75" alt="Downward trend graph with solid fill" style="position:absolute;left:51768;top:2947;width:3558;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">
                  <v:imagedata r:id="rId133" o:title="Downward trend graph with solid fill"/>
                </v:shape>
                <v:shape id="Graphic 14" o:spid="_x0000_s1549" type="#_x0000_t75" alt="Presentation with bar chart with solid fill" style="position:absolute;left:36116;top:2308;width:4837;height:4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">
                  <v:imagedata r:id="rId134" o:title="Presentation with bar chart with solid fill"/>
                </v:shape>
                <v:shape id="Graphic 47" o:spid="_x0000_s1550" type="#_x0000_t75" alt="Bar graph with upward trend with solid fill" style="position:absolute;left:20956;top:2525;width:4403;height:4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">
                  <v:imagedata r:id="rId135" o:title="Bar graph with upward trend with solid fill"/>
                </v:shape>
                <w10:anchorlock/>
              </v:group>
            </w:pict>
          </mc:Fallback>
        </mc:AlternateContent>
      </w:r>
    </w:p>
    <w:p w14:paraId="44983F34" w14:textId="463D94E6"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4386061C" wp14:editId="183DFFC3">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7055"/>
                              <a:ext cx="4615801" cy="387740"/>
                            </a:xfrm>
                            <a:prstGeom prst="rect">
                              <a:avLst/>
                            </a:prstGeom>
                            <a:noFill/>
                          </wps:spPr>
                          <wps:txbx>
                            <w:txbxContent>
                              <w:p w14:paraId="1FBD8FAD" w14:textId="5676F92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الداخلية: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86061C" id="_x0000_s15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0V+PH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5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5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5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5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5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55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1FBD8FAD" w14:textId="5676F92C"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الداخلية:</w:t>
                          </w:r>
                        </w:p>
                      </w:txbxContent>
                    </v:textbox>
                  </v:shape>
                </v:group>
                <v:shape id="صورة 54" o:spid="_x0000_s15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79" o:title=""/>
                </v:shape>
                <w10:anchorlock/>
              </v:group>
            </w:pict>
          </mc:Fallback>
        </mc:AlternateContent>
      </w:r>
    </w:p>
    <w:p w14:paraId="0DCC6561" w14:textId="5551326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الموارد والقدرات المتاحة (المالية، البشرية، التكنولوجية).</w:t>
      </w:r>
    </w:p>
    <w:p w14:paraId="7559F55B" w14:textId="27088C6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نقاط القوة والضعف في الممارسات والعمليات الحالية.</w:t>
      </w:r>
    </w:p>
    <w:p w14:paraId="172689F7" w14:textId="0DFE976C"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مدى مواءمة الهيكل التنظيمي والثقافة لأهداف الاستدامة.</w:t>
      </w:r>
    </w:p>
    <w:p w14:paraId="3C877D68" w14:textId="6C2B583F"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55E55FA6" wp14:editId="622FD7D7">
                <wp:extent cx="5731510" cy="892088"/>
                <wp:effectExtent l="0" t="0" r="2540" b="22860"/>
                <wp:docPr id="2384395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1124424" name="مجموعة 47"/>
                        <wpg:cNvGrpSpPr/>
                        <wpg:grpSpPr>
                          <a:xfrm>
                            <a:off x="0" y="0"/>
                            <a:ext cx="5731510" cy="895351"/>
                            <a:chOff x="0" y="0"/>
                            <a:chExt cx="5878196" cy="918845"/>
                          </a:xfrm>
                        </wpg:grpSpPr>
                        <wpg:grpSp>
                          <wpg:cNvPr id="1474211762" name="مجموعة 48"/>
                          <wpg:cNvGrpSpPr/>
                          <wpg:grpSpPr>
                            <a:xfrm>
                              <a:off x="0" y="0"/>
                              <a:ext cx="5878196" cy="918845"/>
                              <a:chOff x="0" y="0"/>
                              <a:chExt cx="6240348" cy="919070"/>
                            </a:xfrm>
                          </wpg:grpSpPr>
                          <wpg:grpSp>
                            <wpg:cNvPr id="1988156180" name="مجموعة 49"/>
                            <wpg:cNvGrpSpPr/>
                            <wpg:grpSpPr>
                              <a:xfrm>
                                <a:off x="0" y="169208"/>
                                <a:ext cx="5433072" cy="580613"/>
                                <a:chOff x="0" y="169208"/>
                                <a:chExt cx="5433072" cy="580613"/>
                              </a:xfrm>
                            </wpg:grpSpPr>
                            <wps:wsp>
                              <wps:cNvPr id="17330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81237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30410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1804596" name="مربع نص 41"/>
                          <wps:cNvSpPr txBox="1"/>
                          <wps:spPr>
                            <a:xfrm>
                              <a:off x="204466" y="257055"/>
                              <a:ext cx="4615801" cy="387740"/>
                            </a:xfrm>
                            <a:prstGeom prst="rect">
                              <a:avLst/>
                            </a:prstGeom>
                            <a:noFill/>
                          </wps:spPr>
                          <wps:txbx>
                            <w:txbxContent>
                              <w:p w14:paraId="1D89A6C5" w14:textId="35D02D39"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الخارجية:</w:t>
                                </w:r>
                              </w:p>
                            </w:txbxContent>
                          </wps:txbx>
                          <wps:bodyPr wrap="square" rtlCol="1">
                            <a:spAutoFit/>
                          </wps:bodyPr>
                        </wps:wsp>
                      </wpg:grpSp>
                      <pic:pic xmlns:pic="http://schemas.openxmlformats.org/drawingml/2006/picture">
                        <pic:nvPicPr>
                          <pic:cNvPr id="49508764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E55FA6" id="_x0000_s15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YkdmgcAAPg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CdYkdmgcAAPg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5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">
                  <v:group id="مجموعة 48" o:spid="_x0000_s1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">
                    <v:group id="مجموعة 49" o:spid="_x0000_s1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">
                      <v:shape id="شكل حر 50" o:spid="_x0000_s1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" fillcolor="#a5a5a5 [2092]" stroked="f" strokeweight="1pt">
                        <v:stroke joinstyle="miter"/>
                      </v:roundrect>
                    </v:group>
                    <v:oval id="شكل بيضاوي 52" o:spid="_x0000_s1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" filled="f" strokecolor="#168489" strokeweight="1pt">
                      <v:stroke joinstyle="miter"/>
                    </v:oval>
                  </v:group>
                  <v:shape id="مربع نص 41" o:spid="_x0000_s156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" filled="f" stroked="f">
                    <v:textbox style="mso-fit-shape-to-text:t">
                      <w:txbxContent>
                        <w:p w14:paraId="1D89A6C5" w14:textId="35D02D39"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البيئة الخارجية:</w:t>
                          </w:r>
                        </w:p>
                      </w:txbxContent>
                    </v:textbox>
                  </v:shape>
                </v:group>
                <v:shape id="صورة 54" o:spid="_x0000_s15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">
                  <v:imagedata r:id="rId79" o:title=""/>
                </v:shape>
                <w10:anchorlock/>
              </v:group>
            </w:pict>
          </mc:Fallback>
        </mc:AlternateContent>
      </w:r>
    </w:p>
    <w:p w14:paraId="7BD9D1BC" w14:textId="7B03BB7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التوجهات والتغيرات البيئية والاجتماعية والتكنولوجية.</w:t>
      </w:r>
    </w:p>
    <w:p w14:paraId="6E5013E1" w14:textId="593B84A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المخاطر والتحديات المرتبطة بالاستدامة (التشريعية، التنافسية).</w:t>
      </w:r>
    </w:p>
    <w:p w14:paraId="11177EE0" w14:textId="5B5D760D"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رصد توقعات وتطلعات أصحاب المصلحة (عملاء، موردين، مجتمع).</w:t>
      </w:r>
    </w:p>
    <w:p w14:paraId="4D6B0CA6" w14:textId="5E6E6993" w:rsidR="00246B93" w:rsidRPr="00D658B6" w:rsidRDefault="00246B93" w:rsidP="00246B93">
      <w:r w:rsidRPr="002A078C">
        <w:rPr>
          <w:rFonts w:ascii="Sakkal Majalla" w:hAnsi="Sakkal Majalla"/>
          <w:noProof/>
          <w:sz w:val="34"/>
          <w:lang w:bidi="ar-EG"/>
        </w:rPr>
        <w:lastRenderedPageBreak/>
        <mc:AlternateContent>
          <mc:Choice Requires="wpg">
            <w:drawing>
              <wp:inline distT="0" distB="0" distL="0" distR="0" wp14:anchorId="4CD508CA" wp14:editId="49889F15">
                <wp:extent cx="5731510" cy="892088"/>
                <wp:effectExtent l="0" t="0" r="2540" b="22860"/>
                <wp:docPr id="20206061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67451933" name="مجموعة 47"/>
                        <wpg:cNvGrpSpPr/>
                        <wpg:grpSpPr>
                          <a:xfrm>
                            <a:off x="0" y="0"/>
                            <a:ext cx="5731510" cy="895351"/>
                            <a:chOff x="0" y="0"/>
                            <a:chExt cx="5878196" cy="918845"/>
                          </a:xfrm>
                        </wpg:grpSpPr>
                        <wpg:grpSp>
                          <wpg:cNvPr id="179567956" name="مجموعة 48"/>
                          <wpg:cNvGrpSpPr/>
                          <wpg:grpSpPr>
                            <a:xfrm>
                              <a:off x="0" y="0"/>
                              <a:ext cx="5878196" cy="918845"/>
                              <a:chOff x="0" y="0"/>
                              <a:chExt cx="6240348" cy="919070"/>
                            </a:xfrm>
                          </wpg:grpSpPr>
                          <wpg:grpSp>
                            <wpg:cNvPr id="838605752" name="مجموعة 49"/>
                            <wpg:cNvGrpSpPr/>
                            <wpg:grpSpPr>
                              <a:xfrm>
                                <a:off x="0" y="169208"/>
                                <a:ext cx="5433072" cy="580613"/>
                                <a:chOff x="0" y="169208"/>
                                <a:chExt cx="5433072" cy="580613"/>
                              </a:xfrm>
                            </wpg:grpSpPr>
                            <wps:wsp>
                              <wps:cNvPr id="727967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0070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066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5870304" name="مربع نص 41"/>
                          <wps:cNvSpPr txBox="1"/>
                          <wps:spPr>
                            <a:xfrm>
                              <a:off x="204466" y="257055"/>
                              <a:ext cx="4615801" cy="387740"/>
                            </a:xfrm>
                            <a:prstGeom prst="rect">
                              <a:avLst/>
                            </a:prstGeom>
                            <a:noFill/>
                          </wps:spPr>
                          <wps:txbx>
                            <w:txbxContent>
                              <w:p w14:paraId="6078376F" w14:textId="4DD0C4D2"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الفجوة الاستراتيجية:</w:t>
                                </w:r>
                              </w:p>
                            </w:txbxContent>
                          </wps:txbx>
                          <wps:bodyPr wrap="square" rtlCol="1">
                            <a:spAutoFit/>
                          </wps:bodyPr>
                        </wps:wsp>
                      </wpg:grpSp>
                      <pic:pic xmlns:pic="http://schemas.openxmlformats.org/drawingml/2006/picture">
                        <pic:nvPicPr>
                          <pic:cNvPr id="140295167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D508CA" id="_x0000_s15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wSmmQcAAPY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mTBKaZBwAA9h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5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">
                  <v:group id="مجموعة 48" o:spid="_x0000_s15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">
                    <v:group id="مجموعة 49" o:spid="_x0000_s15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">
                      <v:shape id="شكل حر 50" o:spid="_x0000_s15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" fillcolor="#a5a5a5 [2092]" stroked="f" strokeweight="1pt">
                        <v:stroke joinstyle="miter"/>
                      </v:roundrect>
                    </v:group>
                    <v:oval id="شكل بيضاوي 52" o:spid="_x0000_s15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" filled="f" strokecolor="#168489" strokeweight="1pt">
                      <v:stroke joinstyle="miter"/>
                    </v:oval>
                  </v:group>
                  <v:shape id="مربع نص 41" o:spid="_x0000_s157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" filled="f" stroked="f">
                    <v:textbox style="mso-fit-shape-to-text:t">
                      <w:txbxContent>
                        <w:p w14:paraId="6078376F" w14:textId="4DD0C4D2"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تحليل الفجوة الاستراتيجية:</w:t>
                          </w:r>
                        </w:p>
                      </w:txbxContent>
                    </v:textbox>
                  </v:shape>
                </v:group>
                <v:shape id="صورة 54" o:spid="_x0000_s15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">
                  <v:imagedata r:id="rId79" o:title=""/>
                </v:shape>
                <w10:anchorlock/>
              </v:group>
            </w:pict>
          </mc:Fallback>
        </mc:AlternateContent>
      </w:r>
    </w:p>
    <w:p w14:paraId="5722F16A" w14:textId="2B86BA13"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الفجوة بين الوضع الحالي والطموحات المستقبلية للاستدامة.</w:t>
      </w:r>
    </w:p>
    <w:p w14:paraId="729446B9" w14:textId="6A9D2D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تحليل العوامل المؤثرة على قدرة المؤسسة على تحقيق أهداف الاستدامة.</w:t>
      </w:r>
    </w:p>
    <w:p w14:paraId="3D6A1188" w14:textId="0221AFCB"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6161BE49" wp14:editId="502EDE77">
                <wp:extent cx="5731510" cy="892088"/>
                <wp:effectExtent l="0" t="0" r="2540" b="22860"/>
                <wp:docPr id="14180932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8477639" name="مجموعة 47"/>
                        <wpg:cNvGrpSpPr/>
                        <wpg:grpSpPr>
                          <a:xfrm>
                            <a:off x="0" y="0"/>
                            <a:ext cx="5731510" cy="895351"/>
                            <a:chOff x="0" y="0"/>
                            <a:chExt cx="5878196" cy="918845"/>
                          </a:xfrm>
                        </wpg:grpSpPr>
                        <wpg:grpSp>
                          <wpg:cNvPr id="1679845990" name="مجموعة 48"/>
                          <wpg:cNvGrpSpPr/>
                          <wpg:grpSpPr>
                            <a:xfrm>
                              <a:off x="0" y="0"/>
                              <a:ext cx="5878196" cy="918845"/>
                              <a:chOff x="0" y="0"/>
                              <a:chExt cx="6240348" cy="919070"/>
                            </a:xfrm>
                          </wpg:grpSpPr>
                          <wpg:grpSp>
                            <wpg:cNvPr id="1610165663" name="مجموعة 49"/>
                            <wpg:cNvGrpSpPr/>
                            <wpg:grpSpPr>
                              <a:xfrm>
                                <a:off x="0" y="169208"/>
                                <a:ext cx="5433072" cy="580613"/>
                                <a:chOff x="0" y="169208"/>
                                <a:chExt cx="5433072" cy="580613"/>
                              </a:xfrm>
                            </wpg:grpSpPr>
                            <wps:wsp>
                              <wps:cNvPr id="20641592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39629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32317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6683126" name="مربع نص 41"/>
                          <wps:cNvSpPr txBox="1"/>
                          <wps:spPr>
                            <a:xfrm>
                              <a:off x="204466" y="257055"/>
                              <a:ext cx="4615801" cy="387740"/>
                            </a:xfrm>
                            <a:prstGeom prst="rect">
                              <a:avLst/>
                            </a:prstGeom>
                            <a:noFill/>
                          </wps:spPr>
                          <wps:txbx>
                            <w:txbxContent>
                              <w:p w14:paraId="194BD68D" w14:textId="6E797DDA"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تطوير رؤية استراتيجية مستدامة:</w:t>
                                </w:r>
                              </w:p>
                            </w:txbxContent>
                          </wps:txbx>
                          <wps:bodyPr wrap="square" rtlCol="1">
                            <a:spAutoFit/>
                          </wps:bodyPr>
                        </wps:wsp>
                      </wpg:grpSp>
                      <pic:pic xmlns:pic="http://schemas.openxmlformats.org/drawingml/2006/picture">
                        <pic:nvPicPr>
                          <pic:cNvPr id="17116465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61BE49" id="_x0000_s1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8KNBn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5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">
                  <v:group id="مجموعة 48" o:spid="_x0000_s15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">
                    <v:group id="مجموعة 49" o:spid="_x0000_s15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">
                      <v:shape id="شكل حر 50" o:spid="_x0000_s15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" fillcolor="#a5a5a5 [2092]" stroked="f" strokeweight="1pt">
                        <v:stroke joinstyle="miter"/>
                      </v:roundrect>
                    </v:group>
                    <v:oval id="شكل بيضاوي 52" o:spid="_x0000_s15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" filled="f" strokecolor="#168489" strokeweight="1pt">
                      <v:stroke joinstyle="miter"/>
                    </v:oval>
                  </v:group>
                  <v:shape id="مربع نص 41" o:spid="_x0000_s158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" filled="f" stroked="f">
                    <v:textbox style="mso-fit-shape-to-text:t">
                      <w:txbxContent>
                        <w:p w14:paraId="194BD68D" w14:textId="6E797DDA" w:rsidR="00246B93" w:rsidRDefault="00171C55" w:rsidP="00246B93">
                          <w:pPr>
                            <w:rPr>
                              <w:rFonts w:eastAsia="Calibri" w:hAnsi="Adobe Arabic" w:cs="Adobe Arabic"/>
                              <w:b/>
                              <w:bCs/>
                              <w:color w:val="FFFFFF"/>
                              <w:kern w:val="24"/>
                              <w:sz w:val="36"/>
                              <w:szCs w:val="36"/>
                              <w:lang w:bidi="ar-EG"/>
                            </w:rPr>
                          </w:pPr>
                          <w:r w:rsidRPr="00171C55">
                            <w:rPr>
                              <w:rFonts w:eastAsia="Calibri" w:hAnsi="Adobe Arabic" w:cs="Adobe Arabic"/>
                              <w:b/>
                              <w:bCs/>
                              <w:color w:val="FFFFFF"/>
                              <w:kern w:val="24"/>
                              <w:sz w:val="36"/>
                              <w:szCs w:val="36"/>
                              <w:rtl/>
                              <w:lang w:bidi="ar-EG"/>
                            </w:rPr>
                            <w:t>تطوير رؤية استراتيجية مستدامة:</w:t>
                          </w:r>
                        </w:p>
                      </w:txbxContent>
                    </v:textbox>
                  </v:shape>
                </v:group>
                <v:shape id="صورة 54" o:spid="_x0000_s15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">
                  <v:imagedata r:id="rId79" o:title=""/>
                </v:shape>
                <w10:anchorlock/>
              </v:group>
            </w:pict>
          </mc:Fallback>
        </mc:AlternateContent>
      </w:r>
    </w:p>
    <w:p w14:paraId="194F1B1D" w14:textId="2ADC674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صياغة رؤية واضحة وطموحة للمؤسسة على المدى الطويل.</w:t>
      </w:r>
    </w:p>
    <w:p w14:paraId="0ACFF756" w14:textId="6473EA6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الأهداف الاستراتيجية المرتبطة بالاقتصاد والبيئة والمجتمع.</w:t>
      </w:r>
    </w:p>
    <w:p w14:paraId="675062E0" w14:textId="4DF3A3A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خطة عمل لتنفيذ الاستراتيجية والمبادرات المستدامة.</w:t>
      </w:r>
    </w:p>
    <w:p w14:paraId="11EE13E7" w14:textId="77777777" w:rsidR="00246B93" w:rsidRPr="00D658B6" w:rsidRDefault="00246B93" w:rsidP="00246B93">
      <w:r w:rsidRPr="00D658B6">
        <w:rPr>
          <w:rtl/>
        </w:rPr>
        <w:t>هذا التحليل الشامل للبيئة الداخلية والخارجية يساعد القادة على تطوير رؤية استراتيجية مستدامة قابلة للتنفيذ وتحقيق النتائج المرجوة.</w:t>
      </w:r>
    </w:p>
    <w:p w14:paraId="757E474D" w14:textId="77777777" w:rsidR="00246B93" w:rsidRPr="000C1AAB" w:rsidRDefault="00246B93" w:rsidP="00246B93">
      <w:pPr>
        <w:rPr>
          <w:b/>
          <w:bCs/>
          <w:color w:val="00B050"/>
        </w:rPr>
      </w:pPr>
      <w:r w:rsidRPr="000C1AAB">
        <w:rPr>
          <w:rFonts w:hint="cs"/>
          <w:color w:val="00B050"/>
          <w:rtl/>
        </w:rPr>
        <w:t>و</w:t>
      </w:r>
      <w:r w:rsidRPr="000C1AAB">
        <w:rPr>
          <w:color w:val="00B050"/>
          <w:rtl/>
        </w:rPr>
        <w:t xml:space="preserve">هناك العديد من الأمثلة الناجحة لمؤسسات قامت بتحليل بيئتها الداخلية والخارجية وطورت رؤية استراتيجية مستدامة. </w:t>
      </w:r>
      <w:r w:rsidRPr="000C1AAB">
        <w:rPr>
          <w:b/>
          <w:bCs/>
          <w:color w:val="00B050"/>
          <w:rtl/>
        </w:rPr>
        <w:t>وأحد هذه الأمثلة هو شركة "إيكيا" العالمية للأثاث والديكور المنزلي.</w:t>
      </w:r>
    </w:p>
    <w:p w14:paraId="06E0C8E6" w14:textId="5A3E264E" w:rsidR="00246B93" w:rsidRPr="006C5C15" w:rsidRDefault="00246B93" w:rsidP="00246B93">
      <w:pPr>
        <w:rPr>
          <w:b/>
          <w:bCs/>
          <w:color w:val="0000CC"/>
        </w:rPr>
      </w:pPr>
      <w:r w:rsidRPr="002A078C">
        <w:rPr>
          <w:rFonts w:ascii="Sakkal Majalla" w:hAnsi="Sakkal Majalla"/>
          <w:noProof/>
          <w:sz w:val="34"/>
          <w:lang w:bidi="ar-EG"/>
        </w:rPr>
        <mc:AlternateContent>
          <mc:Choice Requires="wpg">
            <w:drawing>
              <wp:inline distT="0" distB="0" distL="0" distR="0" wp14:anchorId="1D505A80" wp14:editId="6506841A">
                <wp:extent cx="5731510" cy="892088"/>
                <wp:effectExtent l="0" t="0" r="2540" b="22860"/>
                <wp:docPr id="6900381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8521001" name="مجموعة 47"/>
                        <wpg:cNvGrpSpPr/>
                        <wpg:grpSpPr>
                          <a:xfrm>
                            <a:off x="0" y="0"/>
                            <a:ext cx="5731510" cy="895351"/>
                            <a:chOff x="0" y="0"/>
                            <a:chExt cx="5878196" cy="918845"/>
                          </a:xfrm>
                        </wpg:grpSpPr>
                        <wpg:grpSp>
                          <wpg:cNvPr id="2017637371" name="مجموعة 48"/>
                          <wpg:cNvGrpSpPr/>
                          <wpg:grpSpPr>
                            <a:xfrm>
                              <a:off x="0" y="0"/>
                              <a:ext cx="5878196" cy="918845"/>
                              <a:chOff x="0" y="0"/>
                              <a:chExt cx="6240348" cy="919070"/>
                            </a:xfrm>
                          </wpg:grpSpPr>
                          <wpg:grpSp>
                            <wpg:cNvPr id="540186354" name="مجموعة 49"/>
                            <wpg:cNvGrpSpPr/>
                            <wpg:grpSpPr>
                              <a:xfrm>
                                <a:off x="0" y="169208"/>
                                <a:ext cx="5433072" cy="580613"/>
                                <a:chOff x="0" y="169208"/>
                                <a:chExt cx="5433072" cy="580613"/>
                              </a:xfrm>
                            </wpg:grpSpPr>
                            <wps:wsp>
                              <wps:cNvPr id="2324470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06448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0209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773129" name="مربع نص 41"/>
                          <wps:cNvSpPr txBox="1"/>
                          <wps:spPr>
                            <a:xfrm>
                              <a:off x="204466" y="256611"/>
                              <a:ext cx="4615440" cy="389157"/>
                            </a:xfrm>
                            <a:prstGeom prst="rect">
                              <a:avLst/>
                            </a:prstGeom>
                            <a:noFill/>
                          </wps:spPr>
                          <wps:txbx>
                            <w:txbxContent>
                              <w:p w14:paraId="7887D307" w14:textId="0C468660" w:rsidR="00246B93" w:rsidRPr="000C1AAB" w:rsidRDefault="000C1AAB" w:rsidP="000C1AAB">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لإيكيا:</w:t>
                                </w:r>
                              </w:p>
                            </w:txbxContent>
                          </wps:txbx>
                          <wps:bodyPr wrap="square" rtlCol="1">
                            <a:spAutoFit/>
                          </wps:bodyPr>
                        </wps:wsp>
                      </wpg:grpSp>
                      <pic:pic xmlns:pic="http://schemas.openxmlformats.org/drawingml/2006/picture">
                        <pic:nvPicPr>
                          <pic:cNvPr id="59363492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505A80" id="_x0000_s1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pkWLmQ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mmRYu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5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">
                  <v:group id="مجموعة 48" o:spid="_x0000_s15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">
                    <v:group id="مجموعة 49" o:spid="_x0000_s15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">
                      <v:shape id="شكل حر 50" o:spid="_x0000_s15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" fillcolor="#a5a5a5 [2092]" stroked="f" strokeweight="1pt">
                        <v:stroke joinstyle="miter"/>
                      </v:roundrect>
                    </v:group>
                    <v:oval id="شكل بيضاوي 52" o:spid="_x0000_s15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" filled="f" strokecolor="#168489" strokeweight="1pt">
                      <v:stroke joinstyle="miter"/>
                    </v:oval>
                  </v:group>
                  <v:shape id="مربع نص 41" o:spid="_x0000_s1594" type="#_x0000_t202" style="position:absolute;left:2044;top:2566;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" filled="f" stroked="f">
                    <v:textbox style="mso-fit-shape-to-text:t">
                      <w:txbxContent>
                        <w:p w14:paraId="7887D307" w14:textId="0C468660" w:rsidR="00246B93" w:rsidRPr="000C1AAB" w:rsidRDefault="000C1AAB" w:rsidP="000C1AAB">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لإيكيا:</w:t>
                          </w:r>
                        </w:p>
                      </w:txbxContent>
                    </v:textbox>
                  </v:shape>
                </v:group>
                <v:shape id="صورة 54" o:spid="_x0000_s15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">
                  <v:imagedata r:id="rId79" o:title=""/>
                </v:shape>
                <w10:anchorlock/>
              </v:group>
            </w:pict>
          </mc:Fallback>
        </mc:AlternateContent>
      </w:r>
    </w:p>
    <w:p w14:paraId="0AA8B57F" w14:textId="20BB6E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قدرتها التصنيعية والتوزيعية الواسعة على مستوى العالم.</w:t>
      </w:r>
    </w:p>
    <w:p w14:paraId="054775CC" w14:textId="517FE0DD"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تركيزها على الابتكار والتصميم المستدام للمنتجات.</w:t>
      </w:r>
    </w:p>
    <w:p w14:paraId="217ED07A" w14:textId="31E2508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ثقافة المسؤولية البيئية والاجتماعية داخل الشركة.</w:t>
      </w:r>
    </w:p>
    <w:p w14:paraId="1910A919" w14:textId="0F657AD6"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43261DF6" wp14:editId="34595C6A">
                <wp:extent cx="5731510" cy="892088"/>
                <wp:effectExtent l="0" t="0" r="2540" b="22860"/>
                <wp:docPr id="1875099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15480326" name="مجموعة 47"/>
                        <wpg:cNvGrpSpPr/>
                        <wpg:grpSpPr>
                          <a:xfrm>
                            <a:off x="0" y="0"/>
                            <a:ext cx="5731510" cy="895351"/>
                            <a:chOff x="0" y="0"/>
                            <a:chExt cx="5878196" cy="918845"/>
                          </a:xfrm>
                        </wpg:grpSpPr>
                        <wpg:grpSp>
                          <wpg:cNvPr id="125872041" name="مجموعة 48"/>
                          <wpg:cNvGrpSpPr/>
                          <wpg:grpSpPr>
                            <a:xfrm>
                              <a:off x="0" y="0"/>
                              <a:ext cx="5878196" cy="918845"/>
                              <a:chOff x="0" y="0"/>
                              <a:chExt cx="6240348" cy="919070"/>
                            </a:xfrm>
                          </wpg:grpSpPr>
                          <wpg:grpSp>
                            <wpg:cNvPr id="1075498346" name="مجموعة 49"/>
                            <wpg:cNvGrpSpPr/>
                            <wpg:grpSpPr>
                              <a:xfrm>
                                <a:off x="0" y="169208"/>
                                <a:ext cx="5433072" cy="580613"/>
                                <a:chOff x="0" y="169208"/>
                                <a:chExt cx="5433072" cy="580613"/>
                              </a:xfrm>
                            </wpg:grpSpPr>
                            <wps:wsp>
                              <wps:cNvPr id="1716599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6683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9304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5480976" name="مربع نص 41"/>
                          <wps:cNvSpPr txBox="1"/>
                          <wps:spPr>
                            <a:xfrm>
                              <a:off x="204466" y="257055"/>
                              <a:ext cx="4615801" cy="387740"/>
                            </a:xfrm>
                            <a:prstGeom prst="rect">
                              <a:avLst/>
                            </a:prstGeom>
                            <a:noFill/>
                          </wps:spPr>
                          <wps:txbx>
                            <w:txbxContent>
                              <w:p w14:paraId="4606B6F5" w14:textId="43DDD9B7"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الخارجية لإيكيا:</w:t>
                                </w:r>
                              </w:p>
                            </w:txbxContent>
                          </wps:txbx>
                          <wps:bodyPr wrap="square" rtlCol="1">
                            <a:spAutoFit/>
                          </wps:bodyPr>
                        </wps:wsp>
                      </wpg:grpSp>
                      <pic:pic xmlns:pic="http://schemas.openxmlformats.org/drawingml/2006/picture">
                        <pic:nvPicPr>
                          <pic:cNvPr id="22292817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261DF6" id="_x0000_s1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ts4Ge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5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">
                  <v:group id="مجموعة 48" o:spid="_x0000_s15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">
                    <v:group id="مجموعة 49" o:spid="_x0000_s15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">
                      <v:shape id="شكل حر 50" o:spid="_x0000_s16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" fillcolor="#a5a5a5 [2092]" stroked="f" strokeweight="1pt">
                        <v:stroke joinstyle="miter"/>
                      </v:roundrect>
                    </v:group>
                    <v:oval id="شكل بيضاوي 52" o:spid="_x0000_s16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" filled="f" strokecolor="#168489" strokeweight="1pt">
                      <v:stroke joinstyle="miter"/>
                    </v:oval>
                  </v:group>
                  <v:shape id="مربع نص 41" o:spid="_x0000_s160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" filled="f" stroked="f">
                    <v:textbox style="mso-fit-shape-to-text:t">
                      <w:txbxContent>
                        <w:p w14:paraId="4606B6F5" w14:textId="43DDD9B7"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الخارجية لإيكيا:</w:t>
                          </w:r>
                        </w:p>
                      </w:txbxContent>
                    </v:textbox>
                  </v:shape>
                </v:group>
                <v:shape id="صورة 54" o:spid="_x0000_s16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">
                  <v:imagedata r:id="rId79" o:title=""/>
                </v:shape>
                <w10:anchorlock/>
              </v:group>
            </w:pict>
          </mc:Fallback>
        </mc:AlternateContent>
      </w:r>
    </w:p>
    <w:p w14:paraId="71C7A74B" w14:textId="5239425C"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ازدياد وعي المستهلكين بأهمية الاستدامة والمنتجات الصديقة للبيئة.</w:t>
      </w:r>
    </w:p>
    <w:p w14:paraId="1369D5DF" w14:textId="79B3970A"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متطلبات الجهات التنظيمية والتشريعية بخصوص الممارسات البيئية.</w:t>
      </w:r>
    </w:p>
    <w:p w14:paraId="5E3E7598" w14:textId="79B64FBE"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lastRenderedPageBreak/>
        <w:t>المنافسة المتزايدة في صناعة الأثاث من منافسين مستدامين.</w:t>
      </w:r>
    </w:p>
    <w:p w14:paraId="1D324128" w14:textId="4B8FF46F"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6CA135E4" wp14:editId="7D77559C">
                <wp:extent cx="5731510" cy="892088"/>
                <wp:effectExtent l="0" t="0" r="2540" b="22860"/>
                <wp:docPr id="12851688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32940518" name="مجموعة 47"/>
                        <wpg:cNvGrpSpPr/>
                        <wpg:grpSpPr>
                          <a:xfrm>
                            <a:off x="0" y="0"/>
                            <a:ext cx="5731510" cy="895351"/>
                            <a:chOff x="0" y="0"/>
                            <a:chExt cx="5878196" cy="918845"/>
                          </a:xfrm>
                        </wpg:grpSpPr>
                        <wpg:grpSp>
                          <wpg:cNvPr id="421808775" name="مجموعة 48"/>
                          <wpg:cNvGrpSpPr/>
                          <wpg:grpSpPr>
                            <a:xfrm>
                              <a:off x="0" y="0"/>
                              <a:ext cx="5878196" cy="918845"/>
                              <a:chOff x="0" y="0"/>
                              <a:chExt cx="6240348" cy="919070"/>
                            </a:xfrm>
                          </wpg:grpSpPr>
                          <wpg:grpSp>
                            <wpg:cNvPr id="502324058" name="مجموعة 49"/>
                            <wpg:cNvGrpSpPr/>
                            <wpg:grpSpPr>
                              <a:xfrm>
                                <a:off x="0" y="169208"/>
                                <a:ext cx="5433072" cy="580613"/>
                                <a:chOff x="0" y="169208"/>
                                <a:chExt cx="5433072" cy="580613"/>
                              </a:xfrm>
                            </wpg:grpSpPr>
                            <wps:wsp>
                              <wps:cNvPr id="8047950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627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853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575332" name="مربع نص 41"/>
                          <wps:cNvSpPr txBox="1"/>
                          <wps:spPr>
                            <a:xfrm>
                              <a:off x="204466" y="257055"/>
                              <a:ext cx="4615801" cy="387740"/>
                            </a:xfrm>
                            <a:prstGeom prst="rect">
                              <a:avLst/>
                            </a:prstGeom>
                            <a:noFill/>
                          </wps:spPr>
                          <wps:txbx>
                            <w:txbxContent>
                              <w:p w14:paraId="633B1FA7" w14:textId="27692193"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الرؤية الاستراتيجية المستدامة لإيكيا:</w:t>
                                </w:r>
                              </w:p>
                            </w:txbxContent>
                          </wps:txbx>
                          <wps:bodyPr wrap="square" rtlCol="1">
                            <a:spAutoFit/>
                          </wps:bodyPr>
                        </wps:wsp>
                      </wpg:grpSp>
                      <pic:pic xmlns:pic="http://schemas.openxmlformats.org/drawingml/2006/picture">
                        <pic:nvPicPr>
                          <pic:cNvPr id="86396662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A135E4" id="_x0000_s1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S3btG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6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">
                  <v:group id="مجموعة 48" o:spid="_x0000_s16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">
                    <v:group id="مجموعة 49" o:spid="_x0000_s16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">
                      <v:shape id="شكل حر 50" o:spid="_x0000_s16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" fillcolor="#a5a5a5 [2092]" stroked="f" strokeweight="1pt">
                        <v:stroke joinstyle="miter"/>
                      </v:roundrect>
                    </v:group>
                    <v:oval id="شكل بيضاوي 52" o:spid="_x0000_s16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" filled="f" strokecolor="#168489" strokeweight="1pt">
                      <v:stroke joinstyle="miter"/>
                    </v:oval>
                  </v:group>
                  <v:shape id="مربع نص 41" o:spid="_x0000_s161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" filled="f" stroked="f">
                    <v:textbox style="mso-fit-shape-to-text:t">
                      <w:txbxContent>
                        <w:p w14:paraId="633B1FA7" w14:textId="27692193"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الرؤية الاستراتيجية المستدامة لإيكيا:</w:t>
                          </w:r>
                        </w:p>
                      </w:txbxContent>
                    </v:textbox>
                  </v:shape>
                </v:group>
                <v:shape id="صورة 54" o:spid="_x0000_s16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">
                  <v:imagedata r:id="rId79" o:title=""/>
                </v:shape>
                <w10:anchorlock/>
              </v:group>
            </w:pict>
          </mc:Fallback>
        </mc:AlternateContent>
      </w:r>
    </w:p>
    <w:p w14:paraId="3DAD0647" w14:textId="621E28A1"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رؤية "إيكيا 2030" لجعل منتجاتها أكثر استدامة وتعزيز التأثير الإيجابي.</w:t>
      </w:r>
    </w:p>
    <w:p w14:paraId="31D6A20B" w14:textId="3A098507"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أهداف استراتيجية مثل: استخدام مواد خام مستدامة، خفض البصمة الكربونية، تعزيز الاقتصاد الدائري.</w:t>
      </w:r>
    </w:p>
    <w:p w14:paraId="12134815" w14:textId="1A411D89"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خطة عمل لتحقيق هذه الأهداف عبر المبادرات والاستثمارات في مجال الاستدامة.</w:t>
      </w:r>
    </w:p>
    <w:p w14:paraId="08C0F711" w14:textId="77777777" w:rsidR="00246B93" w:rsidRDefault="00246B93" w:rsidP="00246B93">
      <w:pPr>
        <w:rPr>
          <w:rtl/>
        </w:rPr>
      </w:pPr>
      <w:r w:rsidRPr="00D658B6">
        <w:rPr>
          <w:rtl/>
        </w:rPr>
        <w:t>نتيجة لهذا التحليل الشامل وتطوير الرؤية الاستراتيجية، تمكنت إيكيا من تحقيق تقدم ملموس في أدائها البيئي والاجتماعي، وتعزيز قدرتها التنافسية على المدى الطويل.</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C1AAB" w:rsidRPr="00563DBD" w14:paraId="75E6D092" w14:textId="77777777" w:rsidTr="009A1C3E">
        <w:tc>
          <w:tcPr>
            <w:tcW w:w="1962" w:type="dxa"/>
            <w:tcBorders>
              <w:right w:val="single" w:sz="36" w:space="0" w:color="168489"/>
            </w:tcBorders>
            <w:shd w:val="clear" w:color="auto" w:fill="F2F2F2" w:themeFill="background1" w:themeFillShade="F2"/>
            <w:vAlign w:val="center"/>
          </w:tcPr>
          <w:p w14:paraId="0C1BE5FD" w14:textId="77777777" w:rsidR="000C1AAB" w:rsidRPr="008113E1" w:rsidRDefault="000C1AAB" w:rsidP="008814D1">
            <w:pPr>
              <w:pStyle w:val="ad"/>
              <w:pageBreakBefore/>
              <w:jc w:val="center"/>
              <w:rPr>
                <w:rtl/>
              </w:rPr>
            </w:pPr>
            <w:r w:rsidRPr="008113E1">
              <w:rPr>
                <w:noProof/>
                <w:rtl/>
                <w:lang w:val="ar-SA"/>
              </w:rPr>
              <w:lastRenderedPageBreak/>
              <w:drawing>
                <wp:inline distT="0" distB="0" distL="0" distR="0" wp14:anchorId="0BF1815F" wp14:editId="4AFCE1D1">
                  <wp:extent cx="563984" cy="563914"/>
                  <wp:effectExtent l="0" t="0" r="7620" b="7620"/>
                  <wp:docPr id="473643440" name="Picture 4736434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552D5F5" w14:textId="469A1697" w:rsidR="000C1AAB" w:rsidRPr="00563DBD" w:rsidRDefault="000C1AAB" w:rsidP="008814D1">
            <w:pPr>
              <w:jc w:val="center"/>
              <w:rPr>
                <w:rFonts w:eastAsia="Times New Roman" w:cs="GE Dinar Two Medium"/>
                <w:color w:val="1E3D6A"/>
                <w:kern w:val="24"/>
                <w:szCs w:val="28"/>
                <w:rtl/>
                <w:lang w:bidi="ar-SY"/>
              </w:rPr>
            </w:pPr>
            <w:r w:rsidRPr="000C1AAB">
              <w:rPr>
                <w:rFonts w:ascii="Adobe Arabic" w:eastAsia="Times New Roman" w:hAnsi="Adobe Arabic" w:cs="Adobe Arabic"/>
                <w:b/>
                <w:bCs/>
                <w:color w:val="168489"/>
                <w:kern w:val="24"/>
                <w:sz w:val="44"/>
                <w:szCs w:val="44"/>
                <w:rtl/>
                <w:lang w:bidi="ar-SY"/>
              </w:rPr>
              <w:t>كيف يمكن للمؤسسة تحديد أولويات الاستراتيجيات المستدامة بناءً على تحليل البيئة الداخلية والخارجية؟</w:t>
            </w:r>
          </w:p>
        </w:tc>
      </w:tr>
      <w:tr w:rsidR="000C1AAB" w14:paraId="4D535A88" w14:textId="77777777" w:rsidTr="009A1C3E">
        <w:tc>
          <w:tcPr>
            <w:tcW w:w="1962" w:type="dxa"/>
            <w:tcBorders>
              <w:right w:val="single" w:sz="36" w:space="0" w:color="168489"/>
            </w:tcBorders>
            <w:shd w:val="clear" w:color="auto" w:fill="F2F2F2" w:themeFill="background1" w:themeFillShade="F2"/>
            <w:vAlign w:val="center"/>
          </w:tcPr>
          <w:p w14:paraId="32DC7690" w14:textId="77777777" w:rsidR="000C1AAB" w:rsidRPr="008113E1" w:rsidRDefault="000C1AAB"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EBD402A" w14:textId="77777777" w:rsidR="000C1AAB" w:rsidRDefault="000C1AAB" w:rsidP="008814D1">
            <w:pPr>
              <w:pStyle w:val="ad"/>
              <w:rPr>
                <w:rtl/>
              </w:rPr>
            </w:pPr>
          </w:p>
        </w:tc>
      </w:tr>
    </w:tbl>
    <w:p w14:paraId="37E3A930" w14:textId="77777777" w:rsidR="000C1AAB" w:rsidRPr="008113E1" w:rsidRDefault="000C1AAB" w:rsidP="000C1AAB">
      <w:pPr>
        <w:ind w:left="-227"/>
        <w:rPr>
          <w:rFonts w:ascii="Sakkal Majalla" w:hAnsi="Sakkal Majalla"/>
          <w:sz w:val="34"/>
          <w:rtl/>
          <w:lang w:bidi="ar-SY"/>
        </w:rPr>
      </w:pPr>
    </w:p>
    <w:p w14:paraId="33DE6F14" w14:textId="408DC9E2" w:rsidR="000C1AAB" w:rsidRPr="002465AB" w:rsidRDefault="009A1C3E" w:rsidP="009A1C3E">
      <w:pPr>
        <w:ind w:left="-755"/>
        <w:rPr>
          <w:rFonts w:ascii="Sakkal Majalla" w:hAnsi="Sakkal Majalla"/>
          <w:sz w:val="34"/>
          <w:lang w:bidi="ar-SY"/>
        </w:rPr>
      </w:pPr>
      <w:r>
        <w:rPr>
          <w:noProof/>
        </w:rPr>
        <mc:AlternateContent>
          <mc:Choice Requires="wps">
            <w:drawing>
              <wp:inline distT="0" distB="0" distL="0" distR="0" wp14:anchorId="1A86B6B9" wp14:editId="4CBC4B7A">
                <wp:extent cx="6703060" cy="5909945"/>
                <wp:effectExtent l="0" t="0" r="21590" b="14605"/>
                <wp:docPr id="163666773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909945"/>
                        </a:xfrm>
                        <a:prstGeom prst="roundRect">
                          <a:avLst>
                            <a:gd name="adj" fmla="val 16667"/>
                          </a:avLst>
                        </a:prstGeom>
                        <a:solidFill>
                          <a:srgbClr val="EAF4E4"/>
                        </a:solidFill>
                        <a:ln w="12700">
                          <a:solidFill>
                            <a:schemeClr val="accent6"/>
                          </a:solidFill>
                          <a:miter lim="800000"/>
                          <a:headEnd/>
                          <a:tailEnd/>
                        </a:ln>
                      </wps:spPr>
                      <wps:txbx>
                        <w:txbxContent>
                          <w:p w14:paraId="535D4F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BA69B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7778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524A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EFB7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646C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9CF8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FE0D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494D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34C3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47876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2270A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48A8A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7A33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0D2DB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A07F8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485B8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EBC7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42C6E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D47E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0CA41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FEE54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AE00F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0673A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3348C8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FF77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8CB1CC"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A86B6B9" id="_x0000_s1614" style="width:527.8pt;height:465.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" fillcolor="#eaf4e4" strokecolor="#70ad47 [3209]" strokeweight="1pt">
                <v:stroke joinstyle="miter"/>
                <v:textbox inset="0,3mm,0">
                  <w:txbxContent>
                    <w:p w14:paraId="535D4F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BA69B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7778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524A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EFB7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646C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9CF8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FE0D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494D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34C3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47876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2270A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48A8A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7A33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0D2DB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A07F8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485B8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EBC7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42C6E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D47E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0CA41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FEE54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AE00F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0673A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3348C8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FF773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8CB1CC" w14:textId="77777777" w:rsidR="009A1C3E" w:rsidRDefault="009A1C3E" w:rsidP="009A1C3E">
                      <w:pPr>
                        <w:jc w:val="center"/>
                        <w:rPr>
                          <w:sz w:val="22"/>
                          <w:szCs w:val="28"/>
                          <w:rtl/>
                          <w:lang w:bidi="ar-SY"/>
                        </w:rPr>
                      </w:pPr>
                    </w:p>
                  </w:txbxContent>
                </v:textbox>
                <w10:anchorlock/>
              </v:roundrect>
            </w:pict>
          </mc:Fallback>
        </mc:AlternateContent>
      </w:r>
    </w:p>
    <w:p w14:paraId="34CF3473" w14:textId="7DB00A14" w:rsidR="000C1AAB" w:rsidRDefault="000C1AAB" w:rsidP="000C1AAB">
      <w:pPr>
        <w:pStyle w:val="ae"/>
        <w:bidi w:val="0"/>
        <w:jc w:val="center"/>
        <w:rPr>
          <w:rtl/>
        </w:rPr>
      </w:pPr>
      <w:r w:rsidRPr="00F131A0">
        <w:rPr>
          <w:noProof/>
          <w:lang w:bidi="ar-SY"/>
        </w:rPr>
        <w:drawing>
          <wp:inline distT="0" distB="0" distL="0" distR="0" wp14:anchorId="626FF3A1" wp14:editId="7BE2461F">
            <wp:extent cx="1527176" cy="1420708"/>
            <wp:effectExtent l="0" t="0" r="0" b="8255"/>
            <wp:docPr id="98121655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2A3F431" w14:textId="3E4CA173" w:rsidR="00246B93" w:rsidRPr="00D658B6" w:rsidRDefault="00246B93" w:rsidP="00246B93">
      <w:r w:rsidRPr="002A078C">
        <w:rPr>
          <w:rFonts w:ascii="Sakkal Majalla" w:hAnsi="Sakkal Majalla"/>
          <w:noProof/>
          <w:color w:val="002060"/>
          <w:sz w:val="34"/>
          <w:lang w:bidi="ar-SY"/>
        </w:rPr>
        <w:lastRenderedPageBreak/>
        <mc:AlternateContent>
          <mc:Choice Requires="wpg">
            <w:drawing>
              <wp:inline distT="0" distB="0" distL="0" distR="0" wp14:anchorId="1CDA8FEC" wp14:editId="4A7EF366">
                <wp:extent cx="5731510" cy="895350"/>
                <wp:effectExtent l="0" t="0" r="21590" b="19050"/>
                <wp:docPr id="16690646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4786562"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71493276" name="مجموعة 39"/>
                        <wpg:cNvGrpSpPr/>
                        <wpg:grpSpPr>
                          <a:xfrm>
                            <a:off x="0" y="0"/>
                            <a:ext cx="5731510" cy="895350"/>
                            <a:chOff x="0" y="0"/>
                            <a:chExt cx="5878196" cy="918845"/>
                          </a:xfrm>
                        </wpg:grpSpPr>
                        <wpg:grpSp>
                          <wpg:cNvPr id="363207054" name="مجموعة 40"/>
                          <wpg:cNvGrpSpPr/>
                          <wpg:grpSpPr>
                            <a:xfrm>
                              <a:off x="0" y="0"/>
                              <a:ext cx="5878196" cy="918845"/>
                              <a:chOff x="0" y="0"/>
                              <a:chExt cx="6240348" cy="919070"/>
                            </a:xfrm>
                          </wpg:grpSpPr>
                          <wpg:grpSp>
                            <wpg:cNvPr id="804370049" name="مجموعة 41"/>
                            <wpg:cNvGrpSpPr/>
                            <wpg:grpSpPr>
                              <a:xfrm>
                                <a:off x="0" y="169208"/>
                                <a:ext cx="5433072" cy="580613"/>
                                <a:chOff x="0" y="169208"/>
                                <a:chExt cx="5433072" cy="580613"/>
                              </a:xfrm>
                            </wpg:grpSpPr>
                            <wps:wsp>
                              <wps:cNvPr id="13375919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30949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84754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3969684" name="مربع نص 41"/>
                          <wps:cNvSpPr txBox="1"/>
                          <wps:spPr>
                            <a:xfrm>
                              <a:off x="204484" y="257055"/>
                              <a:ext cx="4616071" cy="387740"/>
                            </a:xfrm>
                            <a:prstGeom prst="rect">
                              <a:avLst/>
                            </a:prstGeom>
                            <a:noFill/>
                          </wps:spPr>
                          <wps:txbx>
                            <w:txbxContent>
                              <w:p w14:paraId="45EDFF71" w14:textId="485CA07C"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الأهداف الاستراتيجية المستدامة وتطوير رؤية استراتيجية</w:t>
                                </w:r>
                              </w:p>
                            </w:txbxContent>
                          </wps:txbx>
                          <wps:bodyPr wrap="square" rtlCol="1">
                            <a:spAutoFit/>
                          </wps:bodyPr>
                        </wps:wsp>
                      </wpg:grpSp>
                    </wpg:wgp>
                  </a:graphicData>
                </a:graphic>
              </wp:inline>
            </w:drawing>
          </mc:Choice>
          <mc:Fallback>
            <w:pict>
              <v:group w14:anchorId="1CDA8FEC" id="_x0000_s161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0QprAcAALkcAAAOAAAAZHJzL2Uyb0RvYy54bWzsWVuP00YUfq/U/2D5&#10;sRLE90vELlqgoEqUroCK9tFxnMSq7XHHk02W10KF+CPQqlVFW1rxT5J/0+/M2I5z2U1A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JNEKawHAAC5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6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">
                  <v:imagedata r:id="rId61" o:title=""/>
                </v:shape>
                <v:group id="مجموعة 39" o:spid="_x0000_s16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">
                  <v:group id="مجموعة 40" o:spid="_x0000_s16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">
                    <v:group id="مجموعة 41" o:spid="_x0000_s16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">
                      <v:shape id="شكل حر 42" o:spid="_x0000_s16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" fillcolor="#168489" stroked="f" strokeweight="1pt">
                        <v:stroke joinstyle="miter"/>
                      </v:roundrect>
                    </v:group>
                    <v:oval id="شكل بيضاوي 44" o:spid="_x0000_s16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" filled="f" strokecolor="#a5a5a5 [2092]" strokeweight="1pt">
                      <v:stroke joinstyle="miter"/>
                    </v:oval>
                  </v:group>
                  <v:shape id="مربع نص 41" o:spid="_x0000_s162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" filled="f" stroked="f">
                    <v:textbox style="mso-fit-shape-to-text:t">
                      <w:txbxContent>
                        <w:p w14:paraId="45EDFF71" w14:textId="485CA07C"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الأهداف الاستراتيجية المستدامة وتطوير رؤية استراتيجية</w:t>
                          </w:r>
                        </w:p>
                      </w:txbxContent>
                    </v:textbox>
                  </v:shape>
                </v:group>
                <w10:anchorlock/>
              </v:group>
            </w:pict>
          </mc:Fallback>
        </mc:AlternateContent>
      </w:r>
    </w:p>
    <w:p w14:paraId="57D12695" w14:textId="77777777" w:rsidR="00246B93" w:rsidRDefault="00246B93" w:rsidP="00246B93">
      <w:pPr>
        <w:rPr>
          <w:rtl/>
        </w:rPr>
      </w:pPr>
      <w:r>
        <w:t xml:space="preserve">يُشكِّل تحديد الأهداف الاستراتيجية المستدامة وتطوير رؤية استراتيجية مستدامة محوراً أساسياً في إطار </w:t>
      </w:r>
      <w:hyperlink r:id="rId305">
        <w:r>
          <w:rPr>
            <w:color w:val="0000FF"/>
            <w:u w:val="single"/>
          </w:rPr>
          <w:t>القيادة</w:t>
        </w:r>
      </w:hyperlink>
      <w:r>
        <w:t xml:space="preserve"> الاستراتيجية المستدامة. وذلك من خلال الخطوات التالية:</w:t>
      </w:r>
    </w:p>
    <w:p w14:paraId="17DC5A7D" w14:textId="56ECD821" w:rsidR="003438F6" w:rsidRDefault="003438F6" w:rsidP="003438F6">
      <w:r w:rsidRPr="003438F6">
        <w:rPr>
          <w:noProof/>
        </w:rPr>
        <mc:AlternateContent>
          <mc:Choice Requires="wpg">
            <w:drawing>
              <wp:inline distT="0" distB="0" distL="0" distR="0" wp14:anchorId="572C4FD1" wp14:editId="19BDE37D">
                <wp:extent cx="5518269" cy="1626068"/>
                <wp:effectExtent l="0" t="0" r="25400" b="0"/>
                <wp:docPr id="83" name="Group 82">
                  <a:extLst xmlns:a="http://schemas.openxmlformats.org/drawingml/2006/main">
                    <a:ext uri="{FF2B5EF4-FFF2-40B4-BE49-F238E27FC236}">
                      <a16:creationId xmlns:a16="http://schemas.microsoft.com/office/drawing/2014/main" id="{D5F10D4A-2E0D-37BB-597B-4144AE5DF7AC}"/>
                    </a:ext>
                  </a:extLst>
                </wp:docPr>
                <wp:cNvGraphicFramePr/>
                <a:graphic xmlns:a="http://schemas.openxmlformats.org/drawingml/2006/main">
                  <a:graphicData uri="http://schemas.microsoft.com/office/word/2010/wordprocessingGroup">
                    <wpg:wgp>
                      <wpg:cNvGrpSpPr/>
                      <wpg:grpSpPr>
                        <a:xfrm>
                          <a:off x="0" y="0"/>
                          <a:ext cx="5518269" cy="1626068"/>
                          <a:chOff x="0" y="0"/>
                          <a:chExt cx="5518269" cy="1626068"/>
                        </a:xfrm>
                      </wpg:grpSpPr>
                      <wpg:grpSp>
                        <wpg:cNvPr id="314685584" name="Group 314685584">
                          <a:extLst>
                            <a:ext uri="{FF2B5EF4-FFF2-40B4-BE49-F238E27FC236}">
                              <a16:creationId xmlns:a16="http://schemas.microsoft.com/office/drawing/2014/main" id="{66908C63-F868-46DC-9667-2C30EE8C7010}"/>
                            </a:ext>
                          </a:extLst>
                        </wpg:cNvPr>
                        <wpg:cNvGrpSpPr/>
                        <wpg:grpSpPr>
                          <a:xfrm>
                            <a:off x="0" y="0"/>
                            <a:ext cx="5518269" cy="1626068"/>
                            <a:chOff x="0" y="0"/>
                            <a:chExt cx="5518269" cy="1626068"/>
                          </a:xfrm>
                        </wpg:grpSpPr>
                        <wps:wsp>
                          <wps:cNvPr id="1842583470" name="Freeform: Shape 1842583470">
                            <a:extLst>
                              <a:ext uri="{FF2B5EF4-FFF2-40B4-BE49-F238E27FC236}">
                                <a16:creationId xmlns:a16="http://schemas.microsoft.com/office/drawing/2014/main" id="{7E63A23D-9B04-4C81-AB7F-1359F0352D77}"/>
                              </a:ext>
                            </a:extLst>
                          </wps:cNvPr>
                          <wps:cNvSpPr/>
                          <wps:spPr>
                            <a:xfrm>
                              <a:off x="3310961"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75938731" name="Freeform: Shape 1875938731">
                            <a:extLst>
                              <a:ext uri="{FF2B5EF4-FFF2-40B4-BE49-F238E27FC236}">
                                <a16:creationId xmlns:a16="http://schemas.microsoft.com/office/drawing/2014/main" id="{D2529817-6080-42ED-B30B-267118F5A282}"/>
                              </a:ext>
                            </a:extLst>
                          </wps:cNvPr>
                          <wps:cNvSpPr/>
                          <wps:spPr>
                            <a:xfrm>
                              <a:off x="4414615"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32444537" name="Freeform: Shape 1832444537">
                            <a:extLst>
                              <a:ext uri="{FF2B5EF4-FFF2-40B4-BE49-F238E27FC236}">
                                <a16:creationId xmlns:a16="http://schemas.microsoft.com/office/drawing/2014/main" id="{BA414D6B-9810-447A-AD5A-850984C6BF67}"/>
                              </a:ext>
                            </a:extLst>
                          </wps:cNvPr>
                          <wps:cNvSpPr/>
                          <wps:spPr>
                            <a:xfrm>
                              <a:off x="1103654"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2059737" name="Freeform: Shape 472059737">
                            <a:extLst>
                              <a:ext uri="{FF2B5EF4-FFF2-40B4-BE49-F238E27FC236}">
                                <a16:creationId xmlns:a16="http://schemas.microsoft.com/office/drawing/2014/main" id="{3808AF18-6DD5-4A86-A507-599DCFF8A480}"/>
                              </a:ext>
                            </a:extLst>
                          </wps:cNvPr>
                          <wps:cNvSpPr/>
                          <wps:spPr>
                            <a:xfrm>
                              <a:off x="2207308"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1026191" name="Freeform: Shape 1131026191">
                            <a:extLst>
                              <a:ext uri="{FF2B5EF4-FFF2-40B4-BE49-F238E27FC236}">
                                <a16:creationId xmlns:a16="http://schemas.microsoft.com/office/drawing/2014/main" id="{766B57EF-9A45-4B87-B124-A876811FACF7}"/>
                              </a:ext>
                            </a:extLst>
                          </wps:cNvPr>
                          <wps:cNvSpPr/>
                          <wps:spPr>
                            <a:xfrm>
                              <a:off x="0"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98152113" name="TextBox 18">
                            <a:extLst>
                              <a:ext uri="{FF2B5EF4-FFF2-40B4-BE49-F238E27FC236}">
                                <a16:creationId xmlns:a16="http://schemas.microsoft.com/office/drawing/2014/main" id="{381D00F2-A657-4B1C-AB8B-489DEFB384C4}"/>
                              </a:ext>
                            </a:extLst>
                          </wps:cNvPr>
                          <wps:cNvSpPr txBox="1">
                            <a:spLocks noChangeArrowheads="1"/>
                          </wps:cNvSpPr>
                          <wps:spPr bwMode="auto">
                            <a:xfrm>
                              <a:off x="4451750" y="838844"/>
                              <a:ext cx="1040278" cy="618546"/>
                            </a:xfrm>
                            <a:prstGeom prst="rect">
                              <a:avLst/>
                            </a:prstGeom>
                          </wps:spPr>
                          <wps:txbx>
                            <w:txbxContent>
                              <w:p w14:paraId="74C6328C" w14:textId="77777777" w:rsidR="003438F6" w:rsidRDefault="003438F6" w:rsidP="003438F6">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البيئة الداخلية والخارجية</w:t>
                                </w:r>
                              </w:p>
                            </w:txbxContent>
                          </wps:txbx>
                          <wps:bodyPr rot="0" vert="horz" wrap="square" lIns="0" tIns="45720" rIns="0" bIns="45720" anchor="b" anchorCtr="0" upright="1">
                            <a:noAutofit/>
                          </wps:bodyPr>
                        </wps:wsp>
                        <wps:wsp>
                          <wps:cNvPr id="1386668312" name="TextBox 18">
                            <a:extLst>
                              <a:ext uri="{FF2B5EF4-FFF2-40B4-BE49-F238E27FC236}">
                                <a16:creationId xmlns:a16="http://schemas.microsoft.com/office/drawing/2014/main" id="{1F6CBC46-374A-4C66-98A5-7C46362FF6C7}"/>
                              </a:ext>
                            </a:extLst>
                          </wps:cNvPr>
                          <wps:cNvSpPr txBox="1">
                            <a:spLocks noChangeArrowheads="1"/>
                          </wps:cNvSpPr>
                          <wps:spPr bwMode="auto">
                            <a:xfrm>
                              <a:off x="2218412" y="827559"/>
                              <a:ext cx="1081444" cy="580338"/>
                            </a:xfrm>
                            <a:prstGeom prst="rect">
                              <a:avLst/>
                            </a:prstGeom>
                          </wps:spPr>
                          <wps:txbx>
                            <w:txbxContent>
                              <w:p w14:paraId="4FF1C26C"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رؤية استراتيجية مستدامة</w:t>
                                </w:r>
                              </w:p>
                            </w:txbxContent>
                          </wps:txbx>
                          <wps:bodyPr rot="0" vert="horz" wrap="square" lIns="0" tIns="45720" rIns="0" bIns="45720" anchor="b" anchorCtr="0" upright="1">
                            <a:noAutofit/>
                          </wps:bodyPr>
                        </wps:wsp>
                        <wps:wsp>
                          <wps:cNvPr id="786933252" name="TextBox 18">
                            <a:extLst>
                              <a:ext uri="{FF2B5EF4-FFF2-40B4-BE49-F238E27FC236}">
                                <a16:creationId xmlns:a16="http://schemas.microsoft.com/office/drawing/2014/main" id="{58C97DDB-2B6E-4D62-8251-762C81D709B8}"/>
                              </a:ext>
                            </a:extLst>
                          </wps:cNvPr>
                          <wps:cNvSpPr txBox="1">
                            <a:spLocks noChangeArrowheads="1"/>
                          </wps:cNvSpPr>
                          <wps:spPr bwMode="auto">
                            <a:xfrm>
                              <a:off x="12099" y="684684"/>
                              <a:ext cx="1029582" cy="941384"/>
                            </a:xfrm>
                            <a:prstGeom prst="rect">
                              <a:avLst/>
                            </a:prstGeom>
                          </wps:spPr>
                          <wps:txbx>
                            <w:txbxContent>
                              <w:p w14:paraId="46C3161F"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خطة تنفيذ وآليات للمتابعة والتقييم</w:t>
                                </w:r>
                              </w:p>
                            </w:txbxContent>
                          </wps:txbx>
                          <wps:bodyPr rot="0" vert="horz" wrap="square" lIns="0" tIns="45720" rIns="0" bIns="45720" anchor="b" anchorCtr="0" upright="1">
                            <a:noAutofit/>
                          </wps:bodyPr>
                        </wps:wsp>
                        <wps:wsp>
                          <wps:cNvPr id="1307724670" name="TextBox 18">
                            <a:extLst>
                              <a:ext uri="{FF2B5EF4-FFF2-40B4-BE49-F238E27FC236}">
                                <a16:creationId xmlns:a16="http://schemas.microsoft.com/office/drawing/2014/main" id="{7FD140AF-D499-4542-A5CA-31BF708FEFDA}"/>
                              </a:ext>
                            </a:extLst>
                          </wps:cNvPr>
                          <wps:cNvSpPr txBox="1">
                            <a:spLocks noChangeArrowheads="1"/>
                          </wps:cNvSpPr>
                          <wps:spPr bwMode="auto">
                            <a:xfrm>
                              <a:off x="3204857" y="33770"/>
                              <a:ext cx="1350606" cy="587265"/>
                            </a:xfrm>
                            <a:prstGeom prst="rect">
                              <a:avLst/>
                            </a:prstGeom>
                          </wps:spPr>
                          <wps:txbx>
                            <w:txbxContent>
                              <w:p w14:paraId="0914E71B"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الأهداف الاستراتيجية المستدامة</w:t>
                                </w:r>
                              </w:p>
                            </w:txbxContent>
                          </wps:txbx>
                          <wps:bodyPr rot="0" vert="horz" wrap="square" lIns="0" tIns="45720" rIns="0" bIns="45720" anchor="b" anchorCtr="0" upright="1">
                            <a:noAutofit/>
                          </wps:bodyPr>
                        </wps:wsp>
                        <wps:wsp>
                          <wps:cNvPr id="731335834" name="TextBox 18">
                            <a:extLst>
                              <a:ext uri="{FF2B5EF4-FFF2-40B4-BE49-F238E27FC236}">
                                <a16:creationId xmlns:a16="http://schemas.microsoft.com/office/drawing/2014/main" id="{AE24A5E8-69EA-4E99-9D20-54735BB20A99}"/>
                              </a:ext>
                            </a:extLst>
                          </wps:cNvPr>
                          <wps:cNvSpPr txBox="1">
                            <a:spLocks noChangeArrowheads="1"/>
                          </wps:cNvSpPr>
                          <wps:spPr bwMode="auto">
                            <a:xfrm>
                              <a:off x="1103321" y="0"/>
                              <a:ext cx="1087798" cy="655661"/>
                            </a:xfrm>
                            <a:prstGeom prst="rect">
                              <a:avLst/>
                            </a:prstGeom>
                          </wps:spPr>
                          <wps:txbx>
                            <w:txbxContent>
                              <w:p w14:paraId="54451228"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إشراك أصحاب المصلحة</w:t>
                                </w:r>
                              </w:p>
                            </w:txbxContent>
                          </wps:txbx>
                          <wps:bodyPr rot="0" vert="horz" wrap="square" lIns="0" tIns="45720" rIns="0" bIns="45720" anchor="b" anchorCtr="0" upright="1">
                            <a:noAutofit/>
                          </wps:bodyPr>
                        </wps:wsp>
                      </wpg:grpSp>
                      <pic:pic xmlns:pic="http://schemas.openxmlformats.org/drawingml/2006/picture">
                        <pic:nvPicPr>
                          <pic:cNvPr id="439634081" name="رسم 20" descr="مخطط شريط">
                            <a:extLst>
                              <a:ext uri="{FF2B5EF4-FFF2-40B4-BE49-F238E27FC236}">
                                <a16:creationId xmlns:a16="http://schemas.microsoft.com/office/drawing/2014/main" id="{5860F518-EB60-2DB2-44E9-1CE97ED4E814}"/>
                              </a:ext>
                            </a:extLst>
                          </pic:cNvPr>
                          <pic:cNvPicPr>
                            <a:picLocks noChangeAspect="1"/>
                          </pic:cNvPicPr>
                        </pic:nvPicPr>
                        <pic:blipFill>
                          <a:blip r:embed="rId136">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4715747" y="221490"/>
                            <a:ext cx="511140" cy="511140"/>
                          </a:xfrm>
                          <a:prstGeom prst="rect">
                            <a:avLst/>
                          </a:prstGeom>
                        </pic:spPr>
                      </pic:pic>
                      <pic:pic xmlns:pic="http://schemas.openxmlformats.org/drawingml/2006/picture">
                        <pic:nvPicPr>
                          <pic:cNvPr id="1804442985"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2557918" y="241788"/>
                            <a:ext cx="470545" cy="470545"/>
                          </a:xfrm>
                          <a:prstGeom prst="rect">
                            <a:avLst/>
                          </a:prstGeom>
                        </pic:spPr>
                      </pic:pic>
                      <pic:pic xmlns:pic="http://schemas.openxmlformats.org/drawingml/2006/picture">
                        <pic:nvPicPr>
                          <pic:cNvPr id="1263685020"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306160" y="189950"/>
                            <a:ext cx="574220" cy="574220"/>
                          </a:xfrm>
                          <a:prstGeom prst="rect">
                            <a:avLst/>
                          </a:prstGeom>
                        </pic:spPr>
                      </pic:pic>
                      <pic:pic xmlns:pic="http://schemas.openxmlformats.org/drawingml/2006/picture">
                        <pic:nvPicPr>
                          <pic:cNvPr id="1482067521"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1351822" y="769222"/>
                            <a:ext cx="498716" cy="498716"/>
                          </a:xfrm>
                          <a:prstGeom prst="rect">
                            <a:avLst/>
                          </a:prstGeom>
                        </pic:spPr>
                      </pic:pic>
                      <pic:pic xmlns:pic="http://schemas.openxmlformats.org/drawingml/2006/picture">
                        <pic:nvPicPr>
                          <pic:cNvPr id="2055730360"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a:xfrm>
                            <a:off x="3663749" y="778620"/>
                            <a:ext cx="479920" cy="479920"/>
                          </a:xfrm>
                          <a:prstGeom prst="rect">
                            <a:avLst/>
                          </a:prstGeom>
                        </pic:spPr>
                      </pic:pic>
                    </wpg:wgp>
                  </a:graphicData>
                </a:graphic>
              </wp:inline>
            </w:drawing>
          </mc:Choice>
          <mc:Fallback>
            <w:pict>
              <v:group w14:anchorId="572C4FD1" id="Group 82" o:spid="_x0000_s1624" style="width:434.5pt;height:128.05pt;mso-position-horizontal-relative:char;mso-position-vertical-relative:line" coordsize="55182,162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">
                <v:group id="Group 314685584" o:spid="_x0000_s1625" style="position:absolute;width:55182;height:16260" coordsize="55182,1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">
                  <v:shape id="Freeform: Shape 1842583470" o:spid="_x0000_s1626" style="position:absolute;left:33109;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" path="m,l1298712,v,358629,-290727,649356,-649356,649356c290727,649356,,358629,,xe" filled="f" strokecolor="#168489" strokeweight="1pt">
                    <v:stroke joinstyle="miter"/>
                    <v:path arrowok="t" o:connecttype="custom" o:connectlocs="0,0;1103654,0;551827,551827;0,0" o:connectangles="0,0,0,0"/>
                  </v:shape>
                  <v:shape id="Freeform: Shape 1875938731" o:spid="_x0000_s1627" style="position:absolute;left:44146;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Freeform: Shape 1832444537" o:spid="_x0000_s1628" style="position:absolute;left:11036;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" path="m,l1298712,v,358629,-290727,649356,-649356,649356c290727,649356,,358629,,xe" filled="f" strokecolor="#168489" strokeweight="1pt">
                    <v:stroke joinstyle="miter"/>
                    <v:path arrowok="t" o:connecttype="custom" o:connectlocs="0,0;1103654,0;551827,551827;0,0" o:connectangles="0,0,0,0"/>
                  </v:shape>
                  <v:shape id="Freeform: Shape 472059737" o:spid="_x0000_s1629" style="position:absolute;left:22073;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1131026191" o:spid="_x0000_s1630" style="position:absolute;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631" type="#_x0000_t202" style="position:absolute;left:44517;top:8388;width:10403;height:61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" filled="f" stroked="f">
                    <v:textbox inset="0,,0">
                      <w:txbxContent>
                        <w:p w14:paraId="74C6328C" w14:textId="77777777" w:rsidR="003438F6" w:rsidRDefault="003438F6" w:rsidP="003438F6">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البيئة الداخلية والخارجية</w:t>
                          </w:r>
                        </w:p>
                      </w:txbxContent>
                    </v:textbox>
                  </v:shape>
                  <v:shape id="TextBox 18" o:spid="_x0000_s1632" type="#_x0000_t202" style="position:absolute;left:22184;top:8275;width:10814;height:58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" filled="f" stroked="f">
                    <v:textbox inset="0,,0">
                      <w:txbxContent>
                        <w:p w14:paraId="4FF1C26C"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رؤية استراتيجية مستدامة</w:t>
                          </w:r>
                        </w:p>
                      </w:txbxContent>
                    </v:textbox>
                  </v:shape>
                  <v:shape id="TextBox 18" o:spid="_x0000_s1633" type="#_x0000_t202" style="position:absolute;left:120;top:6846;width:10296;height:94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" filled="f" stroked="f">
                    <v:textbox inset="0,,0">
                      <w:txbxContent>
                        <w:p w14:paraId="46C3161F"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تطوير خطة تنفيذ وآليات للمتابعة والتقييم</w:t>
                          </w:r>
                        </w:p>
                      </w:txbxContent>
                    </v:textbox>
                  </v:shape>
                  <v:shape id="TextBox 18" o:spid="_x0000_s1634" type="#_x0000_t202" style="position:absolute;left:32048;top:337;width:13506;height:587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" filled="f" stroked="f">
                    <v:textbox inset="0,,0">
                      <w:txbxContent>
                        <w:p w14:paraId="0914E71B"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الأهداف الاستراتيجية المستدامة</w:t>
                          </w:r>
                        </w:p>
                      </w:txbxContent>
                    </v:textbox>
                  </v:shape>
                  <v:shape id="TextBox 18" o:spid="_x0000_s1635" type="#_x0000_t202" style="position:absolute;left:11033;width:10878;height:65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" filled="f" stroked="f">
                    <v:textbox inset="0,,0">
                      <w:txbxContent>
                        <w:p w14:paraId="54451228" w14:textId="77777777" w:rsidR="003438F6" w:rsidRDefault="003438F6" w:rsidP="003438F6">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إشراك أصحاب المصلحة</w:t>
                          </w:r>
                        </w:p>
                      </w:txbxContent>
                    </v:textbox>
                  </v:shape>
                </v:group>
                <v:shape id="رسم 20" o:spid="_x0000_s1636" type="#_x0000_t75" alt="مخطط شريط" style="position:absolute;left:47157;top:2214;width:5111;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">
                  <v:imagedata r:id="rId140" o:title="مخطط شريط"/>
                </v:shape>
                <v:shape id="Graphic 14" o:spid="_x0000_s1637" type="#_x0000_t75" alt="Business Growth with solid fill" style="position:absolute;left:25579;top:2417;width:4705;height:4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">
                  <v:imagedata r:id="rId120" o:title="Business Growth with solid fill"/>
                </v:shape>
                <v:shape id="Graphic 21" o:spid="_x0000_s1638" type="#_x0000_t75" alt="Group brainstorm with solid fill" style="position:absolute;left:3061;top:1899;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">
                  <v:imagedata r:id="rId77" o:title="Group brainstorm with solid fill"/>
                </v:shape>
                <v:shape id="Graphic 31" o:spid="_x0000_s1639" type="#_x0000_t75" alt="Questions with solid fill" style="position:absolute;left:13518;top:7692;width:4987;height: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">
                  <v:imagedata r:id="rId75" o:title="Questions with solid fill"/>
                </v:shape>
                <v:shape id="Graphic 4" o:spid="_x0000_s1640" type="#_x0000_t75" alt="Bullseye with solid fill" style="position:absolute;left:36637;top:7786;width:4799;height:4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">
                  <v:imagedata r:id="rId141" o:title="Bullseye with solid fill"/>
                </v:shape>
                <w10:anchorlock/>
              </v:group>
            </w:pict>
          </mc:Fallback>
        </mc:AlternateContent>
      </w:r>
    </w:p>
    <w:p w14:paraId="16082AB3" w14:textId="7AA4CE62" w:rsidR="00246B93" w:rsidRPr="00D658B6" w:rsidRDefault="00246B93" w:rsidP="00246B93">
      <w:r w:rsidRPr="002A078C">
        <w:rPr>
          <w:rFonts w:ascii="Sakkal Majalla" w:hAnsi="Sakkal Majalla"/>
          <w:noProof/>
          <w:sz w:val="34"/>
          <w:lang w:bidi="ar-EG"/>
        </w:rPr>
        <mc:AlternateContent>
          <mc:Choice Requires="wpg">
            <w:drawing>
              <wp:inline distT="0" distB="0" distL="0" distR="0" wp14:anchorId="1F8E74A6" wp14:editId="0ACF9D89">
                <wp:extent cx="5731510" cy="892088"/>
                <wp:effectExtent l="0" t="0" r="2540" b="22860"/>
                <wp:docPr id="14087591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34745400" name="مجموعة 47"/>
                        <wpg:cNvGrpSpPr/>
                        <wpg:grpSpPr>
                          <a:xfrm>
                            <a:off x="0" y="0"/>
                            <a:ext cx="5731510" cy="895351"/>
                            <a:chOff x="0" y="0"/>
                            <a:chExt cx="5878196" cy="918845"/>
                          </a:xfrm>
                        </wpg:grpSpPr>
                        <wpg:grpSp>
                          <wpg:cNvPr id="388833470" name="مجموعة 48"/>
                          <wpg:cNvGrpSpPr/>
                          <wpg:grpSpPr>
                            <a:xfrm>
                              <a:off x="0" y="0"/>
                              <a:ext cx="5878196" cy="918845"/>
                              <a:chOff x="0" y="0"/>
                              <a:chExt cx="6240348" cy="919070"/>
                            </a:xfrm>
                          </wpg:grpSpPr>
                          <wpg:grpSp>
                            <wpg:cNvPr id="95377311" name="مجموعة 49"/>
                            <wpg:cNvGrpSpPr/>
                            <wpg:grpSpPr>
                              <a:xfrm>
                                <a:off x="0" y="169208"/>
                                <a:ext cx="5433072" cy="580613"/>
                                <a:chOff x="0" y="169208"/>
                                <a:chExt cx="5433072" cy="580613"/>
                              </a:xfrm>
                            </wpg:grpSpPr>
                            <wps:wsp>
                              <wps:cNvPr id="2111342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27687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6587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6651558" name="مربع نص 41"/>
                          <wps:cNvSpPr txBox="1"/>
                          <wps:spPr>
                            <a:xfrm>
                              <a:off x="204466" y="257055"/>
                              <a:ext cx="4615801" cy="387740"/>
                            </a:xfrm>
                            <a:prstGeom prst="rect">
                              <a:avLst/>
                            </a:prstGeom>
                            <a:noFill/>
                          </wps:spPr>
                          <wps:txbx>
                            <w:txbxContent>
                              <w:p w14:paraId="525AD6BD" w14:textId="59197048"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والخارجية:</w:t>
                                </w:r>
                              </w:p>
                            </w:txbxContent>
                          </wps:txbx>
                          <wps:bodyPr wrap="square" rtlCol="1">
                            <a:spAutoFit/>
                          </wps:bodyPr>
                        </wps:wsp>
                      </wpg:grpSp>
                      <pic:pic xmlns:pic="http://schemas.openxmlformats.org/drawingml/2006/picture">
                        <pic:nvPicPr>
                          <pic:cNvPr id="97555536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8E74A6" id="_x0000_s16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mdvhZgHAAD2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6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">
                  <v:group id="مجموعة 48" o:spid="_x0000_s16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">
                    <v:group id="مجموعة 49" o:spid="_x0000_s16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">
                      <v:shape id="شكل حر 50" o:spid="_x0000_s16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" fillcolor="#a5a5a5 [2092]" stroked="f" strokeweight="1pt">
                        <v:stroke joinstyle="miter"/>
                      </v:roundrect>
                    </v:group>
                    <v:oval id="شكل بيضاوي 52" o:spid="_x0000_s16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" filled="f" strokecolor="#168489" strokeweight="1pt">
                      <v:stroke joinstyle="miter"/>
                    </v:oval>
                  </v:group>
                  <v:shape id="مربع نص 41" o:spid="_x0000_s164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" filled="f" stroked="f">
                    <v:textbox style="mso-fit-shape-to-text:t">
                      <w:txbxContent>
                        <w:p w14:paraId="525AD6BD" w14:textId="59197048" w:rsidR="00246B93" w:rsidRDefault="000C1AAB" w:rsidP="00246B93">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تحليل البيئة الداخلية والخارجية:</w:t>
                          </w:r>
                        </w:p>
                      </w:txbxContent>
                    </v:textbox>
                  </v:shape>
                </v:group>
                <v:shape id="صورة 54" o:spid="_x0000_s16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">
                  <v:imagedata r:id="rId79" o:title=""/>
                </v:shape>
                <w10:anchorlock/>
              </v:group>
            </w:pict>
          </mc:Fallback>
        </mc:AlternateContent>
      </w:r>
    </w:p>
    <w:p w14:paraId="6506351C" w14:textId="25C1576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تقييم الموارد والقدرات المتاحة داخل المنظمة.</w:t>
      </w:r>
    </w:p>
    <w:p w14:paraId="3A306357" w14:textId="05436C1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رصد التوجهات والتحديات البيئية والاجتماعية والتنافسية.</w:t>
      </w:r>
    </w:p>
    <w:p w14:paraId="6D5FD738" w14:textId="0696FF2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تحديد الفجوة بين الوضع الحالي والطموحات المستقبلية.</w:t>
      </w:r>
    </w:p>
    <w:p w14:paraId="10D07EA6" w14:textId="70CD8005"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16B54471" wp14:editId="23FB4FD8">
                <wp:extent cx="5731510" cy="892088"/>
                <wp:effectExtent l="0" t="0" r="2540" b="22860"/>
                <wp:docPr id="11000047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65628517" name="مجموعة 47"/>
                        <wpg:cNvGrpSpPr/>
                        <wpg:grpSpPr>
                          <a:xfrm>
                            <a:off x="0" y="0"/>
                            <a:ext cx="5731510" cy="895351"/>
                            <a:chOff x="0" y="0"/>
                            <a:chExt cx="5878196" cy="918845"/>
                          </a:xfrm>
                        </wpg:grpSpPr>
                        <wpg:grpSp>
                          <wpg:cNvPr id="1386507315" name="مجموعة 48"/>
                          <wpg:cNvGrpSpPr/>
                          <wpg:grpSpPr>
                            <a:xfrm>
                              <a:off x="0" y="0"/>
                              <a:ext cx="5878196" cy="918845"/>
                              <a:chOff x="0" y="0"/>
                              <a:chExt cx="6240348" cy="919070"/>
                            </a:xfrm>
                          </wpg:grpSpPr>
                          <wpg:grpSp>
                            <wpg:cNvPr id="1732647462" name="مجموعة 49"/>
                            <wpg:cNvGrpSpPr/>
                            <wpg:grpSpPr>
                              <a:xfrm>
                                <a:off x="0" y="169208"/>
                                <a:ext cx="5433072" cy="580613"/>
                                <a:chOff x="0" y="169208"/>
                                <a:chExt cx="5433072" cy="580613"/>
                              </a:xfrm>
                            </wpg:grpSpPr>
                            <wps:wsp>
                              <wps:cNvPr id="2076667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49828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4327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7147728" name="مربع نص 41"/>
                          <wps:cNvSpPr txBox="1"/>
                          <wps:spPr>
                            <a:xfrm>
                              <a:off x="204466" y="257055"/>
                              <a:ext cx="4615801" cy="387740"/>
                            </a:xfrm>
                            <a:prstGeom prst="rect">
                              <a:avLst/>
                            </a:prstGeom>
                            <a:noFill/>
                          </wps:spPr>
                          <wps:txbx>
                            <w:txbxContent>
                              <w:p w14:paraId="5EE635CC" w14:textId="27EA19F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تحديد الأهداف الاستراتيجية المستدامة:</w:t>
                                </w:r>
                              </w:p>
                            </w:txbxContent>
                          </wps:txbx>
                          <wps:bodyPr wrap="square" rtlCol="1">
                            <a:spAutoFit/>
                          </wps:bodyPr>
                        </wps:wsp>
                      </wpg:grpSp>
                      <pic:pic xmlns:pic="http://schemas.openxmlformats.org/drawingml/2006/picture">
                        <pic:nvPicPr>
                          <pic:cNvPr id="148344340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B54471" id="_x0000_s16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0t9mwcAAPw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gtLfZsHAAD8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6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">
                  <v:group id="مجموعة 48" o:spid="_x0000_s16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">
                    <v:group id="مجموعة 49" o:spid="_x0000_s16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">
                      <v:shape id="شكل حر 50" o:spid="_x0000_s16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" fillcolor="#a5a5a5 [2092]" stroked="f" strokeweight="1pt">
                        <v:stroke joinstyle="miter"/>
                      </v:roundrect>
                    </v:group>
                    <v:oval id="شكل بيضاوي 52" o:spid="_x0000_s16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" filled="f" strokecolor="#168489" strokeweight="1pt">
                      <v:stroke joinstyle="miter"/>
                    </v:oval>
                  </v:group>
                  <v:shape id="مربع نص 41" o:spid="_x0000_s165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" filled="f" stroked="f">
                    <v:textbox style="mso-fit-shape-to-text:t">
                      <w:txbxContent>
                        <w:p w14:paraId="5EE635CC" w14:textId="27EA19F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تحديد الأهداف الاستراتيجية المستدامة:</w:t>
                          </w:r>
                        </w:p>
                      </w:txbxContent>
                    </v:textbox>
                  </v:shape>
                </v:group>
                <v:shape id="صورة 54" o:spid="_x0000_s16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">
                  <v:imagedata r:id="rId79" o:title=""/>
                </v:shape>
                <w10:anchorlock/>
              </v:group>
            </w:pict>
          </mc:Fallback>
        </mc:AlternateContent>
      </w:r>
    </w:p>
    <w:p w14:paraId="31DCF6FB" w14:textId="69C86A77"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أهداف محددة وقابلة للقياس في المجالات البيئية والاجتماعية والاقتصادية.</w:t>
      </w:r>
    </w:p>
    <w:p w14:paraId="04FBC0CC" w14:textId="48A94081"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ربط هذه الأهداف بأهداف التنمية المستدامة العالمية.</w:t>
      </w:r>
    </w:p>
    <w:p w14:paraId="491FFBC5" w14:textId="201C769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التوازن بين الأهداف قصيرة وطويلة المدى.</w:t>
      </w:r>
    </w:p>
    <w:p w14:paraId="6B0A8E1A" w14:textId="71490D42"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1A8EA3DA" wp14:editId="30F4160C">
                <wp:extent cx="5731510" cy="892088"/>
                <wp:effectExtent l="0" t="0" r="2540" b="22860"/>
                <wp:docPr id="17541863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75616788" name="مجموعة 47"/>
                        <wpg:cNvGrpSpPr/>
                        <wpg:grpSpPr>
                          <a:xfrm>
                            <a:off x="0" y="0"/>
                            <a:ext cx="5731510" cy="895351"/>
                            <a:chOff x="0" y="0"/>
                            <a:chExt cx="5878196" cy="918845"/>
                          </a:xfrm>
                        </wpg:grpSpPr>
                        <wpg:grpSp>
                          <wpg:cNvPr id="1193263941" name="مجموعة 48"/>
                          <wpg:cNvGrpSpPr/>
                          <wpg:grpSpPr>
                            <a:xfrm>
                              <a:off x="0" y="0"/>
                              <a:ext cx="5878196" cy="918845"/>
                              <a:chOff x="0" y="0"/>
                              <a:chExt cx="6240348" cy="919070"/>
                            </a:xfrm>
                          </wpg:grpSpPr>
                          <wpg:grpSp>
                            <wpg:cNvPr id="182800291" name="مجموعة 49"/>
                            <wpg:cNvGrpSpPr/>
                            <wpg:grpSpPr>
                              <a:xfrm>
                                <a:off x="0" y="169208"/>
                                <a:ext cx="5433072" cy="580613"/>
                                <a:chOff x="0" y="169208"/>
                                <a:chExt cx="5433072" cy="580613"/>
                              </a:xfrm>
                            </wpg:grpSpPr>
                            <wps:wsp>
                              <wps:cNvPr id="57331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38714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12469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097062" name="مربع نص 41"/>
                          <wps:cNvSpPr txBox="1"/>
                          <wps:spPr>
                            <a:xfrm>
                              <a:off x="204466" y="257055"/>
                              <a:ext cx="4615801" cy="387740"/>
                            </a:xfrm>
                            <a:prstGeom prst="rect">
                              <a:avLst/>
                            </a:prstGeom>
                            <a:noFill/>
                          </wps:spPr>
                          <wps:txbx>
                            <w:txbxContent>
                              <w:p w14:paraId="7B32D68D" w14:textId="5322FFB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رؤية استراتيجية مستدامة:</w:t>
                                </w:r>
                              </w:p>
                            </w:txbxContent>
                          </wps:txbx>
                          <wps:bodyPr wrap="square" rtlCol="1">
                            <a:spAutoFit/>
                          </wps:bodyPr>
                        </wps:wsp>
                      </wpg:grpSp>
                      <pic:pic xmlns:pic="http://schemas.openxmlformats.org/drawingml/2006/picture">
                        <pic:nvPicPr>
                          <pic:cNvPr id="172513710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8EA3DA" id="_x0000_s16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vCxjr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6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">
                  <v:group id="مجموعة 48" o:spid="_x0000_s16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">
                    <v:group id="مجموعة 49" o:spid="_x0000_s16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">
                      <v:shape id="شكل حر 50" o:spid="_x0000_s16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" fillcolor="#a5a5a5 [2092]" stroked="f" strokeweight="1pt">
                        <v:stroke joinstyle="miter"/>
                      </v:roundrect>
                    </v:group>
                    <v:oval id="شكل بيضاوي 52" o:spid="_x0000_s16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" filled="f" strokecolor="#168489" strokeweight="1pt">
                      <v:stroke joinstyle="miter"/>
                    </v:oval>
                  </v:group>
                  <v:shape id="مربع نص 41" o:spid="_x0000_s16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" filled="f" stroked="f">
                    <v:textbox style="mso-fit-shape-to-text:t">
                      <w:txbxContent>
                        <w:p w14:paraId="7B32D68D" w14:textId="5322FFBB"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رؤية استراتيجية مستدامة:</w:t>
                          </w:r>
                        </w:p>
                      </w:txbxContent>
                    </v:textbox>
                  </v:shape>
                </v:group>
                <v:shape id="صورة 54" o:spid="_x0000_s16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">
                  <v:imagedata r:id="rId79" o:title=""/>
                </v:shape>
                <w10:anchorlock/>
              </v:group>
            </w:pict>
          </mc:Fallback>
        </mc:AlternateContent>
      </w:r>
    </w:p>
    <w:p w14:paraId="3ABF7D1E" w14:textId="7EFD937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صياغة رؤية واضحة وطموحة للمنظمة على المدى البعيد.</w:t>
      </w:r>
    </w:p>
    <w:p w14:paraId="5F2FC28F" w14:textId="610FCAB8"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lastRenderedPageBreak/>
        <w:t>ترجمة هذه الرؤية إلى استراتيجيات وخطط عمل قابلة للتنفيذ.</w:t>
      </w:r>
    </w:p>
    <w:p w14:paraId="4647DFE9" w14:textId="35E0EA8F"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ضمان تماشي الرؤية مع قيم ومبادئ الاستدامة.</w:t>
      </w:r>
    </w:p>
    <w:p w14:paraId="4E65C011" w14:textId="110C4FB4"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205A79F2" wp14:editId="13ABE15E">
                <wp:extent cx="5731510" cy="892088"/>
                <wp:effectExtent l="0" t="0" r="2540" b="22860"/>
                <wp:docPr id="17559806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75961278" name="مجموعة 47"/>
                        <wpg:cNvGrpSpPr/>
                        <wpg:grpSpPr>
                          <a:xfrm>
                            <a:off x="0" y="0"/>
                            <a:ext cx="5731510" cy="895351"/>
                            <a:chOff x="0" y="0"/>
                            <a:chExt cx="5878196" cy="918845"/>
                          </a:xfrm>
                        </wpg:grpSpPr>
                        <wpg:grpSp>
                          <wpg:cNvPr id="1639298728" name="مجموعة 48"/>
                          <wpg:cNvGrpSpPr/>
                          <wpg:grpSpPr>
                            <a:xfrm>
                              <a:off x="0" y="0"/>
                              <a:ext cx="5878196" cy="918845"/>
                              <a:chOff x="0" y="0"/>
                              <a:chExt cx="6240348" cy="919070"/>
                            </a:xfrm>
                          </wpg:grpSpPr>
                          <wpg:grpSp>
                            <wpg:cNvPr id="838147590" name="مجموعة 49"/>
                            <wpg:cNvGrpSpPr/>
                            <wpg:grpSpPr>
                              <a:xfrm>
                                <a:off x="0" y="169208"/>
                                <a:ext cx="5433072" cy="580613"/>
                                <a:chOff x="0" y="169208"/>
                                <a:chExt cx="5433072" cy="580613"/>
                              </a:xfrm>
                            </wpg:grpSpPr>
                            <wps:wsp>
                              <wps:cNvPr id="1528687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86082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53640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424312" name="مربع نص 41"/>
                          <wps:cNvSpPr txBox="1"/>
                          <wps:spPr>
                            <a:xfrm>
                              <a:off x="204466" y="257055"/>
                              <a:ext cx="4615801" cy="387740"/>
                            </a:xfrm>
                            <a:prstGeom prst="rect">
                              <a:avLst/>
                            </a:prstGeom>
                            <a:noFill/>
                          </wps:spPr>
                          <wps:txbx>
                            <w:txbxContent>
                              <w:p w14:paraId="1EFE8D0C" w14:textId="2DC83716"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إشراك أصحاب المصلحة:</w:t>
                                </w:r>
                              </w:p>
                            </w:txbxContent>
                          </wps:txbx>
                          <wps:bodyPr wrap="square" rtlCol="1">
                            <a:spAutoFit/>
                          </wps:bodyPr>
                        </wps:wsp>
                      </wpg:grpSp>
                      <pic:pic xmlns:pic="http://schemas.openxmlformats.org/drawingml/2006/picture">
                        <pic:nvPicPr>
                          <pic:cNvPr id="91127668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05A79F2" id="_x0000_s16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">
                <v:group id="مجموعة 47" o:spid="_x0000_s16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">
                  <v:group id="مجموعة 48" o:spid="_x0000_s16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">
                    <v:group id="مجموعة 49" o:spid="_x0000_s16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">
                      <v:shape id="شكل حر 50" o:spid="_x0000_s16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" fillcolor="#a5a5a5 [2092]" stroked="f" strokeweight="1pt">
                        <v:stroke joinstyle="miter"/>
                      </v:roundrect>
                    </v:group>
                    <v:oval id="شكل بيضاوي 52" o:spid="_x0000_s16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" filled="f" strokecolor="#168489" strokeweight="1pt">
                      <v:stroke joinstyle="miter"/>
                    </v:oval>
                  </v:group>
                  <v:shape id="مربع نص 41" o:spid="_x0000_s16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" filled="f" stroked="f">
                    <v:textbox style="mso-fit-shape-to-text:t">
                      <w:txbxContent>
                        <w:p w14:paraId="1EFE8D0C" w14:textId="2DC83716"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إشراك أصحاب المصلحة:</w:t>
                          </w:r>
                        </w:p>
                      </w:txbxContent>
                    </v:textbox>
                  </v:shape>
                </v:group>
                <v:shape id="صورة 54" o:spid="_x0000_s16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">
                  <v:imagedata r:id="rId79" o:title=""/>
                </v:shape>
                <w10:anchorlock/>
              </v:group>
            </w:pict>
          </mc:Fallback>
        </mc:AlternateContent>
      </w:r>
    </w:p>
    <w:p w14:paraId="244DC60F" w14:textId="10933124"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التواصل وإشراك الموظفين والعملاء والمجتمعات المحلية.</w:t>
      </w:r>
    </w:p>
    <w:p w14:paraId="56B3FCF2" w14:textId="79D0E69A"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الاستفادة من آرائهم وتطلعاتهم في صياغة الأهداف والرؤية.</w:t>
      </w:r>
    </w:p>
    <w:p w14:paraId="51FBC567" w14:textId="5E2B8872"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بناء شراكات استراتيجية لتعزيز تنفيذ المبادرات المستدامة.</w:t>
      </w:r>
    </w:p>
    <w:p w14:paraId="42D0D310" w14:textId="62C94B88" w:rsidR="00246B93" w:rsidRPr="00D658B6" w:rsidRDefault="004236E6" w:rsidP="00246B93">
      <w:r w:rsidRPr="002A078C">
        <w:rPr>
          <w:rFonts w:ascii="Sakkal Majalla" w:hAnsi="Sakkal Majalla"/>
          <w:noProof/>
          <w:sz w:val="34"/>
          <w:lang w:bidi="ar-EG"/>
        </w:rPr>
        <mc:AlternateContent>
          <mc:Choice Requires="wpg">
            <w:drawing>
              <wp:inline distT="0" distB="0" distL="0" distR="0" wp14:anchorId="5F638D5A" wp14:editId="4C6B0B04">
                <wp:extent cx="5731510" cy="892088"/>
                <wp:effectExtent l="0" t="0" r="2540" b="22860"/>
                <wp:docPr id="16867647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34088573" name="مجموعة 47"/>
                        <wpg:cNvGrpSpPr/>
                        <wpg:grpSpPr>
                          <a:xfrm>
                            <a:off x="0" y="0"/>
                            <a:ext cx="5731510" cy="895351"/>
                            <a:chOff x="0" y="0"/>
                            <a:chExt cx="5878196" cy="918845"/>
                          </a:xfrm>
                        </wpg:grpSpPr>
                        <wpg:grpSp>
                          <wpg:cNvPr id="1913444992" name="مجموعة 48"/>
                          <wpg:cNvGrpSpPr/>
                          <wpg:grpSpPr>
                            <a:xfrm>
                              <a:off x="0" y="0"/>
                              <a:ext cx="5878196" cy="918845"/>
                              <a:chOff x="0" y="0"/>
                              <a:chExt cx="6240348" cy="919070"/>
                            </a:xfrm>
                          </wpg:grpSpPr>
                          <wpg:grpSp>
                            <wpg:cNvPr id="1806229257" name="مجموعة 49"/>
                            <wpg:cNvGrpSpPr/>
                            <wpg:grpSpPr>
                              <a:xfrm>
                                <a:off x="0" y="169208"/>
                                <a:ext cx="5433072" cy="580613"/>
                                <a:chOff x="0" y="169208"/>
                                <a:chExt cx="5433072" cy="580613"/>
                              </a:xfrm>
                            </wpg:grpSpPr>
                            <wps:wsp>
                              <wps:cNvPr id="6525175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7906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4681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619858" name="مربع نص 41"/>
                          <wps:cNvSpPr txBox="1"/>
                          <wps:spPr>
                            <a:xfrm>
                              <a:off x="204466" y="257055"/>
                              <a:ext cx="4615801" cy="387740"/>
                            </a:xfrm>
                            <a:prstGeom prst="rect">
                              <a:avLst/>
                            </a:prstGeom>
                            <a:noFill/>
                          </wps:spPr>
                          <wps:txbx>
                            <w:txbxContent>
                              <w:p w14:paraId="43F18CC5" w14:textId="7839E224"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خطة تنفيذ وآليات للمتابعة والتقييم:</w:t>
                                </w:r>
                              </w:p>
                            </w:txbxContent>
                          </wps:txbx>
                          <wps:bodyPr wrap="square" rtlCol="1">
                            <a:spAutoFit/>
                          </wps:bodyPr>
                        </wps:wsp>
                      </wpg:grpSp>
                      <pic:pic xmlns:pic="http://schemas.openxmlformats.org/drawingml/2006/picture">
                        <pic:nvPicPr>
                          <pic:cNvPr id="19922925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638D5A" id="_x0000_s16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52xK6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6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">
                  <v:group id="مجموعة 48" o:spid="_x0000_s16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">
                    <v:group id="مجموعة 49" o:spid="_x0000_s16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">
                      <v:shape id="شكل حر 50" o:spid="_x0000_s16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" fillcolor="#a5a5a5 [2092]" stroked="f" strokeweight="1pt">
                        <v:stroke joinstyle="miter"/>
                      </v:roundrect>
                    </v:group>
                    <v:oval id="شكل بيضاوي 52" o:spid="_x0000_s16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" filled="f" strokecolor="#168489" strokeweight="1pt">
                      <v:stroke joinstyle="miter"/>
                    </v:oval>
                  </v:group>
                  <v:shape id="مربع نص 41" o:spid="_x0000_s16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" filled="f" stroked="f">
                    <v:textbox style="mso-fit-shape-to-text:t">
                      <w:txbxContent>
                        <w:p w14:paraId="43F18CC5" w14:textId="7839E224" w:rsidR="004236E6" w:rsidRDefault="000C1AAB" w:rsidP="004236E6">
                          <w:pPr>
                            <w:rPr>
                              <w:rFonts w:eastAsia="Calibri" w:hAnsi="Adobe Arabic" w:cs="Adobe Arabic"/>
                              <w:b/>
                              <w:bCs/>
                              <w:color w:val="FFFFFF"/>
                              <w:kern w:val="24"/>
                              <w:sz w:val="36"/>
                              <w:szCs w:val="36"/>
                              <w:lang w:bidi="ar-EG"/>
                            </w:rPr>
                          </w:pPr>
                          <w:r w:rsidRPr="000C1AAB">
                            <w:rPr>
                              <w:rFonts w:eastAsia="Calibri" w:hAnsi="Adobe Arabic" w:cs="Adobe Arabic"/>
                              <w:b/>
                              <w:bCs/>
                              <w:color w:val="FFFFFF"/>
                              <w:kern w:val="24"/>
                              <w:sz w:val="36"/>
                              <w:szCs w:val="36"/>
                              <w:rtl/>
                              <w:lang w:bidi="ar-EG"/>
                            </w:rPr>
                            <w:t>تطوير خطة تنفيذ وآليات للمتابعة والتقييم:</w:t>
                          </w:r>
                        </w:p>
                      </w:txbxContent>
                    </v:textbox>
                  </v:shape>
                </v:group>
                <v:shape id="صورة 54" o:spid="_x0000_s16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">
                  <v:imagedata r:id="rId79" o:title=""/>
                </v:shape>
                <w10:anchorlock/>
              </v:group>
            </w:pict>
          </mc:Fallback>
        </mc:AlternateContent>
      </w:r>
    </w:p>
    <w:p w14:paraId="43C8EF31" w14:textId="471E69D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وضع خطة عمل مفصلة لتحقيق الأهداف الاستراتيجية.</w:t>
      </w:r>
    </w:p>
    <w:p w14:paraId="0E8CFB6D" w14:textId="74CF0A36"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تصميم مؤشرات أداء رئيسية لقياس التقدم والتأثير.</w:t>
      </w:r>
    </w:p>
    <w:p w14:paraId="51964928" w14:textId="45C7A0CB" w:rsidR="00246B93" w:rsidRPr="000C1AAB" w:rsidRDefault="00246B93" w:rsidP="002467E8">
      <w:pPr>
        <w:pStyle w:val="a5"/>
        <w:numPr>
          <w:ilvl w:val="0"/>
          <w:numId w:val="5"/>
        </w:numPr>
        <w:spacing w:after="0"/>
        <w:jc w:val="both"/>
        <w:rPr>
          <w:rFonts w:ascii="Sakkal Majalla" w:hAnsi="Sakkal Majalla" w:cs="Sakkal Majalla"/>
          <w:sz w:val="34"/>
          <w:szCs w:val="34"/>
        </w:rPr>
      </w:pPr>
      <w:r w:rsidRPr="000C1AAB">
        <w:rPr>
          <w:rFonts w:ascii="Sakkal Majalla" w:hAnsi="Sakkal Majalla" w:cs="Sakkal Majalla"/>
          <w:sz w:val="34"/>
          <w:szCs w:val="34"/>
          <w:rtl/>
        </w:rPr>
        <w:t>اعتماد آليات للمراجعة والتحسين المستمر.</w:t>
      </w:r>
    </w:p>
    <w:p w14:paraId="0D816517" w14:textId="77777777" w:rsidR="00246B93" w:rsidRDefault="00246B93" w:rsidP="00246B93">
      <w:pPr>
        <w:rPr>
          <w:rtl/>
        </w:rPr>
      </w:pPr>
      <w:r w:rsidRPr="00D658B6">
        <w:rPr>
          <w:rtl/>
        </w:rPr>
        <w:t>هذه الخطوات الشاملة تساعد القادة على تطوير رؤية استراتيجية مستدامة قابلة للتنفيذ وتحقيق النتائج المرجوة.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438F6" w:rsidRPr="00563DBD" w14:paraId="28399AF4" w14:textId="77777777" w:rsidTr="009A1C3E">
        <w:tc>
          <w:tcPr>
            <w:tcW w:w="1962" w:type="dxa"/>
            <w:tcBorders>
              <w:right w:val="single" w:sz="36" w:space="0" w:color="168489"/>
            </w:tcBorders>
            <w:shd w:val="clear" w:color="auto" w:fill="F2F2F2" w:themeFill="background1" w:themeFillShade="F2"/>
            <w:vAlign w:val="center"/>
          </w:tcPr>
          <w:p w14:paraId="4C707490" w14:textId="77777777" w:rsidR="003438F6" w:rsidRPr="008113E1" w:rsidRDefault="003438F6" w:rsidP="008814D1">
            <w:pPr>
              <w:pStyle w:val="ad"/>
              <w:pageBreakBefore/>
              <w:jc w:val="center"/>
              <w:rPr>
                <w:rtl/>
              </w:rPr>
            </w:pPr>
            <w:r w:rsidRPr="008113E1">
              <w:rPr>
                <w:noProof/>
                <w:rtl/>
                <w:lang w:val="ar-SA"/>
              </w:rPr>
              <w:lastRenderedPageBreak/>
              <w:drawing>
                <wp:inline distT="0" distB="0" distL="0" distR="0" wp14:anchorId="1137AA68" wp14:editId="1F91118E">
                  <wp:extent cx="563984" cy="563914"/>
                  <wp:effectExtent l="0" t="0" r="7620" b="7620"/>
                  <wp:docPr id="714092989" name="Picture 71409298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11348E09" w14:textId="154DAEDF" w:rsidR="003438F6" w:rsidRPr="00563DBD" w:rsidRDefault="003438F6" w:rsidP="003438F6">
            <w:pPr>
              <w:bidi w:val="0"/>
              <w:jc w:val="center"/>
              <w:rPr>
                <w:rFonts w:eastAsia="Times New Roman" w:cs="GE Dinar Two Medium"/>
                <w:color w:val="1E3D6A"/>
                <w:kern w:val="24"/>
                <w:szCs w:val="28"/>
                <w:rtl/>
                <w:lang w:bidi="ar-SY"/>
              </w:rPr>
            </w:pPr>
            <w:r w:rsidRPr="003438F6">
              <w:rPr>
                <w:rFonts w:ascii="Adobe Arabic" w:eastAsia="Times New Roman" w:hAnsi="Adobe Arabic" w:cs="Adobe Arabic"/>
                <w:b/>
                <w:bCs/>
                <w:color w:val="168489"/>
                <w:kern w:val="24"/>
                <w:sz w:val="44"/>
                <w:szCs w:val="44"/>
                <w:rtl/>
                <w:lang w:bidi="ar-SY"/>
              </w:rPr>
              <w:t>ما هي أهم التحديات التي تواجه نظام إدارة البيئة في المؤسسات؟</w:t>
            </w:r>
          </w:p>
        </w:tc>
      </w:tr>
      <w:tr w:rsidR="003438F6" w14:paraId="66DF0C3E" w14:textId="77777777" w:rsidTr="009A1C3E">
        <w:tc>
          <w:tcPr>
            <w:tcW w:w="1962" w:type="dxa"/>
            <w:tcBorders>
              <w:right w:val="single" w:sz="36" w:space="0" w:color="168489"/>
            </w:tcBorders>
            <w:shd w:val="clear" w:color="auto" w:fill="F2F2F2" w:themeFill="background1" w:themeFillShade="F2"/>
            <w:vAlign w:val="center"/>
          </w:tcPr>
          <w:p w14:paraId="44FA5882" w14:textId="77777777" w:rsidR="003438F6" w:rsidRPr="008113E1" w:rsidRDefault="003438F6"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3225335" w14:textId="77777777" w:rsidR="003438F6" w:rsidRDefault="003438F6" w:rsidP="008814D1">
            <w:pPr>
              <w:pStyle w:val="ad"/>
              <w:rPr>
                <w:rtl/>
              </w:rPr>
            </w:pPr>
          </w:p>
        </w:tc>
      </w:tr>
    </w:tbl>
    <w:p w14:paraId="7B8928E1" w14:textId="77777777" w:rsidR="003438F6" w:rsidRDefault="003438F6" w:rsidP="003438F6">
      <w:pPr>
        <w:spacing w:line="278" w:lineRule="auto"/>
        <w:rPr>
          <w:rFonts w:ascii="Sakkal Majalla" w:eastAsia="Times New Roman" w:hAnsi="Sakkal Majalla"/>
          <w:sz w:val="32"/>
          <w:szCs w:val="32"/>
          <w:rtl/>
        </w:rPr>
      </w:pPr>
    </w:p>
    <w:p w14:paraId="61517DD3" w14:textId="0E8F7204" w:rsidR="003438F6" w:rsidRPr="003438F6" w:rsidRDefault="009A1C3E" w:rsidP="009A1C3E">
      <w:pPr>
        <w:ind w:left="-755"/>
        <w:rPr>
          <w:rFonts w:ascii="Sakkal Majalla" w:hAnsi="Sakkal Majalla"/>
          <w:sz w:val="34"/>
          <w:rtl/>
          <w:lang w:bidi="ar-SY"/>
        </w:rPr>
      </w:pPr>
      <w:r>
        <w:rPr>
          <w:noProof/>
        </w:rPr>
        <mc:AlternateContent>
          <mc:Choice Requires="wps">
            <w:drawing>
              <wp:inline distT="0" distB="0" distL="0" distR="0" wp14:anchorId="3015B62E" wp14:editId="559E9ADA">
                <wp:extent cx="6741160" cy="5988050"/>
                <wp:effectExtent l="0" t="0" r="21590" b="12700"/>
                <wp:docPr id="98515446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5988050"/>
                        </a:xfrm>
                        <a:prstGeom prst="roundRect">
                          <a:avLst>
                            <a:gd name="adj" fmla="val 16667"/>
                          </a:avLst>
                        </a:prstGeom>
                        <a:solidFill>
                          <a:srgbClr val="EAF4E4"/>
                        </a:solidFill>
                        <a:ln w="12700">
                          <a:solidFill>
                            <a:schemeClr val="accent6"/>
                          </a:solidFill>
                          <a:miter lim="800000"/>
                          <a:headEnd/>
                          <a:tailEnd/>
                        </a:ln>
                      </wps:spPr>
                      <wps:txbx>
                        <w:txbxContent>
                          <w:p w14:paraId="2620165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05099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4D38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840A6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8F1AA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FE7C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026E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462F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294CA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219D9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A6F3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CDF64E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2ED4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8AB4C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46AC0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2438CE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81180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84123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0BBDF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273BC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1E3CF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C16AB2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19B1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978E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546B49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89D37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683B183"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015B62E" id="_x0000_s1686" style="width:530.8pt;height:47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" fillcolor="#eaf4e4" strokecolor="#70ad47 [3209]" strokeweight="1pt">
                <v:stroke joinstyle="miter"/>
                <v:textbox inset="0,3mm,0">
                  <w:txbxContent>
                    <w:p w14:paraId="2620165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805099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4D38A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840A6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8F1AA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FE7C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026E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462F6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294CA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219D9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A6F3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CDF64E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2ED4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8AB4C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46AC0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2438CE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81180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84123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0BBDF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273BC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1E3CF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C16AB2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19B1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978E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546B49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89D37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683B183" w14:textId="77777777" w:rsidR="009A1C3E" w:rsidRDefault="009A1C3E" w:rsidP="009A1C3E">
                      <w:pPr>
                        <w:jc w:val="center"/>
                        <w:rPr>
                          <w:sz w:val="22"/>
                          <w:szCs w:val="28"/>
                          <w:rtl/>
                          <w:lang w:bidi="ar-SY"/>
                        </w:rPr>
                      </w:pPr>
                    </w:p>
                  </w:txbxContent>
                </v:textbox>
                <w10:anchorlock/>
              </v:roundrect>
            </w:pict>
          </mc:Fallback>
        </mc:AlternateContent>
      </w:r>
    </w:p>
    <w:p w14:paraId="23569A76" w14:textId="23BA6C59" w:rsidR="003438F6" w:rsidRPr="00D658B6" w:rsidRDefault="003438F6" w:rsidP="003438F6">
      <w:pPr>
        <w:pStyle w:val="ae"/>
        <w:bidi w:val="0"/>
        <w:jc w:val="center"/>
      </w:pPr>
      <w:r w:rsidRPr="00F131A0">
        <w:rPr>
          <w:noProof/>
          <w:lang w:bidi="ar-SY"/>
        </w:rPr>
        <w:drawing>
          <wp:inline distT="0" distB="0" distL="0" distR="0" wp14:anchorId="1B5B29CA" wp14:editId="135EDC83">
            <wp:extent cx="1527176" cy="1420708"/>
            <wp:effectExtent l="0" t="0" r="0" b="8255"/>
            <wp:docPr id="167852529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67407457" w14:textId="0E147005" w:rsidR="00246B93" w:rsidRPr="00411C9E" w:rsidRDefault="00246B93" w:rsidP="00246B93">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411A1B5A" wp14:editId="1A3A5296">
                <wp:extent cx="5731510" cy="895350"/>
                <wp:effectExtent l="0" t="0" r="21590" b="19050"/>
                <wp:docPr id="843380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6099480"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1578150" name="مجموعة 39"/>
                        <wpg:cNvGrpSpPr/>
                        <wpg:grpSpPr>
                          <a:xfrm>
                            <a:off x="0" y="0"/>
                            <a:ext cx="5731510" cy="895350"/>
                            <a:chOff x="0" y="0"/>
                            <a:chExt cx="5878196" cy="918845"/>
                          </a:xfrm>
                        </wpg:grpSpPr>
                        <wpg:grpSp>
                          <wpg:cNvPr id="178397109" name="مجموعة 40"/>
                          <wpg:cNvGrpSpPr/>
                          <wpg:grpSpPr>
                            <a:xfrm>
                              <a:off x="0" y="0"/>
                              <a:ext cx="5878196" cy="918845"/>
                              <a:chOff x="0" y="0"/>
                              <a:chExt cx="6240348" cy="919070"/>
                            </a:xfrm>
                          </wpg:grpSpPr>
                          <wpg:grpSp>
                            <wpg:cNvPr id="1265151909" name="مجموعة 41"/>
                            <wpg:cNvGrpSpPr/>
                            <wpg:grpSpPr>
                              <a:xfrm>
                                <a:off x="0" y="169208"/>
                                <a:ext cx="5433072" cy="580613"/>
                                <a:chOff x="0" y="169208"/>
                                <a:chExt cx="5433072" cy="580613"/>
                              </a:xfrm>
                            </wpg:grpSpPr>
                            <wps:wsp>
                              <wps:cNvPr id="76085813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32291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15589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393937" name="مربع نص 41"/>
                          <wps:cNvSpPr txBox="1"/>
                          <wps:spPr>
                            <a:xfrm>
                              <a:off x="204484" y="257055"/>
                              <a:ext cx="4616071" cy="387740"/>
                            </a:xfrm>
                            <a:prstGeom prst="rect">
                              <a:avLst/>
                            </a:prstGeom>
                            <a:noFill/>
                          </wps:spPr>
                          <wps:txbx>
                            <w:txbxContent>
                              <w:p w14:paraId="1BEA1230" w14:textId="3945F733" w:rsidR="00246B93" w:rsidRDefault="003438F6" w:rsidP="00246B93">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وتقنيات التخطيط الاستراتيجي المستدام</w:t>
                                </w:r>
                              </w:p>
                            </w:txbxContent>
                          </wps:txbx>
                          <wps:bodyPr wrap="square" rtlCol="1">
                            <a:spAutoFit/>
                          </wps:bodyPr>
                        </wps:wsp>
                      </wpg:grpSp>
                    </wpg:wgp>
                  </a:graphicData>
                </a:graphic>
              </wp:inline>
            </w:drawing>
          </mc:Choice>
          <mc:Fallback>
            <w:pict>
              <v:group w14:anchorId="411A1B5A" id="_x0000_s16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">
                <v:shape id="صورة 38" o:spid="_x0000_s16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">
                  <v:imagedata r:id="rId61" o:title=""/>
                </v:shape>
                <v:group id="مجموعة 39" o:spid="_x0000_s16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">
                  <v:group id="مجموعة 40" o:spid="_x0000_s16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">
                    <v:group id="مجموعة 41" o:spid="_x0000_s16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">
                      <v:shape id="شكل حر 42" o:spid="_x0000_s16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" fillcolor="#168489" stroked="f" strokeweight="1pt">
                        <v:stroke joinstyle="miter"/>
                      </v:roundrect>
                    </v:group>
                    <v:oval id="شكل بيضاوي 44" o:spid="_x0000_s16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" filled="f" strokecolor="#a5a5a5 [2092]" strokeweight="1pt">
                      <v:stroke joinstyle="miter"/>
                    </v:oval>
                  </v:group>
                  <v:shape id="مربع نص 41" o:spid="_x0000_s16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" filled="f" stroked="f">
                    <v:textbox style="mso-fit-shape-to-text:t">
                      <w:txbxContent>
                        <w:p w14:paraId="1BEA1230" w14:textId="3945F733" w:rsidR="00246B93" w:rsidRDefault="003438F6" w:rsidP="00246B93">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وتقنيات التخطيط الاستراتيجي المستدام</w:t>
                          </w:r>
                        </w:p>
                      </w:txbxContent>
                    </v:textbox>
                  </v:shape>
                </v:group>
                <w10:anchorlock/>
              </v:group>
            </w:pict>
          </mc:Fallback>
        </mc:AlternateContent>
      </w:r>
    </w:p>
    <w:p w14:paraId="7EFD8C01" w14:textId="77777777" w:rsidR="00246B93" w:rsidRDefault="00246B93" w:rsidP="004236E6">
      <w:pPr>
        <w:rPr>
          <w:rtl/>
        </w:rPr>
      </w:pPr>
      <w:r w:rsidRPr="006C5C15">
        <w:rPr>
          <w:rtl/>
        </w:rPr>
        <w:t>هناك مجموعة من الأدوات والتقنيات التي يمكن للقادة الاستراتيجيون استخدامها لتخطيط وتنفيذ رؤية الاستدامة، ومن أبرزها</w:t>
      </w:r>
      <w:r w:rsidRPr="006C5C15">
        <w:t>:</w:t>
      </w:r>
    </w:p>
    <w:p w14:paraId="728E73FE" w14:textId="55AE9E4F" w:rsidR="00C827AB" w:rsidRDefault="00C827AB" w:rsidP="00C827AB">
      <w:r w:rsidRPr="00C827AB">
        <w:rPr>
          <w:noProof/>
        </w:rPr>
        <mc:AlternateContent>
          <mc:Choice Requires="wpg">
            <w:drawing>
              <wp:inline distT="0" distB="0" distL="0" distR="0" wp14:anchorId="26FC2AB2" wp14:editId="49D9DCE5">
                <wp:extent cx="5923416" cy="2741083"/>
                <wp:effectExtent l="0" t="0" r="20320" b="21590"/>
                <wp:docPr id="148450630" name="Group 1"/>
                <wp:cNvGraphicFramePr/>
                <a:graphic xmlns:a="http://schemas.openxmlformats.org/drawingml/2006/main">
                  <a:graphicData uri="http://schemas.microsoft.com/office/word/2010/wordprocessingGroup">
                    <wpg:wgp>
                      <wpg:cNvGrpSpPr/>
                      <wpg:grpSpPr>
                        <a:xfrm>
                          <a:off x="0" y="0"/>
                          <a:ext cx="5923416" cy="2741083"/>
                          <a:chOff x="0" y="0"/>
                          <a:chExt cx="6069927" cy="2808937"/>
                        </a:xfrm>
                      </wpg:grpSpPr>
                      <wpg:grpSp>
                        <wpg:cNvPr id="315645315" name="Group 315645315"/>
                        <wpg:cNvGrpSpPr/>
                        <wpg:grpSpPr>
                          <a:xfrm>
                            <a:off x="0" y="0"/>
                            <a:ext cx="6069927" cy="2808937"/>
                            <a:chOff x="0" y="0"/>
                            <a:chExt cx="6069927" cy="2808937"/>
                          </a:xfrm>
                        </wpg:grpSpPr>
                        <wps:wsp>
                          <wps:cNvPr id="1063301918" name="Freeform: Shape 1063301918"/>
                          <wps:cNvSpPr/>
                          <wps:spPr>
                            <a:xfrm flipH="1">
                              <a:off x="3281753" y="24355"/>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9335414" name="Freeform: Shape 1629335414"/>
                          <wps:cNvSpPr/>
                          <wps:spPr>
                            <a:xfrm flipH="1">
                              <a:off x="1923852" y="24355"/>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13966136" name="Freeform: Shape 2113966136"/>
                          <wps:cNvSpPr/>
                          <wps:spPr>
                            <a:xfrm flipH="1">
                              <a:off x="1671297" y="1129605"/>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80860732" name="Freeform: Shape 1480860732"/>
                          <wps:cNvSpPr/>
                          <wps:spPr>
                            <a:xfrm flipH="1">
                              <a:off x="3787963" y="1129605"/>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3453202" name="Freeform: Shape 1133453202"/>
                          <wps:cNvSpPr/>
                          <wps:spPr>
                            <a:xfrm flipH="1">
                              <a:off x="1923852" y="2246481"/>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18693079" name="Freeform: Shape 1118693079"/>
                          <wps:cNvSpPr/>
                          <wps:spPr>
                            <a:xfrm flipH="1">
                              <a:off x="3281753" y="2246481"/>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8071147" name="Freeform: Shape 648071147"/>
                          <wps:cNvSpPr/>
                          <wps:spPr>
                            <a:xfrm flipH="1">
                              <a:off x="506210" y="12728"/>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25689154" name="Freeform: Shape 1425689154"/>
                          <wps:cNvSpPr/>
                          <wps:spPr>
                            <a:xfrm flipH="1">
                              <a:off x="3487254" y="12728"/>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79685422" name="Freeform: Shape 1379685422"/>
                          <wps:cNvSpPr/>
                          <wps:spPr>
                            <a:xfrm flipH="1">
                              <a:off x="0" y="1129605"/>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89487077" name="Freeform: Shape 1789487077"/>
                          <wps:cNvSpPr/>
                          <wps:spPr>
                            <a:xfrm flipH="1">
                              <a:off x="4371483" y="1129605"/>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9300" name="Freeform: Shape 749300"/>
                          <wps:cNvSpPr/>
                          <wps:spPr>
                            <a:xfrm flipH="1">
                              <a:off x="506210" y="2246481"/>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50451432" name="Freeform: Shape 1350451432"/>
                          <wps:cNvSpPr/>
                          <wps:spPr>
                            <a:xfrm flipH="1">
                              <a:off x="3487254" y="2246481"/>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75474047" name="TextBox 18"/>
                          <wps:cNvSpPr txBox="1">
                            <a:spLocks noChangeArrowheads="1"/>
                          </wps:cNvSpPr>
                          <wps:spPr bwMode="auto">
                            <a:xfrm>
                              <a:off x="4032056" y="31526"/>
                              <a:ext cx="1440180" cy="427704"/>
                            </a:xfrm>
                            <a:prstGeom prst="rect">
                              <a:avLst/>
                            </a:prstGeom>
                          </wps:spPr>
                          <wps:txbx>
                            <w:txbxContent>
                              <w:p w14:paraId="699821B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التحليل البيئي</w:t>
                                </w:r>
                              </w:p>
                            </w:txbxContent>
                          </wps:txbx>
                          <wps:bodyPr rot="0" vert="horz" wrap="square" lIns="0" tIns="45720" rIns="0" bIns="45720" anchor="b" anchorCtr="0" upright="1">
                            <a:noAutofit/>
                          </wps:bodyPr>
                        </wps:wsp>
                        <wps:wsp>
                          <wps:cNvPr id="505342445" name="TextBox 18"/>
                          <wps:cNvSpPr txBox="1">
                            <a:spLocks noChangeArrowheads="1"/>
                          </wps:cNvSpPr>
                          <wps:spPr bwMode="auto">
                            <a:xfrm>
                              <a:off x="567211" y="0"/>
                              <a:ext cx="1577141" cy="610842"/>
                            </a:xfrm>
                            <a:prstGeom prst="rect">
                              <a:avLst/>
                            </a:prstGeom>
                          </wps:spPr>
                          <wps:txbx>
                            <w:txbxContent>
                              <w:p w14:paraId="6E93F7D9" w14:textId="77777777" w:rsidR="00C827AB" w:rsidRDefault="00C827AB" w:rsidP="00C827AB">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أساليب التخطيط الاستراتيجي</w:t>
                                </w:r>
                              </w:p>
                            </w:txbxContent>
                          </wps:txbx>
                          <wps:bodyPr rot="0" vert="horz" wrap="square" lIns="0" tIns="45720" rIns="0" bIns="45720" anchor="b" anchorCtr="0" upright="1">
                            <a:noAutofit/>
                          </wps:bodyPr>
                        </wps:wsp>
                        <wps:wsp>
                          <wps:cNvPr id="1090428555" name="TextBox 18"/>
                          <wps:cNvSpPr txBox="1">
                            <a:spLocks noChangeArrowheads="1"/>
                          </wps:cNvSpPr>
                          <wps:spPr bwMode="auto">
                            <a:xfrm>
                              <a:off x="3977458" y="2318381"/>
                              <a:ext cx="1499573" cy="443364"/>
                            </a:xfrm>
                            <a:prstGeom prst="rect">
                              <a:avLst/>
                            </a:prstGeom>
                          </wps:spPr>
                          <wps:txbx>
                            <w:txbxContent>
                              <w:p w14:paraId="146D4FF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أنظمة الإدارة والمعلومات</w:t>
                                </w:r>
                              </w:p>
                            </w:txbxContent>
                          </wps:txbx>
                          <wps:bodyPr rot="0" vert="horz" wrap="square" lIns="0" tIns="45720" rIns="0" bIns="45720" anchor="b" anchorCtr="0" upright="1">
                            <a:noAutofit/>
                          </wps:bodyPr>
                        </wps:wsp>
                        <wps:wsp>
                          <wps:cNvPr id="475019337" name="TextBox 18"/>
                          <wps:cNvSpPr txBox="1">
                            <a:spLocks noChangeArrowheads="1"/>
                          </wps:cNvSpPr>
                          <wps:spPr bwMode="auto">
                            <a:xfrm>
                              <a:off x="748719" y="2323181"/>
                              <a:ext cx="1212139" cy="433283"/>
                            </a:xfrm>
                            <a:prstGeom prst="rect">
                              <a:avLst/>
                            </a:prstGeom>
                          </wps:spPr>
                          <wps:txbx>
                            <w:txbxContent>
                              <w:p w14:paraId="2EF84BDF"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الممارسات المؤسسية</w:t>
                                </w:r>
                              </w:p>
                            </w:txbxContent>
                          </wps:txbx>
                          <wps:bodyPr rot="0" vert="horz" wrap="square" lIns="0" tIns="45720" rIns="0" bIns="45720" anchor="b" anchorCtr="0" upright="1">
                            <a:noAutofit/>
                          </wps:bodyPr>
                        </wps:wsp>
                        <wps:wsp>
                          <wps:cNvPr id="1203011775" name="TextBox 18"/>
                          <wps:cNvSpPr txBox="1">
                            <a:spLocks noChangeArrowheads="1"/>
                          </wps:cNvSpPr>
                          <wps:spPr bwMode="auto">
                            <a:xfrm>
                              <a:off x="4519231" y="1123599"/>
                              <a:ext cx="1402947" cy="469940"/>
                            </a:xfrm>
                            <a:prstGeom prst="rect">
                              <a:avLst/>
                            </a:prstGeom>
                          </wps:spPr>
                          <wps:txbx>
                            <w:txbxContent>
                              <w:p w14:paraId="79DFA7FB"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أدوات إدارة المشروعات</w:t>
                                </w:r>
                              </w:p>
                            </w:txbxContent>
                          </wps:txbx>
                          <wps:bodyPr rot="0" vert="horz" wrap="square" lIns="0" tIns="45720" rIns="0" bIns="45720" anchor="b" anchorCtr="0" upright="1">
                            <a:noAutofit/>
                          </wps:bodyPr>
                        </wps:wsp>
                        <wps:wsp>
                          <wps:cNvPr id="110948837" name="TextBox 18"/>
                          <wps:cNvSpPr txBox="1">
                            <a:spLocks noChangeArrowheads="1"/>
                          </wps:cNvSpPr>
                          <wps:spPr bwMode="auto">
                            <a:xfrm>
                              <a:off x="217931" y="1117978"/>
                              <a:ext cx="1262584" cy="574083"/>
                            </a:xfrm>
                            <a:prstGeom prst="rect">
                              <a:avLst/>
                            </a:prstGeom>
                          </wps:spPr>
                          <wps:txbx>
                            <w:txbxContent>
                              <w:p w14:paraId="694CDD4A" w14:textId="77777777" w:rsidR="00C827AB" w:rsidRDefault="00C827AB" w:rsidP="00C827AB">
                                <w:pPr>
                                  <w:bidi w:val="0"/>
                                  <w:spacing w:line="192"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تقنيات الابتكار والتطوير المستدام</w:t>
                                </w:r>
                              </w:p>
                            </w:txbxContent>
                          </wps:txbx>
                          <wps:bodyPr rot="0" vert="horz" wrap="square" lIns="0" tIns="45720" rIns="0" bIns="45720" anchor="b" anchorCtr="0" upright="1">
                            <a:noAutofit/>
                          </wps:bodyPr>
                        </wps:wsp>
                      </wpg:grpSp>
                      <pic:pic xmlns:pic="http://schemas.openxmlformats.org/drawingml/2006/picture">
                        <pic:nvPicPr>
                          <pic:cNvPr id="960288609" name="Graphic 19" descr="List with solid fill"/>
                          <pic:cNvPicPr>
                            <a:picLocks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2300937" y="124482"/>
                            <a:ext cx="413802" cy="413802"/>
                          </a:xfrm>
                          <a:prstGeom prst="rect">
                            <a:avLst/>
                          </a:prstGeom>
                        </pic:spPr>
                      </pic:pic>
                      <pic:pic xmlns:pic="http://schemas.openxmlformats.org/drawingml/2006/picture">
                        <pic:nvPicPr>
                          <pic:cNvPr id="960979276" name="Graphic 16" descr="Document with solid fill"/>
                          <pic:cNvPicPr>
                            <a:picLocks noChangeAspect="1"/>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3951651" y="1239407"/>
                            <a:ext cx="399038" cy="399038"/>
                          </a:xfrm>
                          <a:prstGeom prst="rect">
                            <a:avLst/>
                          </a:prstGeom>
                        </pic:spPr>
                      </pic:pic>
                      <pic:pic xmlns:pic="http://schemas.openxmlformats.org/drawingml/2006/picture">
                        <pic:nvPicPr>
                          <pic:cNvPr id="1270468075" name="رسم 20" descr="مخطط شريط"/>
                          <pic:cNvPicPr>
                            <a:picLocks noChangeAspect="1"/>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3359079" y="131125"/>
                            <a:ext cx="478844" cy="478844"/>
                          </a:xfrm>
                          <a:prstGeom prst="rect">
                            <a:avLst/>
                          </a:prstGeom>
                        </pic:spPr>
                      </pic:pic>
                      <pic:pic xmlns:pic="http://schemas.openxmlformats.org/drawingml/2006/picture">
                        <pic:nvPicPr>
                          <pic:cNvPr id="77389700" name="Graphic 2" descr="Books with solid fill"/>
                          <pic:cNvPicPr>
                            <a:picLocks noChangeAspect="1"/>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3362455" y="2246481"/>
                            <a:ext cx="472092" cy="472092"/>
                          </a:xfrm>
                          <a:prstGeom prst="rect">
                            <a:avLst/>
                          </a:prstGeom>
                        </pic:spPr>
                      </pic:pic>
                      <pic:pic xmlns:pic="http://schemas.openxmlformats.org/drawingml/2006/picture">
                        <pic:nvPicPr>
                          <pic:cNvPr id="1145403547" name="Graphic 149" descr="Internet with solid fill"/>
                          <pic:cNvPicPr>
                            <a:picLocks noChangeAspect="1"/>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1760052" y="1202136"/>
                            <a:ext cx="453206" cy="453206"/>
                          </a:xfrm>
                          <a:prstGeom prst="rect">
                            <a:avLst/>
                          </a:prstGeom>
                        </pic:spPr>
                      </pic:pic>
                      <pic:pic xmlns:pic="http://schemas.openxmlformats.org/drawingml/2006/picture">
                        <pic:nvPicPr>
                          <pic:cNvPr id="769906199" name="Graphic 7" descr="Books on shelf with solid fill"/>
                          <pic:cNvPicPr>
                            <a:picLocks noChangeAspect="1"/>
                          </pic:cNvPicPr>
                        </pic:nvPicPr>
                        <pic:blipFill>
                          <a:blip r:embed="rId152" cstate="print">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2289746" y="2303802"/>
                            <a:ext cx="436185" cy="436185"/>
                          </a:xfrm>
                          <a:prstGeom prst="rect">
                            <a:avLst/>
                          </a:prstGeom>
                        </pic:spPr>
                      </pic:pic>
                    </wpg:wgp>
                  </a:graphicData>
                </a:graphic>
              </wp:inline>
            </w:drawing>
          </mc:Choice>
          <mc:Fallback>
            <w:pict>
              <v:group w14:anchorId="26FC2AB2" id="Group 1" o:spid="_x0000_s1696" style="width:466.4pt;height:215.85pt;mso-position-horizontal-relative:char;mso-position-vertical-relative:line" coordsize="60699,2808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">
                <v:group id="Group 315645315" o:spid="_x0000_s1697" style="position:absolute;width:60699;height:28089" coordsize="60699,28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">
                  <v:shape id="Freeform: Shape 1063301918" o:spid="_x0000_s1698" style="position:absolute;left:32817;top:243;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1629335414" o:spid="_x0000_s1699" style="position:absolute;left:19238;top:243;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2113966136" o:spid="_x0000_s1700" style="position:absolute;left:16712;top:11296;width:6107;height:5624;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1480860732" o:spid="_x0000_s1701" style="position:absolute;left:37879;top:11296;width:6107;height:5624;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133453202" o:spid="_x0000_s1702" style="position:absolute;left:19238;top:22464;width:8643;height:5509;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1118693079" o:spid="_x0000_s1703" style="position:absolute;left:32817;top:22464;width:8643;height:5509;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648071147" o:spid="_x0000_s1704" style="position:absolute;left:5062;top:127;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1425689154" o:spid="_x0000_s1705" style="position:absolute;left:34872;top:127;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1379685422" o:spid="_x0000_s1706" style="position:absolute;top:11296;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789487077" o:spid="_x0000_s1707" style="position:absolute;left:43714;top:11296;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749300" o:spid="_x0000_s1708" style="position:absolute;left:5062;top:22464;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350451432" o:spid="_x0000_s1709" style="position:absolute;left:34872;top:22464;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710" type="#_x0000_t202" style="position:absolute;left:40320;top:315;width:14402;height:42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" filled="f" stroked="f">
                    <v:textbox inset="0,,0">
                      <w:txbxContent>
                        <w:p w14:paraId="699821B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التحليل البيئي</w:t>
                          </w:r>
                        </w:p>
                      </w:txbxContent>
                    </v:textbox>
                  </v:shape>
                  <v:shape id="TextBox 18" o:spid="_x0000_s1711" type="#_x0000_t202" style="position:absolute;left:5672;width:15771;height:61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" filled="f" stroked="f">
                    <v:textbox inset="0,,0">
                      <w:txbxContent>
                        <w:p w14:paraId="6E93F7D9" w14:textId="77777777" w:rsidR="00C827AB" w:rsidRDefault="00C827AB" w:rsidP="00C827AB">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أساليب التخطيط الاستراتيجي</w:t>
                          </w:r>
                        </w:p>
                      </w:txbxContent>
                    </v:textbox>
                  </v:shape>
                  <v:shape id="TextBox 18" o:spid="_x0000_s1712" type="#_x0000_t202" style="position:absolute;left:39774;top:23183;width:14996;height:44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" filled="f" stroked="f">
                    <v:textbox inset="0,,0">
                      <w:txbxContent>
                        <w:p w14:paraId="146D4FFD"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أنظمة الإدارة والمعلومات</w:t>
                          </w:r>
                        </w:p>
                      </w:txbxContent>
                    </v:textbox>
                  </v:shape>
                  <v:shape id="TextBox 18" o:spid="_x0000_s1713" type="#_x0000_t202" style="position:absolute;left:7487;top:23231;width:12121;height:4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" filled="f" stroked="f">
                    <v:textbox inset="0,,0">
                      <w:txbxContent>
                        <w:p w14:paraId="2EF84BDF"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الممارسات المؤسسية</w:t>
                          </w:r>
                        </w:p>
                      </w:txbxContent>
                    </v:textbox>
                  </v:shape>
                  <v:shape id="TextBox 18" o:spid="_x0000_s1714" type="#_x0000_t202" style="position:absolute;left:45192;top:11235;width:14029;height:47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" filled="f" stroked="f">
                    <v:textbox inset="0,,0">
                      <w:txbxContent>
                        <w:p w14:paraId="79DFA7FB" w14:textId="77777777" w:rsidR="00C827AB" w:rsidRDefault="00C827AB" w:rsidP="00C827AB">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أدوات إدارة المشروعات</w:t>
                          </w:r>
                        </w:p>
                      </w:txbxContent>
                    </v:textbox>
                  </v:shape>
                  <v:shape id="TextBox 18" o:spid="_x0000_s1715" type="#_x0000_t202" style="position:absolute;left:2179;top:11179;width:12626;height:57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" filled="f" stroked="f">
                    <v:textbox inset="0,,0">
                      <w:txbxContent>
                        <w:p w14:paraId="694CDD4A" w14:textId="77777777" w:rsidR="00C827AB" w:rsidRDefault="00C827AB" w:rsidP="00C827AB">
                          <w:pPr>
                            <w:bidi w:val="0"/>
                            <w:spacing w:line="192"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تقنيات الابتكار والتطوير المستدام</w:t>
                          </w:r>
                        </w:p>
                      </w:txbxContent>
                    </v:textbox>
                  </v:shape>
                </v:group>
                <v:shape id="Graphic 19" o:spid="_x0000_s1716" type="#_x0000_t75" alt="List with solid fill" style="position:absolute;left:23009;top:1244;width:4138;height:4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">
                  <v:imagedata r:id="rId154" o:title="List with solid fill"/>
                </v:shape>
                <v:shape id="Graphic 16" o:spid="_x0000_s1717" type="#_x0000_t75" alt="Document with solid fill" style="position:absolute;left:39516;top:12394;width:3990;height:3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">
                  <v:imagedata r:id="rId155" o:title="Document with solid fill"/>
                </v:shape>
                <v:shape id="رسم 20" o:spid="_x0000_s1718" type="#_x0000_t75" alt="مخطط شريط" style="position:absolute;left:33590;top:1311;width:4789;height:4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">
                  <v:imagedata r:id="rId156" o:title="مخطط شريط"/>
                </v:shape>
                <v:shape id="Graphic 2" o:spid="_x0000_s1719" type="#_x0000_t75" alt="Books with solid fill" style="position:absolute;left:33624;top:22464;width:4721;height:4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">
                  <v:imagedata r:id="rId157" o:title="Books with solid fill"/>
                </v:shape>
                <v:shape id="Graphic 149" o:spid="_x0000_s1720" type="#_x0000_t75" alt="Internet with solid fill" style="position:absolute;left:17600;top:12021;width:4532;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">
                  <v:imagedata r:id="rId158" o:title="Internet with solid fill"/>
                </v:shape>
                <v:shape id="Graphic 7" o:spid="_x0000_s1721" type="#_x0000_t75" alt="Books on shelf with solid fill" style="position:absolute;left:22897;top:23038;width:4362;height: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">
                  <v:imagedata r:id="rId159" o:title="Books on shelf with solid fill"/>
                </v:shape>
                <w10:anchorlock/>
              </v:group>
            </w:pict>
          </mc:Fallback>
        </mc:AlternateContent>
      </w:r>
    </w:p>
    <w:p w14:paraId="6C899C85" w14:textId="4DFFFB45" w:rsidR="004236E6"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7057781B" wp14:editId="6346A3E0">
                <wp:extent cx="5731510" cy="892088"/>
                <wp:effectExtent l="0" t="0" r="2540" b="22860"/>
                <wp:docPr id="14675895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72031908" name="مجموعة 47"/>
                        <wpg:cNvGrpSpPr/>
                        <wpg:grpSpPr>
                          <a:xfrm>
                            <a:off x="0" y="0"/>
                            <a:ext cx="5731510" cy="895351"/>
                            <a:chOff x="0" y="0"/>
                            <a:chExt cx="5878196" cy="918845"/>
                          </a:xfrm>
                        </wpg:grpSpPr>
                        <wpg:grpSp>
                          <wpg:cNvPr id="835879042" name="مجموعة 48"/>
                          <wpg:cNvGrpSpPr/>
                          <wpg:grpSpPr>
                            <a:xfrm>
                              <a:off x="0" y="0"/>
                              <a:ext cx="5878196" cy="918845"/>
                              <a:chOff x="0" y="0"/>
                              <a:chExt cx="6240348" cy="919070"/>
                            </a:xfrm>
                          </wpg:grpSpPr>
                          <wpg:grpSp>
                            <wpg:cNvPr id="1241229246" name="مجموعة 49"/>
                            <wpg:cNvGrpSpPr/>
                            <wpg:grpSpPr>
                              <a:xfrm>
                                <a:off x="0" y="169208"/>
                                <a:ext cx="5433072" cy="580613"/>
                                <a:chOff x="0" y="169208"/>
                                <a:chExt cx="5433072" cy="580613"/>
                              </a:xfrm>
                            </wpg:grpSpPr>
                            <wps:wsp>
                              <wps:cNvPr id="328994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54075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80788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944478" name="مربع نص 41"/>
                          <wps:cNvSpPr txBox="1"/>
                          <wps:spPr>
                            <a:xfrm>
                              <a:off x="204466" y="257055"/>
                              <a:ext cx="4615801" cy="387740"/>
                            </a:xfrm>
                            <a:prstGeom prst="rect">
                              <a:avLst/>
                            </a:prstGeom>
                            <a:noFill/>
                          </wps:spPr>
                          <wps:txbx>
                            <w:txbxContent>
                              <w:p w14:paraId="76467B92" w14:textId="0DA2708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التحليل البيئي:</w:t>
                                </w:r>
                              </w:p>
                            </w:txbxContent>
                          </wps:txbx>
                          <wps:bodyPr wrap="square" rtlCol="1">
                            <a:spAutoFit/>
                          </wps:bodyPr>
                        </wps:wsp>
                      </wpg:grpSp>
                      <pic:pic xmlns:pic="http://schemas.openxmlformats.org/drawingml/2006/picture">
                        <pic:nvPicPr>
                          <pic:cNvPr id="137910863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57781B" id="_x0000_s17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FwOVQ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7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">
                  <v:group id="مجموعة 48" o:spid="_x0000_s17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">
                    <v:group id="مجموعة 49" o:spid="_x0000_s17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">
                      <v:shape id="شكل حر 50" o:spid="_x0000_s17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" fillcolor="#a5a5a5 [2092]" stroked="f" strokeweight="1pt">
                        <v:stroke joinstyle="miter"/>
                      </v:roundrect>
                    </v:group>
                    <v:oval id="شكل بيضاوي 52" o:spid="_x0000_s17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" filled="f" strokecolor="#168489" strokeweight="1pt">
                      <v:stroke joinstyle="miter"/>
                    </v:oval>
                  </v:group>
                  <v:shape id="مربع نص 41" o:spid="_x0000_s172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" filled="f" stroked="f">
                    <v:textbox style="mso-fit-shape-to-text:t">
                      <w:txbxContent>
                        <w:p w14:paraId="76467B92" w14:textId="0DA2708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التحليل البيئي:</w:t>
                          </w:r>
                        </w:p>
                      </w:txbxContent>
                    </v:textbox>
                  </v:shape>
                </v:group>
                <v:shape id="صورة 54" o:spid="_x0000_s17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">
                  <v:imagedata r:id="rId79" o:title=""/>
                </v:shape>
                <w10:anchorlock/>
              </v:group>
            </w:pict>
          </mc:Fallback>
        </mc:AlternateContent>
      </w:r>
    </w:p>
    <w:p w14:paraId="3BA32A5B" w14:textId="53AD9568"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تحليل</w:t>
      </w:r>
      <w:r w:rsidRPr="00C827AB">
        <w:rPr>
          <w:rFonts w:ascii="Sakkal Majalla" w:hAnsi="Sakkal Majalla" w:cs="Sakkal Majalla"/>
          <w:color w:val="168489"/>
          <w:sz w:val="34"/>
          <w:szCs w:val="34"/>
        </w:rPr>
        <w:t xml:space="preserve"> SWOT:</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لتقييم نقاط القوة والضعف والفرص والتهديدات</w:t>
      </w:r>
      <w:r w:rsidRPr="003438F6">
        <w:rPr>
          <w:rFonts w:ascii="Sakkal Majalla" w:hAnsi="Sakkal Majalla" w:cs="Sakkal Majalla"/>
          <w:sz w:val="34"/>
          <w:szCs w:val="34"/>
        </w:rPr>
        <w:t>.</w:t>
      </w:r>
    </w:p>
    <w:p w14:paraId="7D9CCB1C" w14:textId="4549A72C" w:rsidR="00246B93" w:rsidRPr="003438F6" w:rsidRDefault="00246B93" w:rsidP="002467E8">
      <w:pPr>
        <w:pStyle w:val="a5"/>
        <w:numPr>
          <w:ilvl w:val="0"/>
          <w:numId w:val="5"/>
        </w:numPr>
        <w:spacing w:after="0"/>
        <w:jc w:val="both"/>
        <w:rPr>
          <w:rFonts w:ascii="Sakkal Majalla" w:hAnsi="Sakkal Majalla" w:cs="Sakkal Majalla"/>
          <w:sz w:val="34"/>
          <w:szCs w:val="34"/>
        </w:rPr>
      </w:pPr>
      <w:r w:rsidRPr="00C827AB">
        <w:rPr>
          <w:rFonts w:ascii="Sakkal Majalla" w:hAnsi="Sakkal Majalla" w:cs="Sakkal Majalla"/>
          <w:color w:val="168489"/>
          <w:sz w:val="34"/>
          <w:szCs w:val="34"/>
          <w:rtl/>
        </w:rPr>
        <w:t>تحليل</w:t>
      </w:r>
      <w:r w:rsidRPr="00C827AB">
        <w:rPr>
          <w:rFonts w:ascii="Sakkal Majalla" w:hAnsi="Sakkal Majalla" w:cs="Sakkal Majalla"/>
          <w:color w:val="168489"/>
          <w:sz w:val="34"/>
          <w:szCs w:val="34"/>
        </w:rPr>
        <w:t xml:space="preserve"> PESTEL:</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لرصد العوامل السياسية والاقتصادية والاجتماعية والتكنولوجية والبيئية والقانونية</w:t>
      </w:r>
      <w:r w:rsidRPr="003438F6">
        <w:rPr>
          <w:rFonts w:ascii="Sakkal Majalla" w:hAnsi="Sakkal Majalla" w:cs="Sakkal Majalla"/>
          <w:sz w:val="34"/>
          <w:szCs w:val="34"/>
        </w:rPr>
        <w:t>.</w:t>
      </w:r>
    </w:p>
    <w:p w14:paraId="17446B43" w14:textId="507B9250" w:rsidR="004236E6"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2FA8F116" wp14:editId="0786C20C">
                <wp:extent cx="5731510" cy="892088"/>
                <wp:effectExtent l="0" t="0" r="2540" b="22860"/>
                <wp:docPr id="355206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0246603" name="مجموعة 47"/>
                        <wpg:cNvGrpSpPr/>
                        <wpg:grpSpPr>
                          <a:xfrm>
                            <a:off x="0" y="0"/>
                            <a:ext cx="5731510" cy="895351"/>
                            <a:chOff x="0" y="0"/>
                            <a:chExt cx="5878196" cy="918845"/>
                          </a:xfrm>
                        </wpg:grpSpPr>
                        <wpg:grpSp>
                          <wpg:cNvPr id="1584585952" name="مجموعة 48"/>
                          <wpg:cNvGrpSpPr/>
                          <wpg:grpSpPr>
                            <a:xfrm>
                              <a:off x="0" y="0"/>
                              <a:ext cx="5878196" cy="918845"/>
                              <a:chOff x="0" y="0"/>
                              <a:chExt cx="6240348" cy="919070"/>
                            </a:xfrm>
                          </wpg:grpSpPr>
                          <wpg:grpSp>
                            <wpg:cNvPr id="1668772449" name="مجموعة 49"/>
                            <wpg:cNvGrpSpPr/>
                            <wpg:grpSpPr>
                              <a:xfrm>
                                <a:off x="0" y="169208"/>
                                <a:ext cx="5433072" cy="580613"/>
                                <a:chOff x="0" y="169208"/>
                                <a:chExt cx="5433072" cy="580613"/>
                              </a:xfrm>
                            </wpg:grpSpPr>
                            <wps:wsp>
                              <wps:cNvPr id="1591979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5516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6355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8204233" name="مربع نص 41"/>
                          <wps:cNvSpPr txBox="1"/>
                          <wps:spPr>
                            <a:xfrm>
                              <a:off x="204466" y="257055"/>
                              <a:ext cx="4615801" cy="387740"/>
                            </a:xfrm>
                            <a:prstGeom prst="rect">
                              <a:avLst/>
                            </a:prstGeom>
                            <a:noFill/>
                          </wps:spPr>
                          <wps:txbx>
                            <w:txbxContent>
                              <w:p w14:paraId="36D3B95D" w14:textId="35173E9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أساليب التخطيط الاستراتيجي:</w:t>
                                </w:r>
                              </w:p>
                            </w:txbxContent>
                          </wps:txbx>
                          <wps:bodyPr wrap="square" rtlCol="1">
                            <a:spAutoFit/>
                          </wps:bodyPr>
                        </wps:wsp>
                      </wpg:grpSp>
                      <pic:pic xmlns:pic="http://schemas.openxmlformats.org/drawingml/2006/picture">
                        <pic:nvPicPr>
                          <pic:cNvPr id="63526229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A8F116" id="_x0000_s17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kxoxKZBwAA+h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7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">
                  <v:group id="مجموعة 48" o:spid="_x0000_s17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">
                    <v:group id="مجموعة 49" o:spid="_x0000_s17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">
                      <v:shape id="شكل حر 50" o:spid="_x0000_s17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" fillcolor="#a5a5a5 [2092]" stroked="f" strokeweight="1pt">
                        <v:stroke joinstyle="miter"/>
                      </v:roundrect>
                    </v:group>
                    <v:oval id="شكل بيضاوي 52" o:spid="_x0000_s17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" filled="f" strokecolor="#168489" strokeweight="1pt">
                      <v:stroke joinstyle="miter"/>
                    </v:oval>
                  </v:group>
                  <v:shape id="مربع نص 41" o:spid="_x0000_s173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" filled="f" stroked="f">
                    <v:textbox style="mso-fit-shape-to-text:t">
                      <w:txbxContent>
                        <w:p w14:paraId="36D3B95D" w14:textId="35173E9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أساليب التخطيط الاستراتيجي:</w:t>
                          </w:r>
                        </w:p>
                      </w:txbxContent>
                    </v:textbox>
                  </v:shape>
                </v:group>
                <v:shape id="صورة 54" o:spid="_x0000_s17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">
                  <v:imagedata r:id="rId79" o:title=""/>
                </v:shape>
                <w10:anchorlock/>
              </v:group>
            </w:pict>
          </mc:Fallback>
        </mc:AlternateContent>
      </w:r>
    </w:p>
    <w:p w14:paraId="5145A9B6" w14:textId="359F2E82"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بطاقة الأداء المتوازن</w:t>
      </w:r>
      <w:r w:rsidRPr="00C827AB">
        <w:rPr>
          <w:rFonts w:ascii="Sakkal Majalla" w:hAnsi="Sakkal Majalla" w:cs="Sakkal Majalla"/>
          <w:color w:val="168489"/>
          <w:sz w:val="34"/>
          <w:szCs w:val="34"/>
        </w:rPr>
        <w:t xml:space="preserve"> (Balanced Scorecard): </w:t>
      </w:r>
      <w:r w:rsidRPr="003438F6">
        <w:rPr>
          <w:rFonts w:ascii="Sakkal Majalla" w:hAnsi="Sakkal Majalla" w:cs="Sakkal Majalla"/>
          <w:sz w:val="34"/>
          <w:szCs w:val="34"/>
          <w:rtl/>
        </w:rPr>
        <w:t>لربط الأداء التشغيلي بالأهداف الاستراتيجية</w:t>
      </w:r>
      <w:r w:rsidRPr="003438F6">
        <w:rPr>
          <w:rFonts w:ascii="Sakkal Majalla" w:hAnsi="Sakkal Majalla" w:cs="Sakkal Majalla"/>
          <w:sz w:val="34"/>
          <w:szCs w:val="34"/>
        </w:rPr>
        <w:t>.</w:t>
      </w:r>
    </w:p>
    <w:p w14:paraId="788C9703" w14:textId="36C7FDCE"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C827AB">
        <w:rPr>
          <w:rFonts w:ascii="Sakkal Majalla" w:hAnsi="Sakkal Majalla" w:cs="Sakkal Majalla"/>
          <w:color w:val="168489"/>
          <w:sz w:val="34"/>
          <w:szCs w:val="34"/>
          <w:rtl/>
        </w:rPr>
        <w:t>خريطة الاستراتيجية</w:t>
      </w:r>
      <w:r w:rsidRPr="00C827AB">
        <w:rPr>
          <w:rFonts w:ascii="Sakkal Majalla" w:hAnsi="Sakkal Majalla" w:cs="Sakkal Majalla"/>
          <w:color w:val="168489"/>
          <w:sz w:val="34"/>
          <w:szCs w:val="34"/>
        </w:rPr>
        <w:t xml:space="preserve"> (Strategy Map):</w:t>
      </w:r>
      <w:r w:rsidRPr="003438F6">
        <w:rPr>
          <w:rFonts w:ascii="Sakkal Majalla" w:hAnsi="Sakkal Majalla" w:cs="Sakkal Majalla"/>
          <w:sz w:val="34"/>
          <w:szCs w:val="34"/>
        </w:rPr>
        <w:t xml:space="preserve"> </w:t>
      </w:r>
      <w:r w:rsidRPr="003438F6">
        <w:rPr>
          <w:rFonts w:ascii="Sakkal Majalla" w:hAnsi="Sakkal Majalla" w:cs="Sakkal Majalla"/>
          <w:sz w:val="34"/>
          <w:szCs w:val="34"/>
          <w:rtl/>
        </w:rPr>
        <w:t>لتوضيح علاقات السبب والنتيجة</w:t>
      </w:r>
      <w:r w:rsidRPr="003438F6">
        <w:rPr>
          <w:rFonts w:ascii="Sakkal Majalla" w:hAnsi="Sakkal Majalla" w:cs="Sakkal Majalla"/>
          <w:sz w:val="34"/>
          <w:szCs w:val="34"/>
        </w:rPr>
        <w:t>.</w:t>
      </w:r>
    </w:p>
    <w:p w14:paraId="448A5483" w14:textId="2A73B3E6" w:rsidR="00246B93" w:rsidRPr="006C5C15" w:rsidRDefault="004236E6" w:rsidP="004236E6">
      <w:pPr>
        <w:rPr>
          <w:rtl/>
        </w:rPr>
      </w:pPr>
      <w:r w:rsidRPr="002A078C">
        <w:rPr>
          <w:rFonts w:ascii="Sakkal Majalla" w:hAnsi="Sakkal Majalla"/>
          <w:noProof/>
          <w:sz w:val="34"/>
          <w:lang w:bidi="ar-EG"/>
        </w:rPr>
        <w:lastRenderedPageBreak/>
        <mc:AlternateContent>
          <mc:Choice Requires="wpg">
            <w:drawing>
              <wp:inline distT="0" distB="0" distL="0" distR="0" wp14:anchorId="33C94CC8" wp14:editId="2FB94D5A">
                <wp:extent cx="5731510" cy="892088"/>
                <wp:effectExtent l="0" t="0" r="2540" b="22860"/>
                <wp:docPr id="12357563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43578641" name="مجموعة 47"/>
                        <wpg:cNvGrpSpPr/>
                        <wpg:grpSpPr>
                          <a:xfrm>
                            <a:off x="0" y="0"/>
                            <a:ext cx="5731510" cy="895351"/>
                            <a:chOff x="0" y="0"/>
                            <a:chExt cx="5878196" cy="918845"/>
                          </a:xfrm>
                        </wpg:grpSpPr>
                        <wpg:grpSp>
                          <wpg:cNvPr id="752486448" name="مجموعة 48"/>
                          <wpg:cNvGrpSpPr/>
                          <wpg:grpSpPr>
                            <a:xfrm>
                              <a:off x="0" y="0"/>
                              <a:ext cx="5878196" cy="918845"/>
                              <a:chOff x="0" y="0"/>
                              <a:chExt cx="6240348" cy="919070"/>
                            </a:xfrm>
                          </wpg:grpSpPr>
                          <wpg:grpSp>
                            <wpg:cNvPr id="1150859369" name="مجموعة 49"/>
                            <wpg:cNvGrpSpPr/>
                            <wpg:grpSpPr>
                              <a:xfrm>
                                <a:off x="0" y="169208"/>
                                <a:ext cx="5433072" cy="580613"/>
                                <a:chOff x="0" y="169208"/>
                                <a:chExt cx="5433072" cy="580613"/>
                              </a:xfrm>
                            </wpg:grpSpPr>
                            <wps:wsp>
                              <wps:cNvPr id="9665301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83381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084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2674286" name="مربع نص 41"/>
                          <wps:cNvSpPr txBox="1"/>
                          <wps:spPr>
                            <a:xfrm>
                              <a:off x="204466" y="257055"/>
                              <a:ext cx="4615801" cy="387740"/>
                            </a:xfrm>
                            <a:prstGeom prst="rect">
                              <a:avLst/>
                            </a:prstGeom>
                            <a:noFill/>
                          </wps:spPr>
                          <wps:txbx>
                            <w:txbxContent>
                              <w:p w14:paraId="57CEF9D6" w14:textId="748B55B5"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إدارة المشروعات:</w:t>
                                </w:r>
                              </w:p>
                            </w:txbxContent>
                          </wps:txbx>
                          <wps:bodyPr wrap="square" rtlCol="1">
                            <a:spAutoFit/>
                          </wps:bodyPr>
                        </wps:wsp>
                      </wpg:grpSp>
                      <pic:pic xmlns:pic="http://schemas.openxmlformats.org/drawingml/2006/picture">
                        <pic:nvPicPr>
                          <pic:cNvPr id="154202093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C94CC8" id="_x0000_s17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Ukm0m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7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">
                  <v:group id="مجموعة 48" o:spid="_x0000_s17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">
                    <v:group id="مجموعة 49" o:spid="_x0000_s17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">
                      <v:shape id="شكل حر 50" o:spid="_x0000_s17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" fillcolor="#a5a5a5 [2092]" stroked="f" strokeweight="1pt">
                        <v:stroke joinstyle="miter"/>
                      </v:roundrect>
                    </v:group>
                    <v:oval id="شكل بيضاوي 52" o:spid="_x0000_s17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" filled="f" strokecolor="#168489" strokeweight="1pt">
                      <v:stroke joinstyle="miter"/>
                    </v:oval>
                  </v:group>
                  <v:shape id="مربع نص 41" o:spid="_x0000_s174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" filled="f" stroked="f">
                    <v:textbox style="mso-fit-shape-to-text:t">
                      <w:txbxContent>
                        <w:p w14:paraId="57CEF9D6" w14:textId="748B55B5"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أدوات إدارة المشروعات:</w:t>
                          </w:r>
                        </w:p>
                      </w:txbxContent>
                    </v:textbox>
                  </v:shape>
                </v:group>
                <v:shape id="صورة 54" o:spid="_x0000_s17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">
                  <v:imagedata r:id="rId79" o:title=""/>
                </v:shape>
                <w10:anchorlock/>
              </v:group>
            </w:pict>
          </mc:Fallback>
        </mc:AlternateContent>
      </w:r>
    </w:p>
    <w:p w14:paraId="6408796D" w14:textId="316093BD"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إدارة دورة حياة المنتج</w:t>
      </w:r>
      <w:r w:rsidRPr="003438F6">
        <w:rPr>
          <w:rFonts w:ascii="Sakkal Majalla" w:hAnsi="Sakkal Majalla" w:cs="Sakkal Majalla"/>
          <w:sz w:val="34"/>
          <w:szCs w:val="34"/>
        </w:rPr>
        <w:t xml:space="preserve"> (Product Life Cycle Management).</w:t>
      </w:r>
    </w:p>
    <w:p w14:paraId="34272FAD" w14:textId="61109393"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تقييم دورة الحياة</w:t>
      </w:r>
      <w:r w:rsidRPr="003438F6">
        <w:rPr>
          <w:rFonts w:ascii="Sakkal Majalla" w:hAnsi="Sakkal Majalla" w:cs="Sakkal Majalla"/>
          <w:sz w:val="34"/>
          <w:szCs w:val="34"/>
        </w:rPr>
        <w:t xml:space="preserve"> (Life Cycle Assessment).</w:t>
      </w:r>
    </w:p>
    <w:p w14:paraId="5E5CDAF5" w14:textId="64A98E67"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57C90159" wp14:editId="2B867115">
                <wp:extent cx="5731510" cy="892088"/>
                <wp:effectExtent l="0" t="0" r="2540" b="22860"/>
                <wp:docPr id="14073647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59177747" name="مجموعة 47"/>
                        <wpg:cNvGrpSpPr/>
                        <wpg:grpSpPr>
                          <a:xfrm>
                            <a:off x="0" y="0"/>
                            <a:ext cx="5731510" cy="895351"/>
                            <a:chOff x="0" y="0"/>
                            <a:chExt cx="5878196" cy="918845"/>
                          </a:xfrm>
                        </wpg:grpSpPr>
                        <wpg:grpSp>
                          <wpg:cNvPr id="1428397011" name="مجموعة 48"/>
                          <wpg:cNvGrpSpPr/>
                          <wpg:grpSpPr>
                            <a:xfrm>
                              <a:off x="0" y="0"/>
                              <a:ext cx="5878196" cy="918845"/>
                              <a:chOff x="0" y="0"/>
                              <a:chExt cx="6240348" cy="919070"/>
                            </a:xfrm>
                          </wpg:grpSpPr>
                          <wpg:grpSp>
                            <wpg:cNvPr id="755919891" name="مجموعة 49"/>
                            <wpg:cNvGrpSpPr/>
                            <wpg:grpSpPr>
                              <a:xfrm>
                                <a:off x="0" y="169208"/>
                                <a:ext cx="5433072" cy="580613"/>
                                <a:chOff x="0" y="169208"/>
                                <a:chExt cx="5433072" cy="580613"/>
                              </a:xfrm>
                            </wpg:grpSpPr>
                            <wps:wsp>
                              <wps:cNvPr id="1262448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2976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73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3799161" name="مربع نص 41"/>
                          <wps:cNvSpPr txBox="1"/>
                          <wps:spPr>
                            <a:xfrm>
                              <a:off x="204466" y="257055"/>
                              <a:ext cx="4615801" cy="387740"/>
                            </a:xfrm>
                            <a:prstGeom prst="rect">
                              <a:avLst/>
                            </a:prstGeom>
                            <a:noFill/>
                          </wps:spPr>
                          <wps:txbx>
                            <w:txbxContent>
                              <w:p w14:paraId="72D94F9B" w14:textId="099C1C11"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تقنيات الابتكار والتطوير المستدام:</w:t>
                                </w:r>
                              </w:p>
                            </w:txbxContent>
                          </wps:txbx>
                          <wps:bodyPr wrap="square" rtlCol="1">
                            <a:spAutoFit/>
                          </wps:bodyPr>
                        </wps:wsp>
                      </wpg:grpSp>
                      <pic:pic xmlns:pic="http://schemas.openxmlformats.org/drawingml/2006/picture">
                        <pic:nvPicPr>
                          <pic:cNvPr id="152617074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C90159" id="_x0000_s17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xkknm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7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">
                  <v:group id="مجموعة 48" o:spid="_x0000_s17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">
                    <v:group id="مجموعة 49" o:spid="_x0000_s17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">
                      <v:shape id="شكل حر 50" o:spid="_x0000_s17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" fillcolor="#a5a5a5 [2092]" stroked="f" strokeweight="1pt">
                        <v:stroke joinstyle="miter"/>
                      </v:roundrect>
                    </v:group>
                    <v:oval id="شكل بيضاوي 52" o:spid="_x0000_s17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" filled="f" strokecolor="#168489" strokeweight="1pt">
                      <v:stroke joinstyle="miter"/>
                    </v:oval>
                  </v:group>
                  <v:shape id="مربع نص 41" o:spid="_x0000_s175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" filled="f" stroked="f">
                    <v:textbox style="mso-fit-shape-to-text:t">
                      <w:txbxContent>
                        <w:p w14:paraId="72D94F9B" w14:textId="099C1C11"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تقنيات الابتكار والتطوير المستدام:</w:t>
                          </w:r>
                        </w:p>
                      </w:txbxContent>
                    </v:textbox>
                  </v:shape>
                </v:group>
                <v:shape id="صورة 54" o:spid="_x0000_s17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">
                  <v:imagedata r:id="rId79" o:title=""/>
                </v:shape>
                <w10:anchorlock/>
              </v:group>
            </w:pict>
          </mc:Fallback>
        </mc:AlternateContent>
      </w:r>
    </w:p>
    <w:p w14:paraId="266F7034" w14:textId="53FA470B"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التصميم المستدام</w:t>
      </w:r>
      <w:r w:rsidRPr="003438F6">
        <w:rPr>
          <w:rFonts w:ascii="Sakkal Majalla" w:hAnsi="Sakkal Majalla" w:cs="Sakkal Majalla"/>
          <w:sz w:val="34"/>
          <w:szCs w:val="34"/>
        </w:rPr>
        <w:t xml:space="preserve"> (Sustainable Design).</w:t>
      </w:r>
    </w:p>
    <w:p w14:paraId="1C304F7D" w14:textId="43844644"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الاقتصاد الدائري</w:t>
      </w:r>
      <w:r w:rsidRPr="003438F6">
        <w:rPr>
          <w:rFonts w:ascii="Sakkal Majalla" w:hAnsi="Sakkal Majalla" w:cs="Sakkal Majalla"/>
          <w:sz w:val="34"/>
          <w:szCs w:val="34"/>
        </w:rPr>
        <w:t xml:space="preserve"> (Circular Economy).</w:t>
      </w:r>
    </w:p>
    <w:p w14:paraId="046624AA" w14:textId="44886D4E"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الإنتاج الأنظف</w:t>
      </w:r>
      <w:r w:rsidRPr="003438F6">
        <w:rPr>
          <w:rFonts w:ascii="Sakkal Majalla" w:hAnsi="Sakkal Majalla" w:cs="Sakkal Majalla"/>
          <w:sz w:val="34"/>
          <w:szCs w:val="34"/>
        </w:rPr>
        <w:t xml:space="preserve"> (Cleaner Production).</w:t>
      </w:r>
    </w:p>
    <w:p w14:paraId="5D992E5A" w14:textId="4707ADF6"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0CA99E5F" wp14:editId="69F0ADDC">
                <wp:extent cx="5731510" cy="892088"/>
                <wp:effectExtent l="0" t="0" r="2540" b="22860"/>
                <wp:docPr id="21130811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42997025" name="مجموعة 47"/>
                        <wpg:cNvGrpSpPr/>
                        <wpg:grpSpPr>
                          <a:xfrm>
                            <a:off x="0" y="0"/>
                            <a:ext cx="5731510" cy="895351"/>
                            <a:chOff x="0" y="0"/>
                            <a:chExt cx="5878196" cy="918845"/>
                          </a:xfrm>
                        </wpg:grpSpPr>
                        <wpg:grpSp>
                          <wpg:cNvPr id="112718786" name="مجموعة 48"/>
                          <wpg:cNvGrpSpPr/>
                          <wpg:grpSpPr>
                            <a:xfrm>
                              <a:off x="0" y="0"/>
                              <a:ext cx="5878196" cy="918845"/>
                              <a:chOff x="0" y="0"/>
                              <a:chExt cx="6240348" cy="919070"/>
                            </a:xfrm>
                          </wpg:grpSpPr>
                          <wpg:grpSp>
                            <wpg:cNvPr id="99749825" name="مجموعة 49"/>
                            <wpg:cNvGrpSpPr/>
                            <wpg:grpSpPr>
                              <a:xfrm>
                                <a:off x="0" y="169208"/>
                                <a:ext cx="5433072" cy="580613"/>
                                <a:chOff x="0" y="169208"/>
                                <a:chExt cx="5433072" cy="580613"/>
                              </a:xfrm>
                            </wpg:grpSpPr>
                            <wps:wsp>
                              <wps:cNvPr id="660531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705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4114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414322" name="مربع نص 41"/>
                          <wps:cNvSpPr txBox="1"/>
                          <wps:spPr>
                            <a:xfrm>
                              <a:off x="204466" y="257055"/>
                              <a:ext cx="4615801" cy="387740"/>
                            </a:xfrm>
                            <a:prstGeom prst="rect">
                              <a:avLst/>
                            </a:prstGeom>
                            <a:noFill/>
                          </wps:spPr>
                          <wps:txbx>
                            <w:txbxContent>
                              <w:p w14:paraId="5FAD0247" w14:textId="1239D15C"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أنظمة الإدارة والمعلومات:</w:t>
                                </w:r>
                              </w:p>
                            </w:txbxContent>
                          </wps:txbx>
                          <wps:bodyPr wrap="square" rtlCol="1">
                            <a:spAutoFit/>
                          </wps:bodyPr>
                        </wps:wsp>
                      </wpg:grpSp>
                      <pic:pic xmlns:pic="http://schemas.openxmlformats.org/drawingml/2006/picture">
                        <pic:nvPicPr>
                          <pic:cNvPr id="141069787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A99E5F" id="_x0000_s17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IDMSlAcAAPY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6IDMSlAcAAPY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7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">
                  <v:group id="مجموعة 48" o:spid="_x0000_s17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">
                    <v:group id="مجموعة 49" o:spid="_x0000_s17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">
                      <v:shape id="شكل حر 50" o:spid="_x0000_s17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" fillcolor="#a5a5a5 [2092]" stroked="f" strokeweight="1pt">
                        <v:stroke joinstyle="miter"/>
                      </v:roundrect>
                    </v:group>
                    <v:oval id="شكل بيضاوي 52" o:spid="_x0000_s17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" filled="f" strokecolor="#168489" strokeweight="1pt">
                      <v:stroke joinstyle="miter"/>
                    </v:oval>
                  </v:group>
                  <v:shape id="مربع نص 41" o:spid="_x0000_s176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" filled="f" stroked="f">
                    <v:textbox style="mso-fit-shape-to-text:t">
                      <w:txbxContent>
                        <w:p w14:paraId="5FAD0247" w14:textId="1239D15C"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أنظمة الإدارة والمعلومات:</w:t>
                          </w:r>
                        </w:p>
                      </w:txbxContent>
                    </v:textbox>
                  </v:shape>
                </v:group>
                <v:shape id="صورة 54" o:spid="_x0000_s17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">
                  <v:imagedata r:id="rId79" o:title=""/>
                </v:shape>
                <w10:anchorlock/>
              </v:group>
            </w:pict>
          </mc:Fallback>
        </mc:AlternateContent>
      </w:r>
    </w:p>
    <w:p w14:paraId="42C5D489" w14:textId="40D61191"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نظام إدارة البيئة</w:t>
      </w:r>
      <w:r w:rsidRPr="003438F6">
        <w:rPr>
          <w:rFonts w:ascii="Sakkal Majalla" w:hAnsi="Sakkal Majalla" w:cs="Sakkal Majalla"/>
          <w:sz w:val="34"/>
          <w:szCs w:val="34"/>
        </w:rPr>
        <w:t xml:space="preserve"> (Environmental Management System).</w:t>
      </w:r>
    </w:p>
    <w:p w14:paraId="3A776EAD" w14:textId="6F6CC569"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نظام إدارة الطاقة</w:t>
      </w:r>
      <w:r w:rsidRPr="003438F6">
        <w:rPr>
          <w:rFonts w:ascii="Sakkal Majalla" w:hAnsi="Sakkal Majalla" w:cs="Sakkal Majalla"/>
          <w:sz w:val="34"/>
          <w:szCs w:val="34"/>
        </w:rPr>
        <w:t xml:space="preserve"> (Energy Management System).</w:t>
      </w:r>
    </w:p>
    <w:p w14:paraId="12DDB3B3" w14:textId="3ADE2FE7"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أنظمة تحليل البيانات والتقارير الاستدامة</w:t>
      </w:r>
      <w:r w:rsidRPr="003438F6">
        <w:rPr>
          <w:rFonts w:ascii="Sakkal Majalla" w:hAnsi="Sakkal Majalla" w:cs="Sakkal Majalla"/>
          <w:sz w:val="34"/>
          <w:szCs w:val="34"/>
        </w:rPr>
        <w:t>.</w:t>
      </w:r>
    </w:p>
    <w:p w14:paraId="5E438D20" w14:textId="1B20844E" w:rsidR="00246B93" w:rsidRPr="006C5C15" w:rsidRDefault="004236E6" w:rsidP="004236E6">
      <w:pPr>
        <w:rPr>
          <w:rtl/>
        </w:rPr>
      </w:pPr>
      <w:r w:rsidRPr="002A078C">
        <w:rPr>
          <w:rFonts w:ascii="Sakkal Majalla" w:hAnsi="Sakkal Majalla"/>
          <w:noProof/>
          <w:sz w:val="34"/>
          <w:lang w:bidi="ar-EG"/>
        </w:rPr>
        <mc:AlternateContent>
          <mc:Choice Requires="wpg">
            <w:drawing>
              <wp:inline distT="0" distB="0" distL="0" distR="0" wp14:anchorId="49805AE2" wp14:editId="19AEE9A0">
                <wp:extent cx="5731510" cy="892088"/>
                <wp:effectExtent l="0" t="0" r="2540" b="22860"/>
                <wp:docPr id="1835554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9650858" name="مجموعة 47"/>
                        <wpg:cNvGrpSpPr/>
                        <wpg:grpSpPr>
                          <a:xfrm>
                            <a:off x="0" y="0"/>
                            <a:ext cx="5731510" cy="895351"/>
                            <a:chOff x="0" y="0"/>
                            <a:chExt cx="5878196" cy="918845"/>
                          </a:xfrm>
                        </wpg:grpSpPr>
                        <wpg:grpSp>
                          <wpg:cNvPr id="1719137410" name="مجموعة 48"/>
                          <wpg:cNvGrpSpPr/>
                          <wpg:grpSpPr>
                            <a:xfrm>
                              <a:off x="0" y="0"/>
                              <a:ext cx="5878196" cy="918845"/>
                              <a:chOff x="0" y="0"/>
                              <a:chExt cx="6240348" cy="919070"/>
                            </a:xfrm>
                          </wpg:grpSpPr>
                          <wpg:grpSp>
                            <wpg:cNvPr id="508722920" name="مجموعة 49"/>
                            <wpg:cNvGrpSpPr/>
                            <wpg:grpSpPr>
                              <a:xfrm>
                                <a:off x="0" y="169208"/>
                                <a:ext cx="5433072" cy="580613"/>
                                <a:chOff x="0" y="169208"/>
                                <a:chExt cx="5433072" cy="580613"/>
                              </a:xfrm>
                            </wpg:grpSpPr>
                            <wps:wsp>
                              <wps:cNvPr id="1014915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108242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6299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304389" name="مربع نص 41"/>
                          <wps:cNvSpPr txBox="1"/>
                          <wps:spPr>
                            <a:xfrm>
                              <a:off x="204466" y="257055"/>
                              <a:ext cx="4615801" cy="387740"/>
                            </a:xfrm>
                            <a:prstGeom prst="rect">
                              <a:avLst/>
                            </a:prstGeom>
                            <a:noFill/>
                          </wps:spPr>
                          <wps:txbx>
                            <w:txbxContent>
                              <w:p w14:paraId="514ABD0B" w14:textId="76E08BB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الممارسات المؤسسية:</w:t>
                                </w:r>
                              </w:p>
                            </w:txbxContent>
                          </wps:txbx>
                          <wps:bodyPr wrap="square" rtlCol="1">
                            <a:spAutoFit/>
                          </wps:bodyPr>
                        </wps:wsp>
                      </wpg:grpSp>
                      <pic:pic xmlns:pic="http://schemas.openxmlformats.org/drawingml/2006/picture">
                        <pic:nvPicPr>
                          <pic:cNvPr id="146631638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805AE2" id="_x0000_s17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hmEuZgHAAD6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7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">
                  <v:group id="مجموعة 48" o:spid="_x0000_s17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">
                    <v:group id="مجموعة 49" o:spid="_x0000_s17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">
                      <v:shape id="شكل حر 50" o:spid="_x0000_s17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" fillcolor="#a5a5a5 [2092]" stroked="f" strokeweight="1pt">
                        <v:stroke joinstyle="miter"/>
                      </v:roundrect>
                    </v:group>
                    <v:oval id="شكل بيضاوي 52" o:spid="_x0000_s17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" filled="f" strokecolor="#168489" strokeweight="1pt">
                      <v:stroke joinstyle="miter"/>
                    </v:oval>
                  </v:group>
                  <v:shape id="مربع نص 41" o:spid="_x0000_s17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" filled="f" stroked="f">
                    <v:textbox style="mso-fit-shape-to-text:t">
                      <w:txbxContent>
                        <w:p w14:paraId="514ABD0B" w14:textId="76E08BB9" w:rsidR="004236E6" w:rsidRDefault="003438F6" w:rsidP="004236E6">
                          <w:pPr>
                            <w:rPr>
                              <w:rFonts w:eastAsia="Calibri" w:hAnsi="Adobe Arabic" w:cs="Adobe Arabic"/>
                              <w:b/>
                              <w:bCs/>
                              <w:color w:val="FFFFFF"/>
                              <w:kern w:val="24"/>
                              <w:sz w:val="36"/>
                              <w:szCs w:val="36"/>
                              <w:lang w:bidi="ar-EG"/>
                            </w:rPr>
                          </w:pPr>
                          <w:r w:rsidRPr="003438F6">
                            <w:rPr>
                              <w:rFonts w:eastAsia="Calibri" w:hAnsi="Adobe Arabic" w:cs="Adobe Arabic"/>
                              <w:b/>
                              <w:bCs/>
                              <w:color w:val="FFFFFF"/>
                              <w:kern w:val="24"/>
                              <w:sz w:val="36"/>
                              <w:szCs w:val="36"/>
                              <w:rtl/>
                              <w:lang w:bidi="ar-EG"/>
                            </w:rPr>
                            <w:t>الممارسات المؤسسية:</w:t>
                          </w:r>
                        </w:p>
                      </w:txbxContent>
                    </v:textbox>
                  </v:shape>
                </v:group>
                <v:shape id="صورة 54" o:spid="_x0000_s17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">
                  <v:imagedata r:id="rId79" o:title=""/>
                </v:shape>
                <w10:anchorlock/>
              </v:group>
            </w:pict>
          </mc:Fallback>
        </mc:AlternateContent>
      </w:r>
    </w:p>
    <w:p w14:paraId="2935D2B5" w14:textId="78E073FA"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التطوير التنظيمي لدعم ثقافة الاستدامة</w:t>
      </w:r>
      <w:r w:rsidRPr="003438F6">
        <w:rPr>
          <w:rFonts w:ascii="Sakkal Majalla" w:hAnsi="Sakkal Majalla" w:cs="Sakkal Majalla"/>
          <w:sz w:val="34"/>
          <w:szCs w:val="34"/>
        </w:rPr>
        <w:t>.</w:t>
      </w:r>
    </w:p>
    <w:p w14:paraId="10E1361C" w14:textId="55CE2D76"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برامج مشاركة أصحاب المصلحة وبناء الشراكات</w:t>
      </w:r>
      <w:r w:rsidRPr="003438F6">
        <w:rPr>
          <w:rFonts w:ascii="Sakkal Majalla" w:hAnsi="Sakkal Majalla" w:cs="Sakkal Majalla"/>
          <w:sz w:val="34"/>
          <w:szCs w:val="34"/>
        </w:rPr>
        <w:t>.</w:t>
      </w:r>
    </w:p>
    <w:p w14:paraId="2AE5872C" w14:textId="61B2FA95" w:rsidR="00246B93" w:rsidRPr="003438F6" w:rsidRDefault="00246B93" w:rsidP="002467E8">
      <w:pPr>
        <w:pStyle w:val="a5"/>
        <w:numPr>
          <w:ilvl w:val="0"/>
          <w:numId w:val="5"/>
        </w:numPr>
        <w:spacing w:after="0"/>
        <w:jc w:val="both"/>
        <w:rPr>
          <w:rFonts w:ascii="Sakkal Majalla" w:hAnsi="Sakkal Majalla" w:cs="Sakkal Majalla"/>
          <w:sz w:val="34"/>
          <w:szCs w:val="34"/>
          <w:rtl/>
        </w:rPr>
      </w:pPr>
      <w:r w:rsidRPr="003438F6">
        <w:rPr>
          <w:rFonts w:ascii="Sakkal Majalla" w:hAnsi="Sakkal Majalla" w:cs="Sakkal Majalla"/>
          <w:sz w:val="34"/>
          <w:szCs w:val="34"/>
          <w:rtl/>
        </w:rPr>
        <w:t>تطوير القدرات والكفاءات المتخصصة</w:t>
      </w:r>
      <w:r w:rsidRPr="003438F6">
        <w:rPr>
          <w:rFonts w:ascii="Sakkal Majalla" w:hAnsi="Sakkal Majalla" w:cs="Sakkal Majalla"/>
          <w:sz w:val="34"/>
          <w:szCs w:val="34"/>
        </w:rPr>
        <w:t>.</w:t>
      </w:r>
    </w:p>
    <w:p w14:paraId="427F62E6" w14:textId="77777777" w:rsidR="00246B93" w:rsidRDefault="00246B93" w:rsidP="004236E6">
      <w:pPr>
        <w:rPr>
          <w:rtl/>
        </w:rPr>
      </w:pPr>
      <w:r w:rsidRPr="006C5C15">
        <w:rPr>
          <w:rtl/>
        </w:rPr>
        <w:t>استخدام هذه الأدوات والتقنيات بشكل متكامل يساعد القادة على وضع خطط واستراتيجيات مستدامة قابلة للتنفيذ والتطبيق</w:t>
      </w:r>
      <w:r w:rsidRPr="006C5C15">
        <w:t>.</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C827AB" w:rsidRPr="00563DBD" w14:paraId="329D3784" w14:textId="77777777" w:rsidTr="009A1C3E">
        <w:tc>
          <w:tcPr>
            <w:tcW w:w="1962" w:type="dxa"/>
            <w:tcBorders>
              <w:right w:val="single" w:sz="36" w:space="0" w:color="168489"/>
            </w:tcBorders>
            <w:shd w:val="clear" w:color="auto" w:fill="F2F2F2" w:themeFill="background1" w:themeFillShade="F2"/>
            <w:vAlign w:val="center"/>
          </w:tcPr>
          <w:p w14:paraId="66B30C03" w14:textId="77777777" w:rsidR="00C827AB" w:rsidRPr="008113E1" w:rsidRDefault="00C827AB" w:rsidP="008814D1">
            <w:pPr>
              <w:pStyle w:val="ad"/>
              <w:pageBreakBefore/>
              <w:jc w:val="center"/>
              <w:rPr>
                <w:rtl/>
              </w:rPr>
            </w:pPr>
            <w:r w:rsidRPr="008113E1">
              <w:rPr>
                <w:noProof/>
                <w:rtl/>
                <w:lang w:val="ar-SA"/>
              </w:rPr>
              <w:lastRenderedPageBreak/>
              <w:drawing>
                <wp:inline distT="0" distB="0" distL="0" distR="0" wp14:anchorId="5F043A3B" wp14:editId="403AD88D">
                  <wp:extent cx="563984" cy="563914"/>
                  <wp:effectExtent l="0" t="0" r="7620" b="7620"/>
                  <wp:docPr id="95747870" name="Picture 9574787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DE0C2C7" w14:textId="4FE37BF9" w:rsidR="00C827AB" w:rsidRPr="00563DBD" w:rsidRDefault="00C827AB" w:rsidP="008814D1">
            <w:pPr>
              <w:bidi w:val="0"/>
              <w:jc w:val="center"/>
              <w:rPr>
                <w:rFonts w:eastAsia="Times New Roman" w:cs="GE Dinar Two Medium"/>
                <w:color w:val="1E3D6A"/>
                <w:kern w:val="24"/>
                <w:szCs w:val="28"/>
                <w:rtl/>
                <w:lang w:bidi="ar-SY"/>
              </w:rPr>
            </w:pPr>
            <w:r w:rsidRPr="00C827AB">
              <w:rPr>
                <w:rFonts w:ascii="Adobe Arabic" w:eastAsia="Times New Roman" w:hAnsi="Adobe Arabic" w:cs="Adobe Arabic"/>
                <w:b/>
                <w:bCs/>
                <w:color w:val="168489"/>
                <w:kern w:val="24"/>
                <w:sz w:val="44"/>
                <w:szCs w:val="44"/>
                <w:rtl/>
                <w:lang w:bidi="ar-SY"/>
              </w:rPr>
              <w:t>كيف يمكن للقادة تعزيز ثقافة الاستدامة داخل المؤسسات؟</w:t>
            </w:r>
          </w:p>
        </w:tc>
      </w:tr>
      <w:tr w:rsidR="00C827AB" w14:paraId="0A7EA333" w14:textId="77777777" w:rsidTr="009A1C3E">
        <w:tc>
          <w:tcPr>
            <w:tcW w:w="1962" w:type="dxa"/>
            <w:tcBorders>
              <w:right w:val="single" w:sz="36" w:space="0" w:color="168489"/>
            </w:tcBorders>
            <w:shd w:val="clear" w:color="auto" w:fill="F2F2F2" w:themeFill="background1" w:themeFillShade="F2"/>
            <w:vAlign w:val="center"/>
          </w:tcPr>
          <w:p w14:paraId="54679A18" w14:textId="77777777" w:rsidR="00C827AB" w:rsidRPr="008113E1" w:rsidRDefault="00C827AB"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58F6E13" w14:textId="77777777" w:rsidR="00C827AB" w:rsidRDefault="00C827AB" w:rsidP="008814D1">
            <w:pPr>
              <w:pStyle w:val="ad"/>
              <w:rPr>
                <w:rtl/>
              </w:rPr>
            </w:pPr>
          </w:p>
        </w:tc>
      </w:tr>
    </w:tbl>
    <w:p w14:paraId="017C61A3" w14:textId="77777777" w:rsidR="00C827AB" w:rsidRDefault="00C827AB" w:rsidP="00C827AB">
      <w:pPr>
        <w:spacing w:line="278" w:lineRule="auto"/>
        <w:rPr>
          <w:rFonts w:ascii="Sakkal Majalla" w:eastAsia="Times New Roman" w:hAnsi="Sakkal Majalla"/>
          <w:sz w:val="32"/>
          <w:szCs w:val="32"/>
          <w:rtl/>
        </w:rPr>
      </w:pPr>
    </w:p>
    <w:p w14:paraId="1BBA5A06" w14:textId="5E3CBCDA" w:rsidR="00C827AB" w:rsidRPr="003438F6" w:rsidRDefault="009A1C3E" w:rsidP="009A1C3E">
      <w:pPr>
        <w:ind w:left="-755"/>
        <w:rPr>
          <w:rFonts w:ascii="Sakkal Majalla" w:hAnsi="Sakkal Majalla"/>
          <w:sz w:val="34"/>
          <w:rtl/>
          <w:lang w:bidi="ar-SY"/>
        </w:rPr>
      </w:pPr>
      <w:r>
        <w:rPr>
          <w:noProof/>
        </w:rPr>
        <mc:AlternateContent>
          <mc:Choice Requires="wps">
            <w:drawing>
              <wp:inline distT="0" distB="0" distL="0" distR="0" wp14:anchorId="5B25D381" wp14:editId="7CAEFAF6">
                <wp:extent cx="6722110" cy="5930900"/>
                <wp:effectExtent l="0" t="0" r="21590" b="12700"/>
                <wp:docPr id="27255311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5930900"/>
                        </a:xfrm>
                        <a:prstGeom prst="roundRect">
                          <a:avLst>
                            <a:gd name="adj" fmla="val 16667"/>
                          </a:avLst>
                        </a:prstGeom>
                        <a:solidFill>
                          <a:srgbClr val="EAF4E4"/>
                        </a:solidFill>
                        <a:ln w="12700">
                          <a:solidFill>
                            <a:schemeClr val="accent6"/>
                          </a:solidFill>
                          <a:miter lim="800000"/>
                          <a:headEnd/>
                          <a:tailEnd/>
                        </a:ln>
                      </wps:spPr>
                      <wps:txbx>
                        <w:txbxContent>
                          <w:p w14:paraId="2DA9804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AA705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7A3B56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742D4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F9E1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46E40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A6D27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E3C9C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C004B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82009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5DF42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6C5E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79CD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CC69B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001AE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15A53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17085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C13AA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F337C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AFF9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F727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DAFCED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9F1D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33A48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3AD60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31E3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F907FF"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B25D381" id="_x0000_s1776" style="width:529.3pt;height:4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" fillcolor="#eaf4e4" strokecolor="#70ad47 [3209]" strokeweight="1pt">
                <v:stroke joinstyle="miter"/>
                <v:textbox inset="0,3mm,0">
                  <w:txbxContent>
                    <w:p w14:paraId="2DA9804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AA705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7A3B56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E742D4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F9E1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46E40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A6D27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E3C9C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C004B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82009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5DF42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6C5E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79CD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CC69B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001AE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15A53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17085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C13AA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F337C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AFF9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F727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DAFCED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9F1D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33A48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3AD60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31E3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F907FF" w14:textId="77777777" w:rsidR="009A1C3E" w:rsidRDefault="009A1C3E" w:rsidP="009A1C3E">
                      <w:pPr>
                        <w:jc w:val="center"/>
                        <w:rPr>
                          <w:sz w:val="22"/>
                          <w:szCs w:val="28"/>
                          <w:rtl/>
                          <w:lang w:bidi="ar-SY"/>
                        </w:rPr>
                      </w:pPr>
                    </w:p>
                  </w:txbxContent>
                </v:textbox>
                <w10:anchorlock/>
              </v:roundrect>
            </w:pict>
          </mc:Fallback>
        </mc:AlternateContent>
      </w:r>
    </w:p>
    <w:p w14:paraId="72E890B4" w14:textId="77777777" w:rsidR="00C827AB" w:rsidRPr="00D658B6" w:rsidRDefault="00C827AB" w:rsidP="00C827AB">
      <w:pPr>
        <w:pStyle w:val="ae"/>
        <w:bidi w:val="0"/>
        <w:jc w:val="center"/>
      </w:pPr>
      <w:r w:rsidRPr="00F131A0">
        <w:rPr>
          <w:noProof/>
          <w:lang w:bidi="ar-SY"/>
        </w:rPr>
        <w:drawing>
          <wp:inline distT="0" distB="0" distL="0" distR="0" wp14:anchorId="2C928160" wp14:editId="0B7A05C9">
            <wp:extent cx="1527176" cy="1420708"/>
            <wp:effectExtent l="0" t="0" r="0" b="8255"/>
            <wp:docPr id="2076695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55E9946A" w14:textId="77777777" w:rsidR="00C827AB" w:rsidRDefault="00C827AB" w:rsidP="00C827AB">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3D63A7D9" wp14:editId="332B119D">
                <wp:extent cx="5633504" cy="593062"/>
                <wp:effectExtent l="0" t="0" r="5715" b="0"/>
                <wp:docPr id="8374739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1036982" name="Rectangle 37103698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2780861" name="Rectangle 212278086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651460" name="TextBox 7"/>
                        <wps:cNvSpPr txBox="1"/>
                        <wps:spPr>
                          <a:xfrm>
                            <a:off x="1796583" y="0"/>
                            <a:ext cx="4386580" cy="536575"/>
                          </a:xfrm>
                          <a:prstGeom prst="rect">
                            <a:avLst/>
                          </a:prstGeom>
                          <a:noFill/>
                        </wps:spPr>
                        <wps:txbx>
                          <w:txbxContent>
                            <w:p w14:paraId="3DD81A00" w14:textId="77777777" w:rsidR="00C827AB" w:rsidRDefault="00C827AB" w:rsidP="00C827A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3D63A7D9" id="_x0000_s177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">
                <v:rect id="Rectangle 371036982" o:spid="_x0000_s177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" fillcolor="#f2f2f2 [3052]" stroked="f" strokeweight="1pt"/>
                <v:rect id="Rectangle 2122780861" o:spid="_x0000_s177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" fillcolor="#168489" stroked="f" strokeweight="1pt"/>
                <v:shape id="TextBox 7" o:spid="_x0000_s178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" filled="f" stroked="f">
                  <v:textbox>
                    <w:txbxContent>
                      <w:p w14:paraId="3DD81A00" w14:textId="77777777" w:rsidR="00C827AB" w:rsidRDefault="00C827AB" w:rsidP="00C827A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7CEF9985" w14:textId="77777777" w:rsidR="00C827AB" w:rsidRDefault="00C827AB" w:rsidP="00C827AB">
      <w:pPr>
        <w:pStyle w:val="ae"/>
      </w:pPr>
    </w:p>
    <w:p w14:paraId="0EE17C8E" w14:textId="77777777" w:rsidR="00C827AB" w:rsidRDefault="00C827AB" w:rsidP="00C827AB">
      <w:pPr>
        <w:pStyle w:val="ae"/>
      </w:pPr>
    </w:p>
    <w:p w14:paraId="7B740329" w14:textId="77777777" w:rsidR="00C827AB" w:rsidRPr="00A84A2A" w:rsidRDefault="00C827AB" w:rsidP="00C827AB">
      <w:pPr>
        <w:pStyle w:val="ae"/>
        <w:rPr>
          <w:color w:val="168489"/>
        </w:rPr>
      </w:pPr>
      <w:r w:rsidRPr="00A84A2A">
        <w:rPr>
          <w:color w:val="168489"/>
          <w:rtl/>
        </w:rPr>
        <w:t>تم في هذه الجلسة مناقشة المواضيع والأفكار الآتية:</w:t>
      </w:r>
    </w:p>
    <w:p w14:paraId="7DC7F572" w14:textId="77777777" w:rsidR="00C827AB" w:rsidRPr="00C827AB" w:rsidRDefault="00C827AB" w:rsidP="002467E8">
      <w:pPr>
        <w:pStyle w:val="ae"/>
        <w:numPr>
          <w:ilvl w:val="0"/>
          <w:numId w:val="14"/>
        </w:numPr>
      </w:pPr>
      <w:r w:rsidRPr="00C827AB">
        <w:rPr>
          <w:rtl/>
        </w:rPr>
        <w:t>تحليل وتقييم البيئة الداخلية والخارجية للمؤسسة.</w:t>
      </w:r>
    </w:p>
    <w:p w14:paraId="7B1FFF29" w14:textId="77777777" w:rsidR="00C827AB" w:rsidRPr="00C827AB" w:rsidRDefault="00C827AB" w:rsidP="002467E8">
      <w:pPr>
        <w:pStyle w:val="ae"/>
        <w:numPr>
          <w:ilvl w:val="0"/>
          <w:numId w:val="14"/>
        </w:numPr>
      </w:pPr>
      <w:r w:rsidRPr="00C827AB">
        <w:rPr>
          <w:rtl/>
        </w:rPr>
        <w:t>الأهداف الاستراتيجية المستدامة وتطوير رؤية استراتيجية.</w:t>
      </w:r>
    </w:p>
    <w:p w14:paraId="158CC5B4" w14:textId="77777777" w:rsidR="00C827AB" w:rsidRPr="00C827AB" w:rsidRDefault="00C827AB" w:rsidP="002467E8">
      <w:pPr>
        <w:pStyle w:val="ae"/>
        <w:numPr>
          <w:ilvl w:val="0"/>
          <w:numId w:val="14"/>
        </w:numPr>
        <w:rPr>
          <w:rtl/>
        </w:rPr>
      </w:pPr>
      <w:r w:rsidRPr="00C827AB">
        <w:rPr>
          <w:rtl/>
        </w:rPr>
        <w:t>أدوات وتقنيات التخطيط الاستراتيجي المستدام.</w:t>
      </w:r>
    </w:p>
    <w:p w14:paraId="06C6975C" w14:textId="77777777" w:rsidR="00C827AB" w:rsidRDefault="00C827AB" w:rsidP="00C827AB">
      <w:pPr>
        <w:rPr>
          <w:rFonts w:ascii="Sakkal Majalla" w:hAnsi="Sakkal Majalla"/>
          <w:sz w:val="34"/>
          <w:rtl/>
        </w:rPr>
      </w:pPr>
    </w:p>
    <w:p w14:paraId="0BA94817" w14:textId="77777777" w:rsidR="00C827AB" w:rsidRDefault="00C827AB" w:rsidP="00C827AB">
      <w:pPr>
        <w:rPr>
          <w:rFonts w:ascii="Sakkal Majalla" w:hAnsi="Sakkal Majalla"/>
          <w:sz w:val="34"/>
          <w:rtl/>
        </w:rPr>
      </w:pPr>
    </w:p>
    <w:p w14:paraId="783F5F83" w14:textId="77777777" w:rsidR="00C827AB" w:rsidRDefault="00C827AB" w:rsidP="00C827AB">
      <w:pPr>
        <w:rPr>
          <w:rFonts w:ascii="Sakkal Majalla" w:hAnsi="Sakkal Majalla"/>
          <w:sz w:val="34"/>
          <w:rtl/>
        </w:rPr>
      </w:pPr>
    </w:p>
    <w:p w14:paraId="32401788" w14:textId="77777777" w:rsidR="00C827AB" w:rsidRPr="005C0AB8" w:rsidRDefault="00C827AB" w:rsidP="00C827AB">
      <w:pPr>
        <w:jc w:val="center"/>
        <w:rPr>
          <w:rFonts w:ascii="Sakkal Majalla" w:hAnsi="Sakkal Majalla"/>
          <w:sz w:val="34"/>
          <w:lang w:val="en-GB"/>
        </w:rPr>
      </w:pPr>
      <w:r>
        <w:rPr>
          <w:noProof/>
        </w:rPr>
        <w:drawing>
          <wp:inline distT="0" distB="0" distL="0" distR="0" wp14:anchorId="164F8F73" wp14:editId="053EF956">
            <wp:extent cx="1219200" cy="1219200"/>
            <wp:effectExtent l="0" t="0" r="0" b="0"/>
            <wp:docPr id="31701668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FD38875" w14:textId="77777777" w:rsidR="00C827AB" w:rsidRDefault="00C827AB" w:rsidP="00C827AB">
      <w:pPr>
        <w:rPr>
          <w:rtl/>
        </w:rPr>
      </w:pPr>
    </w:p>
    <w:p w14:paraId="5126D85B" w14:textId="77777777" w:rsidR="00C827AB" w:rsidRDefault="00C827AB" w:rsidP="00C827AB">
      <w:pPr>
        <w:rPr>
          <w:rtl/>
        </w:rPr>
      </w:pPr>
    </w:p>
    <w:p w14:paraId="5A46EB75" w14:textId="77777777" w:rsidR="00C827AB" w:rsidRDefault="00C827AB" w:rsidP="00C827AB">
      <w:pPr>
        <w:rPr>
          <w:rtl/>
        </w:rPr>
      </w:pPr>
    </w:p>
    <w:p w14:paraId="6DC3BD85" w14:textId="77777777" w:rsidR="00C827AB" w:rsidRDefault="00C827AB" w:rsidP="00C827AB">
      <w:pPr>
        <w:rPr>
          <w:rtl/>
        </w:rPr>
      </w:pPr>
    </w:p>
    <w:p w14:paraId="094A853D" w14:textId="77777777" w:rsidR="00C827AB" w:rsidRDefault="00C827AB" w:rsidP="00C827AB">
      <w:pPr>
        <w:rPr>
          <w:rFonts w:ascii="Sakkal Majalla" w:hAnsi="Sakkal Majalla"/>
          <w:sz w:val="34"/>
          <w:rtl/>
          <w:lang w:bidi="ar-EG"/>
        </w:rPr>
      </w:pPr>
    </w:p>
    <w:p w14:paraId="0AE63A9F" w14:textId="77777777" w:rsidR="00C827AB" w:rsidRDefault="00C827AB" w:rsidP="00C827AB">
      <w:pPr>
        <w:rPr>
          <w:rFonts w:ascii="Sakkal Majalla" w:hAnsi="Sakkal Majalla"/>
          <w:sz w:val="34"/>
          <w:rtl/>
          <w:lang w:bidi="ar-EG"/>
        </w:rPr>
      </w:pPr>
    </w:p>
    <w:p w14:paraId="186B47ED" w14:textId="77777777" w:rsidR="00C827AB" w:rsidRDefault="00C827AB" w:rsidP="00C827AB">
      <w:pPr>
        <w:rPr>
          <w:rtl/>
        </w:rPr>
      </w:pPr>
    </w:p>
    <w:p w14:paraId="7EBCE193" w14:textId="77777777" w:rsidR="002D7D32" w:rsidRDefault="002D7D32" w:rsidP="002D7D32">
      <w:pPr>
        <w:rPr>
          <w:rtl/>
        </w:rPr>
      </w:pPr>
    </w:p>
    <w:p w14:paraId="3457053D" w14:textId="0970C0C4" w:rsidR="00F131A0" w:rsidRDefault="00F131A0" w:rsidP="00D87FB1">
      <w:pPr>
        <w:rPr>
          <w:rtl/>
          <w:lang w:bidi="ar-SY"/>
        </w:rPr>
      </w:pPr>
    </w:p>
    <w:p w14:paraId="459FDD3E" w14:textId="77777777" w:rsidR="00F131A0" w:rsidRDefault="00F131A0" w:rsidP="00D87FB1">
      <w:pPr>
        <w:rPr>
          <w:lang w:bidi="ar-SY"/>
        </w:rPr>
      </w:pPr>
    </w:p>
    <w:p w14:paraId="329813B8" w14:textId="1830F020" w:rsidR="002465AB" w:rsidRPr="002465AB" w:rsidRDefault="002465AB" w:rsidP="00C827AB">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00DB78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D12A9E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80B795F" w14:textId="77777777" w:rsidTr="00E220AB">
        <w:tc>
          <w:tcPr>
            <w:tcW w:w="2612" w:type="pct"/>
            <w:tcBorders>
              <w:left w:val="single" w:sz="4" w:space="0" w:color="168489"/>
              <w:right w:val="single" w:sz="4" w:space="0" w:color="168489"/>
            </w:tcBorders>
            <w:shd w:val="clear" w:color="auto" w:fill="auto"/>
          </w:tcPr>
          <w:p w14:paraId="39475698" w14:textId="77777777" w:rsidR="00F01FA2" w:rsidRDefault="00F01FA2" w:rsidP="00E220AB">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0D1CBCE"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B84555D" w14:textId="77777777" w:rsidR="00F01FA2" w:rsidRDefault="00F01FA2" w:rsidP="00E220AB">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ECB74C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0E4AD64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2A9C28D" w14:textId="77777777" w:rsidTr="00E220AB">
        <w:tc>
          <w:tcPr>
            <w:tcW w:w="2612" w:type="pct"/>
            <w:tcBorders>
              <w:left w:val="single" w:sz="4" w:space="0" w:color="168489"/>
              <w:right w:val="single" w:sz="4" w:space="0" w:color="168489"/>
            </w:tcBorders>
            <w:vAlign w:val="center"/>
          </w:tcPr>
          <w:p w14:paraId="6F369CCA"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 تدريبي.</w:t>
            </w:r>
          </w:p>
          <w:p w14:paraId="1D29D5CA"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أهمية إدارة التغيير في سياق الاستدامة.</w:t>
            </w:r>
          </w:p>
          <w:p w14:paraId="68FB6924"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0FFD8437"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تعزيز الابتكار وتطبيق الأفكار المستدامة في المؤسسات.</w:t>
            </w:r>
          </w:p>
          <w:p w14:paraId="0BC5E84F"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426DC643" w14:textId="77777777" w:rsidR="0002554C" w:rsidRPr="0002554C" w:rsidRDefault="0002554C" w:rsidP="002467E8">
            <w:pPr>
              <w:pStyle w:val="a5"/>
              <w:numPr>
                <w:ilvl w:val="0"/>
                <w:numId w:val="3"/>
              </w:numPr>
              <w:spacing w:after="0"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التحديات والاستراتيجيات لتحقيق التغيير المستدام.</w:t>
            </w:r>
          </w:p>
          <w:p w14:paraId="22D07CE4" w14:textId="085BCE96" w:rsidR="00F01FA2" w:rsidRPr="00041E68" w:rsidRDefault="0002554C"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02554C">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2BFE94DC"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فيديوهات تدريبية.</w:t>
            </w:r>
          </w:p>
          <w:p w14:paraId="60A17398"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العصف الذهني.</w:t>
            </w:r>
          </w:p>
          <w:p w14:paraId="2CDC667C"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المحاكاة في التدريب.</w:t>
            </w:r>
          </w:p>
          <w:p w14:paraId="1E547BD7"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التدريب والتوجيه.</w:t>
            </w:r>
          </w:p>
          <w:p w14:paraId="2A1FA3F3"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02554C">
              <w:rPr>
                <w:rFonts w:ascii="Adobe Arabic" w:eastAsia="Calibri" w:hAnsi="Adobe Arabic" w:cs="Adobe Arabic"/>
                <w:color w:val="0D0D0D" w:themeColor="text1" w:themeTint="F2"/>
                <w:sz w:val="32"/>
                <w:szCs w:val="32"/>
                <w:rtl/>
                <w:lang w:bidi="ar-EG"/>
              </w:rPr>
              <w:t>مناقشات جماعية.</w:t>
            </w:r>
          </w:p>
          <w:p w14:paraId="0C70BACD" w14:textId="1AE167A3" w:rsidR="00F01FA2" w:rsidRPr="00781A2F" w:rsidRDefault="0002554C"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02554C">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5BBB11E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CC3B20F"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4A92A577" wp14:editId="0BD58F50">
                <wp:simplePos x="0" y="0"/>
                <wp:positionH relativeFrom="column">
                  <wp:posOffset>126460</wp:posOffset>
                </wp:positionH>
                <wp:positionV relativeFrom="paragraph">
                  <wp:posOffset>-466928</wp:posOffset>
                </wp:positionV>
                <wp:extent cx="6304925" cy="6789907"/>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789907"/>
                          <a:chOff x="0" y="0"/>
                          <a:chExt cx="6304925" cy="6789907"/>
                        </a:xfrm>
                      </wpg:grpSpPr>
                      <wpg:grpSp>
                        <wpg:cNvPr id="1451488587" name="Group 1451488587"/>
                        <wpg:cNvGrpSpPr/>
                        <wpg:grpSpPr>
                          <a:xfrm>
                            <a:off x="161925" y="2571750"/>
                            <a:ext cx="5425884" cy="4218157"/>
                            <a:chOff x="-2" y="0"/>
                            <a:chExt cx="5425956" cy="4218456"/>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1A9EAA3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53F59F8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09528" y="874593"/>
                              <a:ext cx="2216426" cy="3288056"/>
                            </a:xfrm>
                            <a:prstGeom prst="rect">
                              <a:avLst/>
                            </a:prstGeom>
                            <a:noFill/>
                            <a:ln w="6350">
                              <a:noFill/>
                            </a:ln>
                          </wps:spPr>
                          <wps:txbx>
                            <w:txbxContent>
                              <w:p w14:paraId="10F6E9AC"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57B394C"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5351EE7A"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629C7FF" w14:textId="09369E4F"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335"/>
                              <a:ext cx="2216426" cy="3344121"/>
                            </a:xfrm>
                            <a:prstGeom prst="rect">
                              <a:avLst/>
                            </a:prstGeom>
                            <a:noFill/>
                            <a:ln w="6350">
                              <a:noFill/>
                            </a:ln>
                          </wps:spPr>
                          <wps:txbx>
                            <w:txbxContent>
                              <w:p w14:paraId="3DF6B06F"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BDB58E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68EE9A2A"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49D2DF4"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3CF8A44F"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9C44D2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EEA3F55" w14:textId="6AD0C4EE"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3B8C75F9" w14:textId="28C8BC5E"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16969F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2B8447D0" w14:textId="4A250134"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إدارة التغيير والابتكار المستدام</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A92A577" id="Group 1451488586" o:spid="_x0000_s1781" style="position:absolute;left:0;text-align:left;margin-left:9.95pt;margin-top:-36.75pt;width:496.45pt;height:534.65pt;z-index:252775424;mso-position-horizontal-relative:text;mso-position-vertical-relative:text;mso-width-relative:margin;mso-height-relative:margin" coordsize="63049,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Ozs7jQ&#10;UdIAAAD/dFJOU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">
                <v:group id="Group 1451488587" o:spid="_x0000_s1782"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78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78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78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78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6" o:title="Target " gain="19661f" blacklevel="22938f"/>
                      </v:shape>
                    </v:group>
                    <v:shape id="TextBox 34" o:spid="_x0000_s178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1A9EAA3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8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78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79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53F59F8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79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7" o:title="Note " gain="19661f" blacklevel="22938f"/>
                    </v:shape>
                  </v:group>
                  <v:shape id="Text Box 1451488598" o:spid="_x0000_s1792"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10F6E9AC"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57B394C"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أهمية إدارة التغيير في سياق الاستدامة.</w:t>
                          </w:r>
                        </w:p>
                        <w:p w14:paraId="5351EE7A"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تعزيز الابتكار وتطبيق الأفكار المستدامة في المؤسسات.</w:t>
                          </w:r>
                        </w:p>
                        <w:p w14:paraId="5629C7FF" w14:textId="09369E4F"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مناقشة كيفية تحليل التحديات والاستراتيجيات لتحقيق التغيير المستدام.</w:t>
                          </w:r>
                        </w:p>
                      </w:txbxContent>
                    </v:textbox>
                  </v:shape>
                  <v:shape id="Text Box 1451488599" o:spid="_x0000_s1793"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3DF6B06F"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BDB58E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أهمية إدارة التغيير في سياق الاستدامة.</w:t>
                          </w:r>
                        </w:p>
                        <w:p w14:paraId="68EE9A2A"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49D2DF4"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تعزيز الابتكار وتطبيق الأفكار المستدامة في المؤسسات.</w:t>
                          </w:r>
                        </w:p>
                        <w:p w14:paraId="3CF8A44F"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29C44D2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التحديات والاستراتيجيات لتحقيق التغيير المستدام.</w:t>
                          </w:r>
                        </w:p>
                        <w:p w14:paraId="3EEA3F55" w14:textId="6AD0C4EE"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00" o:spid="_x0000_s1794"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79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48" o:title="Calendar " gain="19661f" blacklevel="22938f"/>
                  </v:shape>
                  <v:shape id="TextBox 34" o:spid="_x0000_s1796"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3B8C75F9" w14:textId="28C8BC5E"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79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16969F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79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2B8447D0" w14:textId="4A250134"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إدارة التغيير والابتكار المستدام</w:t>
                          </w:r>
                        </w:p>
                      </w:txbxContent>
                    </v:textbox>
                  </v:shape>
                </v:group>
              </v:group>
            </w:pict>
          </mc:Fallback>
        </mc:AlternateContent>
      </w:r>
    </w:p>
    <w:p w14:paraId="0F3948E5" w14:textId="02510ECF"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23AE44DF"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6F94E405" w14:textId="77777777" w:rsidR="009E7CAF" w:rsidRDefault="009E7CAF" w:rsidP="009E7CAF">
      <w:pPr>
        <w:pStyle w:val="a5"/>
        <w:spacing w:line="360" w:lineRule="auto"/>
        <w:rPr>
          <w:rFonts w:ascii="Adobe Arabic" w:hAnsi="Adobe Arabic" w:cs="Adobe Arabic"/>
          <w:b/>
          <w:bCs/>
          <w:color w:val="002060"/>
          <w:sz w:val="48"/>
          <w:szCs w:val="36"/>
          <w:rtl/>
        </w:rPr>
      </w:pPr>
    </w:p>
    <w:p w14:paraId="42287678" w14:textId="7AB1C4B5"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DA2B982"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04A15370" wp14:editId="3C0AAB7B">
                <wp:extent cx="5239055" cy="1388331"/>
                <wp:effectExtent l="19050" t="19050" r="19050" b="21590"/>
                <wp:docPr id="51384337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708809088" name="Rectangle 1708809088"/>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77939797" name="Picture 677939797"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109024535" name="TextBox 36"/>
                        <wps:cNvSpPr txBox="1"/>
                        <wps:spPr>
                          <a:xfrm>
                            <a:off x="1305515" y="316344"/>
                            <a:ext cx="4178935" cy="377825"/>
                          </a:xfrm>
                          <a:prstGeom prst="rect">
                            <a:avLst/>
                          </a:prstGeom>
                          <a:noFill/>
                        </wps:spPr>
                        <wps:txbx>
                          <w:txbxContent>
                            <w:p w14:paraId="4DF20756" w14:textId="043E0095"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إدارة التغيير</w:t>
                              </w:r>
                            </w:p>
                          </w:txbxContent>
                        </wps:txbx>
                        <wps:bodyPr wrap="square">
                          <a:noAutofit/>
                        </wps:bodyPr>
                      </wps:wsp>
                      <wps:wsp>
                        <wps:cNvPr id="913800295" name="TextBox 38"/>
                        <wps:cNvSpPr txBox="1"/>
                        <wps:spPr>
                          <a:xfrm>
                            <a:off x="973811" y="817161"/>
                            <a:ext cx="4833288" cy="417195"/>
                          </a:xfrm>
                          <a:prstGeom prst="rect">
                            <a:avLst/>
                          </a:prstGeom>
                          <a:noFill/>
                        </wps:spPr>
                        <wps:txbx>
                          <w:txbxContent>
                            <w:p w14:paraId="60C6DE01" w14:textId="446A124D" w:rsidR="002D7D32" w:rsidRPr="002D7D32" w:rsidRDefault="0002554C" w:rsidP="0002554C">
                              <w:pPr>
                                <w:spacing w:line="259" w:lineRule="auto"/>
                                <w:jc w:val="center"/>
                                <w:rPr>
                                  <w:sz w:val="22"/>
                                  <w:szCs w:val="22"/>
                                </w:rPr>
                              </w:pPr>
                              <w:hyperlink r:id="rId160" w:history="1">
                                <w:r w:rsidRPr="003C3E42">
                                  <w:rPr>
                                    <w:color w:val="0563C1" w:themeColor="hyperlink"/>
                                    <w:sz w:val="22"/>
                                    <w:szCs w:val="22"/>
                                    <w:u w:val="single"/>
                                  </w:rPr>
                                  <w:t>https://youtu.be/tttPe5IDno0?si=DHPzdsfjfiECgjOR</w:t>
                                </w:r>
                              </w:hyperlink>
                            </w:p>
                          </w:txbxContent>
                        </wps:txbx>
                        <wps:bodyPr wrap="square">
                          <a:noAutofit/>
                        </wps:bodyPr>
                      </wps:wsp>
                    </wpg:wgp>
                  </a:graphicData>
                </a:graphic>
              </wp:inline>
            </w:drawing>
          </mc:Choice>
          <mc:Fallback>
            <w:pict>
              <v:group w14:anchorId="04A15370" id="_x0000_s1799"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">
                <v:rect id="Rectangle 1708809088" o:spid="_x0000_s180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" fillcolor="#f2f2f2 [3052]" strokecolor="#168489" strokeweight="2.25pt"/>
                <v:shape id="Picture 677939797" o:spid="_x0000_s1801"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">
                  <v:imagedata r:id="rId58" o:title="Youtube-logo png images for free download – Pngset"/>
                </v:shape>
                <v:shape id="TextBox 36" o:spid="_x0000_s1802"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" filled="f" stroked="f">
                  <v:textbox>
                    <w:txbxContent>
                      <w:p w14:paraId="4DF20756" w14:textId="043E0095"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إدارة التغيير</w:t>
                        </w:r>
                      </w:p>
                    </w:txbxContent>
                  </v:textbox>
                </v:shape>
                <v:shape id="TextBox 38" o:spid="_x0000_s180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" filled="f" stroked="f">
                  <v:textbox>
                    <w:txbxContent>
                      <w:p w14:paraId="60C6DE01" w14:textId="446A124D" w:rsidR="002D7D32" w:rsidRPr="002D7D32" w:rsidRDefault="00000000" w:rsidP="0002554C">
                        <w:pPr>
                          <w:spacing w:line="259" w:lineRule="auto"/>
                          <w:jc w:val="center"/>
                          <w:rPr>
                            <w:sz w:val="22"/>
                            <w:szCs w:val="22"/>
                          </w:rPr>
                        </w:pPr>
                        <w:hyperlink r:id="rId161" w:history="1">
                          <w:r w:rsidR="0002554C" w:rsidRPr="003C3E42">
                            <w:rPr>
                              <w:color w:val="0563C1" w:themeColor="hyperlink"/>
                              <w:sz w:val="22"/>
                              <w:szCs w:val="22"/>
                              <w:u w:val="single"/>
                            </w:rPr>
                            <w:t>https://youtu.be/tttPe5IDno0?si=DHPzdsfjfiECgjOR</w:t>
                          </w:r>
                        </w:hyperlink>
                      </w:p>
                    </w:txbxContent>
                  </v:textbox>
                </v:shape>
                <w10:anchorlock/>
              </v:group>
            </w:pict>
          </mc:Fallback>
        </mc:AlternateContent>
      </w:r>
    </w:p>
    <w:p w14:paraId="16B3A3D8"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00616594" wp14:editId="489BC0A5">
                <wp:extent cx="5731510" cy="895350"/>
                <wp:effectExtent l="0" t="0" r="21590" b="19050"/>
                <wp:docPr id="18869421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87765220"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1217032" name="مجموعة 39"/>
                        <wpg:cNvGrpSpPr/>
                        <wpg:grpSpPr>
                          <a:xfrm>
                            <a:off x="0" y="0"/>
                            <a:ext cx="5731510" cy="895350"/>
                            <a:chOff x="0" y="0"/>
                            <a:chExt cx="5878196" cy="918845"/>
                          </a:xfrm>
                        </wpg:grpSpPr>
                        <wpg:grpSp>
                          <wpg:cNvPr id="518467925" name="مجموعة 40"/>
                          <wpg:cNvGrpSpPr/>
                          <wpg:grpSpPr>
                            <a:xfrm>
                              <a:off x="0" y="0"/>
                              <a:ext cx="5878196" cy="918845"/>
                              <a:chOff x="0" y="0"/>
                              <a:chExt cx="6240348" cy="919070"/>
                            </a:xfrm>
                          </wpg:grpSpPr>
                          <wpg:grpSp>
                            <wpg:cNvPr id="1269198318" name="مجموعة 41"/>
                            <wpg:cNvGrpSpPr/>
                            <wpg:grpSpPr>
                              <a:xfrm>
                                <a:off x="0" y="169208"/>
                                <a:ext cx="5433072" cy="580613"/>
                                <a:chOff x="0" y="169208"/>
                                <a:chExt cx="5433072" cy="580613"/>
                              </a:xfrm>
                            </wpg:grpSpPr>
                            <wps:wsp>
                              <wps:cNvPr id="323641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91531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43478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3079373" name="مربع نص 41"/>
                          <wps:cNvSpPr txBox="1"/>
                          <wps:spPr>
                            <a:xfrm>
                              <a:off x="204484" y="256985"/>
                              <a:ext cx="4616071" cy="387740"/>
                            </a:xfrm>
                            <a:prstGeom prst="rect">
                              <a:avLst/>
                            </a:prstGeom>
                            <a:noFill/>
                          </wps:spPr>
                          <wps:txbx>
                            <w:txbxContent>
                              <w:p w14:paraId="52192E0A" w14:textId="38B18887" w:rsidR="002D7D32" w:rsidRPr="00684194" w:rsidRDefault="00684194" w:rsidP="00684194">
                                <w:pPr>
                                  <w:rPr>
                                    <w:rFonts w:eastAsia="Calibri" w:hAnsi="Adobe Arabic" w:cs="Adobe Arabic"/>
                                    <w:b/>
                                    <w:bCs/>
                                    <w:color w:val="FFFFFF"/>
                                    <w:kern w:val="24"/>
                                    <w:sz w:val="36"/>
                                    <w:szCs w:val="36"/>
                                  </w:rPr>
                                </w:pPr>
                                <w:r w:rsidRPr="00684194">
                                  <w:rPr>
                                    <w:rFonts w:eastAsia="Calibri" w:hAnsi="Adobe Arabic" w:cs="Adobe Arabic"/>
                                    <w:b/>
                                    <w:bCs/>
                                    <w:color w:val="FFFFFF"/>
                                    <w:kern w:val="24"/>
                                    <w:sz w:val="36"/>
                                    <w:szCs w:val="36"/>
                                    <w:rtl/>
                                    <w:lang w:bidi="ar-EG"/>
                                  </w:rPr>
                                  <w:t>أهمية إدارة التغيير في سياق الاستدام</w:t>
                                </w:r>
                                <w:r>
                                  <w:rPr>
                                    <w:rFonts w:eastAsia="Calibri" w:hAnsi="Adobe Arabic" w:cs="Adobe Arabic" w:hint="cs"/>
                                    <w:b/>
                                    <w:bCs/>
                                    <w:color w:val="FFFFFF"/>
                                    <w:kern w:val="24"/>
                                    <w:sz w:val="36"/>
                                    <w:szCs w:val="36"/>
                                    <w:rtl/>
                                  </w:rPr>
                                  <w:t>ة</w:t>
                                </w:r>
                              </w:p>
                            </w:txbxContent>
                          </wps:txbx>
                          <wps:bodyPr wrap="square" rtlCol="1">
                            <a:spAutoFit/>
                          </wps:bodyPr>
                        </wps:wsp>
                      </wpg:grpSp>
                    </wpg:wgp>
                  </a:graphicData>
                </a:graphic>
              </wp:inline>
            </w:drawing>
          </mc:Choice>
          <mc:Fallback>
            <w:pict>
              <v:group w14:anchorId="00616594" id="_x0000_s18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Usb5WqBwAAtx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80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">
                  <v:imagedata r:id="rId61" o:title=""/>
                </v:shape>
                <v:group id="مجموعة 39" o:spid="_x0000_s18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">
                  <v:group id="مجموعة 40" o:spid="_x0000_s18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">
                    <v:group id="مجموعة 41" o:spid="_x0000_s18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">
                      <v:shape id="شكل حر 42" o:spid="_x0000_s18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" fillcolor="#168489" stroked="f" strokeweight="1pt">
                        <v:stroke joinstyle="miter"/>
                      </v:roundrect>
                    </v:group>
                    <v:oval id="شكل بيضاوي 44" o:spid="_x0000_s18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" filled="f" strokecolor="#a5a5a5 [2092]" strokeweight="1pt">
                      <v:stroke joinstyle="miter"/>
                    </v:oval>
                  </v:group>
                  <v:shape id="مربع نص 41" o:spid="_x0000_s181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" filled="f" stroked="f">
                    <v:textbox style="mso-fit-shape-to-text:t">
                      <w:txbxContent>
                        <w:p w14:paraId="52192E0A" w14:textId="38B18887" w:rsidR="002D7D32" w:rsidRPr="00684194" w:rsidRDefault="00684194" w:rsidP="00684194">
                          <w:pPr>
                            <w:rPr>
                              <w:rFonts w:eastAsia="Calibri" w:hAnsi="Adobe Arabic" w:cs="Adobe Arabic"/>
                              <w:b/>
                              <w:bCs/>
                              <w:color w:val="FFFFFF"/>
                              <w:kern w:val="24"/>
                              <w:sz w:val="36"/>
                              <w:szCs w:val="36"/>
                            </w:rPr>
                          </w:pPr>
                          <w:r w:rsidRPr="00684194">
                            <w:rPr>
                              <w:rFonts w:eastAsia="Calibri" w:hAnsi="Adobe Arabic" w:cs="Adobe Arabic"/>
                              <w:b/>
                              <w:bCs/>
                              <w:color w:val="FFFFFF"/>
                              <w:kern w:val="24"/>
                              <w:sz w:val="36"/>
                              <w:szCs w:val="36"/>
                              <w:rtl/>
                              <w:lang w:bidi="ar-EG"/>
                            </w:rPr>
                            <w:t xml:space="preserve">أهمية إدارة </w:t>
                          </w:r>
                          <w:r w:rsidRPr="00684194">
                            <w:rPr>
                              <w:rFonts w:eastAsia="Calibri" w:hAnsi="Adobe Arabic" w:cs="Adobe Arabic"/>
                              <w:b/>
                              <w:bCs/>
                              <w:color w:val="FFFFFF"/>
                              <w:kern w:val="24"/>
                              <w:sz w:val="36"/>
                              <w:szCs w:val="36"/>
                              <w:rtl/>
                              <w:lang w:bidi="ar-EG"/>
                            </w:rPr>
                            <w:t>التغيير في سياق الاستدام</w:t>
                          </w:r>
                          <w:r>
                            <w:rPr>
                              <w:rFonts w:eastAsia="Calibri" w:hAnsi="Adobe Arabic" w:cs="Adobe Arabic" w:hint="cs"/>
                              <w:b/>
                              <w:bCs/>
                              <w:color w:val="FFFFFF"/>
                              <w:kern w:val="24"/>
                              <w:sz w:val="36"/>
                              <w:szCs w:val="36"/>
                              <w:rtl/>
                            </w:rPr>
                            <w:t>ة</w:t>
                          </w:r>
                        </w:p>
                      </w:txbxContent>
                    </v:textbox>
                  </v:shape>
                </v:group>
                <w10:anchorlock/>
              </v:group>
            </w:pict>
          </mc:Fallback>
        </mc:AlternateContent>
      </w:r>
    </w:p>
    <w:p w14:paraId="558D75AC" w14:textId="77777777" w:rsidR="0002554C" w:rsidRDefault="0002554C" w:rsidP="0002554C">
      <w:r w:rsidRPr="004B3470">
        <w:rPr>
          <w:rtl/>
        </w:rPr>
        <w:t>إدارة التغيير هو المفهوم الذي ي</w:t>
      </w:r>
      <w:r>
        <w:rPr>
          <w:rFonts w:hint="cs"/>
          <w:rtl/>
        </w:rPr>
        <w:t>ُ</w:t>
      </w:r>
      <w:r w:rsidRPr="004B3470">
        <w:rPr>
          <w:rtl/>
        </w:rPr>
        <w:t>شير إلى الطرق والعمليات التي تستخدمها المنظمات للتكيف والتعامل مع التغييرات التي تطرأ على بيئة عملها الداخلية والخارجية. وتشمل هذه الطرق والعمليات:</w:t>
      </w:r>
    </w:p>
    <w:p w14:paraId="18CF3749" w14:textId="1F439899" w:rsidR="00684194" w:rsidRPr="004B3470" w:rsidRDefault="00684194" w:rsidP="00684194">
      <w:r w:rsidRPr="00684194">
        <w:rPr>
          <w:noProof/>
        </w:rPr>
        <mc:AlternateContent>
          <mc:Choice Requires="wpg">
            <w:drawing>
              <wp:inline distT="0" distB="0" distL="0" distR="0" wp14:anchorId="7F41D90E" wp14:editId="2811A47C">
                <wp:extent cx="5854301" cy="2066785"/>
                <wp:effectExtent l="0" t="0" r="0" b="0"/>
                <wp:docPr id="48" name="Group 47">
                  <a:extLst xmlns:a="http://schemas.openxmlformats.org/drawingml/2006/main">
                    <a:ext uri="{FF2B5EF4-FFF2-40B4-BE49-F238E27FC236}">
                      <a16:creationId xmlns:a16="http://schemas.microsoft.com/office/drawing/2014/main" id="{37F5B4F4-166F-9F93-591B-62AD7354491D}"/>
                    </a:ext>
                  </a:extLst>
                </wp:docPr>
                <wp:cNvGraphicFramePr/>
                <a:graphic xmlns:a="http://schemas.openxmlformats.org/drawingml/2006/main">
                  <a:graphicData uri="http://schemas.microsoft.com/office/word/2010/wordprocessingGroup">
                    <wpg:wgp>
                      <wpg:cNvGrpSpPr/>
                      <wpg:grpSpPr>
                        <a:xfrm>
                          <a:off x="0" y="0"/>
                          <a:ext cx="5854301" cy="2066785"/>
                          <a:chOff x="0" y="0"/>
                          <a:chExt cx="5854301" cy="2066785"/>
                        </a:xfrm>
                      </wpg:grpSpPr>
                      <wpg:grpSp>
                        <wpg:cNvPr id="623063606" name="Group 623063606">
                          <a:extLst>
                            <a:ext uri="{FF2B5EF4-FFF2-40B4-BE49-F238E27FC236}">
                              <a16:creationId xmlns:a16="http://schemas.microsoft.com/office/drawing/2014/main" id="{887D3F86-F479-8A7D-1238-04C4A0CB14B1}"/>
                            </a:ext>
                          </a:extLst>
                        </wpg:cNvPr>
                        <wpg:cNvGrpSpPr/>
                        <wpg:grpSpPr>
                          <a:xfrm>
                            <a:off x="0" y="0"/>
                            <a:ext cx="5854301" cy="2066785"/>
                            <a:chOff x="0" y="0"/>
                            <a:chExt cx="5854301" cy="2066785"/>
                          </a:xfrm>
                        </wpg:grpSpPr>
                        <wpg:grpSp>
                          <wpg:cNvPr id="1481844424" name="Group 1481844424">
                            <a:extLst>
                              <a:ext uri="{FF2B5EF4-FFF2-40B4-BE49-F238E27FC236}">
                                <a16:creationId xmlns:a16="http://schemas.microsoft.com/office/drawing/2014/main" id="{7D2E6C07-4806-416C-8C98-DC3A65DFE63E}"/>
                              </a:ext>
                            </a:extLst>
                          </wpg:cNvPr>
                          <wpg:cNvGrpSpPr/>
                          <wpg:grpSpPr>
                            <a:xfrm>
                              <a:off x="0" y="1407901"/>
                              <a:ext cx="2817778" cy="658884"/>
                              <a:chOff x="0" y="1407901"/>
                              <a:chExt cx="4865853" cy="1138262"/>
                            </a:xfrm>
                          </wpg:grpSpPr>
                          <wpg:grpSp>
                            <wpg:cNvPr id="1167237778" name="Group 1167237778">
                              <a:extLst>
                                <a:ext uri="{FF2B5EF4-FFF2-40B4-BE49-F238E27FC236}">
                                  <a16:creationId xmlns:a16="http://schemas.microsoft.com/office/drawing/2014/main" id="{EC9A70B5-E373-4F1E-AAB1-E2131C0D9E75}"/>
                                </a:ext>
                              </a:extLst>
                            </wpg:cNvPr>
                            <wpg:cNvGrpSpPr/>
                            <wpg:grpSpPr>
                              <a:xfrm>
                                <a:off x="113326" y="1407901"/>
                                <a:ext cx="4752527" cy="1138058"/>
                                <a:chOff x="113326" y="1407901"/>
                                <a:chExt cx="7517635" cy="1800200"/>
                              </a:xfrm>
                            </wpg:grpSpPr>
                            <wps:wsp>
                              <wps:cNvPr id="2010857590" name="Rectangle: Rounded Corners 2010857590">
                                <a:extLst>
                                  <a:ext uri="{FF2B5EF4-FFF2-40B4-BE49-F238E27FC236}">
                                    <a16:creationId xmlns:a16="http://schemas.microsoft.com/office/drawing/2014/main" id="{0A92C04A-9D3D-4B6E-B1C0-FC2C6182DCC5}"/>
                                  </a:ext>
                                </a:extLst>
                              </wps:cNvPr>
                              <wps:cNvSpPr/>
                              <wps:spPr>
                                <a:xfrm>
                                  <a:off x="113326" y="1695933"/>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08255324" name="Rectangle: Rounded Corners 2">
                                <a:extLst>
                                  <a:ext uri="{FF2B5EF4-FFF2-40B4-BE49-F238E27FC236}">
                                    <a16:creationId xmlns:a16="http://schemas.microsoft.com/office/drawing/2014/main" id="{5503D1E4-824C-435A-957A-786638D9EA1A}"/>
                                  </a:ext>
                                </a:extLst>
                              </wps:cNvPr>
                              <wps:cNvSpPr/>
                              <wps:spPr>
                                <a:xfrm>
                                  <a:off x="473365" y="140790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06202623" name="TextBox 18">
                              <a:extLst>
                                <a:ext uri="{FF2B5EF4-FFF2-40B4-BE49-F238E27FC236}">
                                  <a16:creationId xmlns:a16="http://schemas.microsoft.com/office/drawing/2014/main" id="{5CAF4409-CAC6-4EA7-98B2-9EF4023920E9}"/>
                                </a:ext>
                              </a:extLst>
                            </wps:cNvPr>
                            <wps:cNvSpPr txBox="1"/>
                            <wps:spPr>
                              <a:xfrm>
                                <a:off x="1229643" y="1578995"/>
                                <a:ext cx="3221514" cy="689445"/>
                              </a:xfrm>
                              <a:prstGeom prst="rect">
                                <a:avLst/>
                              </a:prstGeom>
                              <a:noFill/>
                            </wps:spPr>
                            <wps:txbx>
                              <w:txbxContent>
                                <w:p w14:paraId="0E28B510"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تعزيز الاستدامة</w:t>
                                  </w:r>
                                </w:p>
                              </w:txbxContent>
                            </wps:txbx>
                            <wps:bodyPr wrap="square" rtlCol="0">
                              <a:noAutofit/>
                            </wps:bodyPr>
                          </wps:wsp>
                          <wps:wsp>
                            <wps:cNvPr id="1653372859" name="TextBox 19">
                              <a:extLst>
                                <a:ext uri="{FF2B5EF4-FFF2-40B4-BE49-F238E27FC236}">
                                  <a16:creationId xmlns:a16="http://schemas.microsoft.com/office/drawing/2014/main" id="{F5FBDB8D-BF54-46C6-A8AE-CCF15A8C7385}"/>
                                </a:ext>
                              </a:extLst>
                            </wps:cNvPr>
                            <wps:cNvSpPr txBox="1"/>
                            <wps:spPr>
                              <a:xfrm>
                                <a:off x="0" y="1848111"/>
                                <a:ext cx="820652" cy="698052"/>
                              </a:xfrm>
                              <a:prstGeom prst="rect">
                                <a:avLst/>
                              </a:prstGeom>
                              <a:noFill/>
                            </wps:spPr>
                            <wps:txbx>
                              <w:txbxContent>
                                <w:p w14:paraId="6698BB41"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wps:txbx>
                            <wps:bodyPr wrap="square" rtlCol="0">
                              <a:noAutofit/>
                            </wps:bodyPr>
                          </wps:wsp>
                        </wpg:grpSp>
                        <wpg:grpSp>
                          <wpg:cNvPr id="550487220" name="Group 550487220">
                            <a:extLst>
                              <a:ext uri="{FF2B5EF4-FFF2-40B4-BE49-F238E27FC236}">
                                <a16:creationId xmlns:a16="http://schemas.microsoft.com/office/drawing/2014/main" id="{32663502-F34E-49E2-B34C-FBBE5A056474}"/>
                              </a:ext>
                            </a:extLst>
                          </wpg:cNvPr>
                          <wpg:cNvGrpSpPr/>
                          <wpg:grpSpPr>
                            <a:xfrm flipH="1">
                              <a:off x="3039269" y="1407900"/>
                              <a:ext cx="2815032" cy="658766"/>
                              <a:chOff x="3039269" y="1407900"/>
                              <a:chExt cx="4861110" cy="1138058"/>
                            </a:xfrm>
                          </wpg:grpSpPr>
                          <wpg:grpSp>
                            <wpg:cNvPr id="1075976125" name="Group 1075976125">
                              <a:extLst>
                                <a:ext uri="{FF2B5EF4-FFF2-40B4-BE49-F238E27FC236}">
                                  <a16:creationId xmlns:a16="http://schemas.microsoft.com/office/drawing/2014/main" id="{97FA59F0-134D-4752-8236-C8751C3A7C1E}"/>
                                </a:ext>
                              </a:extLst>
                            </wpg:cNvPr>
                            <wpg:cNvGrpSpPr/>
                            <wpg:grpSpPr>
                              <a:xfrm>
                                <a:off x="3147852" y="1407900"/>
                                <a:ext cx="4752527" cy="1138058"/>
                                <a:chOff x="3147852" y="1407900"/>
                                <a:chExt cx="7517635" cy="1800200"/>
                              </a:xfrm>
                            </wpg:grpSpPr>
                            <wps:wsp>
                              <wps:cNvPr id="1772322080" name="Rectangle: Rounded Corners 1772322080">
                                <a:extLst>
                                  <a:ext uri="{FF2B5EF4-FFF2-40B4-BE49-F238E27FC236}">
                                    <a16:creationId xmlns:a16="http://schemas.microsoft.com/office/drawing/2014/main" id="{1002B0F0-F2D3-4B5E-B240-76A34CE81412}"/>
                                  </a:ext>
                                </a:extLst>
                              </wps:cNvPr>
                              <wps:cNvSpPr/>
                              <wps:spPr>
                                <a:xfrm>
                                  <a:off x="3147852" y="16959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7542861" name="Rectangle: Rounded Corners 2">
                                <a:extLst>
                                  <a:ext uri="{FF2B5EF4-FFF2-40B4-BE49-F238E27FC236}">
                                    <a16:creationId xmlns:a16="http://schemas.microsoft.com/office/drawing/2014/main" id="{0F833EA7-8909-447A-BFF7-BD4D250A3416}"/>
                                  </a:ext>
                                </a:extLst>
                              </wps:cNvPr>
                              <wps:cNvSpPr/>
                              <wps:spPr>
                                <a:xfrm>
                                  <a:off x="3507892" y="140790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86471319" name="TextBox 28">
                              <a:extLst>
                                <a:ext uri="{FF2B5EF4-FFF2-40B4-BE49-F238E27FC236}">
                                  <a16:creationId xmlns:a16="http://schemas.microsoft.com/office/drawing/2014/main" id="{6DD1CC62-D0FA-49FB-9CEC-541865011D99}"/>
                                </a:ext>
                              </a:extLst>
                            </wps:cNvPr>
                            <wps:cNvSpPr txBox="1"/>
                            <wps:spPr>
                              <a:xfrm>
                                <a:off x="4100293" y="1574692"/>
                                <a:ext cx="3516427" cy="698052"/>
                              </a:xfrm>
                              <a:prstGeom prst="rect">
                                <a:avLst/>
                              </a:prstGeom>
                            </wps:spPr>
                            <wps:txbx>
                              <w:txbxContent>
                                <w:p w14:paraId="276B201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إدارة المقاومة للتغيير</w:t>
                                  </w:r>
                                </w:p>
                              </w:txbxContent>
                            </wps:txbx>
                            <wps:bodyPr wrap="square" rtlCol="0">
                              <a:noAutofit/>
                            </wps:bodyPr>
                          </wps:wsp>
                          <wps:wsp>
                            <wps:cNvPr id="792449714" name="TextBox 29">
                              <a:extLst>
                                <a:ext uri="{FF2B5EF4-FFF2-40B4-BE49-F238E27FC236}">
                                  <a16:creationId xmlns:a16="http://schemas.microsoft.com/office/drawing/2014/main" id="{3C59F013-9559-47E3-8679-C147A2B612B0}"/>
                                </a:ext>
                              </a:extLst>
                            </wps:cNvPr>
                            <wps:cNvSpPr txBox="1"/>
                            <wps:spPr>
                              <a:xfrm>
                                <a:off x="3039269" y="1847540"/>
                                <a:ext cx="820651" cy="698052"/>
                              </a:xfrm>
                              <a:prstGeom prst="rect">
                                <a:avLst/>
                              </a:prstGeom>
                              <a:noFill/>
                            </wps:spPr>
                            <wps:txbx>
                              <w:txbxContent>
                                <w:p w14:paraId="69E9A2DE" w14:textId="77777777" w:rsidR="00684194" w:rsidRDefault="00684194" w:rsidP="00684194">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wps:txbx>
                            <wps:bodyPr wrap="square" rtlCol="0">
                              <a:noAutofit/>
                            </wps:bodyPr>
                          </wps:wsp>
                        </wpg:grpSp>
                        <wpg:grpSp>
                          <wpg:cNvPr id="703991217" name="Group 703991217">
                            <a:extLst>
                              <a:ext uri="{FF2B5EF4-FFF2-40B4-BE49-F238E27FC236}">
                                <a16:creationId xmlns:a16="http://schemas.microsoft.com/office/drawing/2014/main" id="{5B44E84C-28B5-485D-9C3F-51F4F83337C9}"/>
                              </a:ext>
                            </a:extLst>
                          </wpg:cNvPr>
                          <wpg:cNvGrpSpPr/>
                          <wpg:grpSpPr>
                            <a:xfrm>
                              <a:off x="6865" y="0"/>
                              <a:ext cx="2810913" cy="659016"/>
                              <a:chOff x="6865" y="0"/>
                              <a:chExt cx="4853998" cy="1138489"/>
                            </a:xfrm>
                          </wpg:grpSpPr>
                          <wpg:grpSp>
                            <wpg:cNvPr id="908971258" name="Group 908971258">
                              <a:extLst>
                                <a:ext uri="{FF2B5EF4-FFF2-40B4-BE49-F238E27FC236}">
                                  <a16:creationId xmlns:a16="http://schemas.microsoft.com/office/drawing/2014/main" id="{94DBA8B5-ED9B-4C62-9881-187AD7078289}"/>
                                </a:ext>
                              </a:extLst>
                            </wpg:cNvPr>
                            <wpg:cNvGrpSpPr/>
                            <wpg:grpSpPr>
                              <a:xfrm>
                                <a:off x="108336" y="0"/>
                                <a:ext cx="4752527" cy="1138057"/>
                                <a:chOff x="108336" y="0"/>
                                <a:chExt cx="7517635" cy="1800198"/>
                              </a:xfrm>
                            </wpg:grpSpPr>
                            <wps:wsp>
                              <wps:cNvPr id="1986423567" name="Rectangle: Rounded Corners 1986423567">
                                <a:extLst>
                                  <a:ext uri="{FF2B5EF4-FFF2-40B4-BE49-F238E27FC236}">
                                    <a16:creationId xmlns:a16="http://schemas.microsoft.com/office/drawing/2014/main" id="{02EC50A4-EEAE-434D-8C7D-36448F241F50}"/>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3757907" name="Rectangle: Rounded Corners 2">
                                <a:extLst>
                                  <a:ext uri="{FF2B5EF4-FFF2-40B4-BE49-F238E27FC236}">
                                    <a16:creationId xmlns:a16="http://schemas.microsoft.com/office/drawing/2014/main" id="{D84B5605-4350-46B6-B17D-7F794DE9AF06}"/>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93239170" name="TextBox 6">
                              <a:extLst>
                                <a:ext uri="{FF2B5EF4-FFF2-40B4-BE49-F238E27FC236}">
                                  <a16:creationId xmlns:a16="http://schemas.microsoft.com/office/drawing/2014/main" id="{BC4D9C7B-FDA1-41F3-91A6-A7C46A67F12C}"/>
                                </a:ext>
                              </a:extLst>
                            </wps:cNvPr>
                            <wps:cNvSpPr txBox="1"/>
                            <wps:spPr>
                              <a:xfrm>
                                <a:off x="1415160" y="38763"/>
                                <a:ext cx="2840499" cy="698052"/>
                              </a:xfrm>
                              <a:prstGeom prst="rect">
                                <a:avLst/>
                              </a:prstGeom>
                            </wps:spPr>
                            <wps:txbx>
                              <w:txbxContent>
                                <w:p w14:paraId="5C1E62D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التخطيط للتغيير</w:t>
                                  </w:r>
                                </w:p>
                              </w:txbxContent>
                            </wps:txbx>
                            <wps:bodyPr wrap="square" rtlCol="0">
                              <a:noAutofit/>
                            </wps:bodyPr>
                          </wps:wsp>
                          <wps:wsp>
                            <wps:cNvPr id="463105846" name="TextBox 8">
                              <a:extLst>
                                <a:ext uri="{FF2B5EF4-FFF2-40B4-BE49-F238E27FC236}">
                                  <a16:creationId xmlns:a16="http://schemas.microsoft.com/office/drawing/2014/main" id="{DB3171AF-C327-49E3-AFAF-3C42A1E74819}"/>
                                </a:ext>
                              </a:extLst>
                            </wps:cNvPr>
                            <wps:cNvSpPr txBox="1"/>
                            <wps:spPr>
                              <a:xfrm>
                                <a:off x="6865" y="440437"/>
                                <a:ext cx="820652" cy="698052"/>
                              </a:xfrm>
                              <a:prstGeom prst="rect">
                                <a:avLst/>
                              </a:prstGeom>
                              <a:noFill/>
                            </wps:spPr>
                            <wps:txbx>
                              <w:txbxContent>
                                <w:p w14:paraId="337825DC"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wps:txbx>
                            <wps:bodyPr wrap="square" rtlCol="0">
                              <a:noAutofit/>
                            </wps:bodyPr>
                          </wps:wsp>
                        </wpg:grpSp>
                        <wpg:grpSp>
                          <wpg:cNvPr id="1381379776" name="Group 1381379776">
                            <a:extLst>
                              <a:ext uri="{FF2B5EF4-FFF2-40B4-BE49-F238E27FC236}">
                                <a16:creationId xmlns:a16="http://schemas.microsoft.com/office/drawing/2014/main" id="{310DE782-E439-4B71-B55C-7CEE1AF18586}"/>
                              </a:ext>
                            </a:extLst>
                          </wpg:cNvPr>
                          <wpg:cNvGrpSpPr/>
                          <wpg:grpSpPr>
                            <a:xfrm>
                              <a:off x="38824" y="690392"/>
                              <a:ext cx="2778954" cy="687668"/>
                              <a:chOff x="38824" y="690392"/>
                              <a:chExt cx="4798810" cy="1187989"/>
                            </a:xfrm>
                          </wpg:grpSpPr>
                          <wpg:grpSp>
                            <wpg:cNvPr id="1062574820" name="Group 1062574820">
                              <a:extLst>
                                <a:ext uri="{FF2B5EF4-FFF2-40B4-BE49-F238E27FC236}">
                                  <a16:creationId xmlns:a16="http://schemas.microsoft.com/office/drawing/2014/main" id="{79C0A03C-0272-48BF-9619-9FAA53EAAA03}"/>
                                </a:ext>
                              </a:extLst>
                            </wpg:cNvPr>
                            <wpg:cNvGrpSpPr/>
                            <wpg:grpSpPr>
                              <a:xfrm>
                                <a:off x="85107" y="690392"/>
                                <a:ext cx="4752527" cy="1138058"/>
                                <a:chOff x="85107" y="690392"/>
                                <a:chExt cx="7517635" cy="1800200"/>
                              </a:xfrm>
                            </wpg:grpSpPr>
                            <wps:wsp>
                              <wps:cNvPr id="484249226" name="Rectangle: Rounded Corners 484249226">
                                <a:extLst>
                                  <a:ext uri="{FF2B5EF4-FFF2-40B4-BE49-F238E27FC236}">
                                    <a16:creationId xmlns:a16="http://schemas.microsoft.com/office/drawing/2014/main" id="{EBD9AB39-B0E8-410F-928C-4530368A7A98}"/>
                                  </a:ext>
                                </a:extLst>
                              </wps:cNvPr>
                              <wps:cNvSpPr/>
                              <wps:spPr>
                                <a:xfrm>
                                  <a:off x="85107" y="978424"/>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2973673" name="Rectangle: Rounded Corners 2">
                                <a:extLst>
                                  <a:ext uri="{FF2B5EF4-FFF2-40B4-BE49-F238E27FC236}">
                                    <a16:creationId xmlns:a16="http://schemas.microsoft.com/office/drawing/2014/main" id="{F5EA1412-38D3-4515-8584-3B71570C916B}"/>
                                  </a:ext>
                                </a:extLst>
                              </wps:cNvPr>
                              <wps:cNvSpPr/>
                              <wps:spPr>
                                <a:xfrm>
                                  <a:off x="445146" y="69039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2936118" name="TextBox 12">
                              <a:extLst>
                                <a:ext uri="{FF2B5EF4-FFF2-40B4-BE49-F238E27FC236}">
                                  <a16:creationId xmlns:a16="http://schemas.microsoft.com/office/drawing/2014/main" id="{F3EDE029-D3A1-41A3-A767-798996F0403D}"/>
                                </a:ext>
                              </a:extLst>
                            </wps:cNvPr>
                            <wps:cNvSpPr txBox="1"/>
                            <wps:spPr>
                              <a:xfrm>
                                <a:off x="1214991" y="851846"/>
                                <a:ext cx="3145533" cy="592792"/>
                              </a:xfrm>
                              <a:prstGeom prst="rect">
                                <a:avLst/>
                              </a:prstGeom>
                              <a:noFill/>
                            </wps:spPr>
                            <wps:txbx>
                              <w:txbxContent>
                                <w:p w14:paraId="7D5E9CD2"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التنفيذ والرقابة</w:t>
                                  </w:r>
                                </w:p>
                              </w:txbxContent>
                            </wps:txbx>
                            <wps:bodyPr wrap="square" rtlCol="0">
                              <a:noAutofit/>
                            </wps:bodyPr>
                          </wps:wsp>
                          <wps:wsp>
                            <wps:cNvPr id="219048013" name="TextBox 13">
                              <a:extLst>
                                <a:ext uri="{FF2B5EF4-FFF2-40B4-BE49-F238E27FC236}">
                                  <a16:creationId xmlns:a16="http://schemas.microsoft.com/office/drawing/2014/main" id="{815EA4C4-9E54-4849-8211-13A9DD982A53}"/>
                                </a:ext>
                              </a:extLst>
                            </wps:cNvPr>
                            <wps:cNvSpPr txBox="1"/>
                            <wps:spPr>
                              <a:xfrm>
                                <a:off x="38824" y="1180327"/>
                                <a:ext cx="767327" cy="698054"/>
                              </a:xfrm>
                              <a:prstGeom prst="rect">
                                <a:avLst/>
                              </a:prstGeom>
                              <a:noFill/>
                            </wps:spPr>
                            <wps:txbx>
                              <w:txbxContent>
                                <w:p w14:paraId="4199FB5D"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wps:txbx>
                            <wps:bodyPr wrap="square" rtlCol="0">
                              <a:noAutofit/>
                            </wps:bodyPr>
                          </wps:wsp>
                        </wpg:grpSp>
                        <wpg:grpSp>
                          <wpg:cNvPr id="1285298356" name="Group 1285298356">
                            <a:extLst>
                              <a:ext uri="{FF2B5EF4-FFF2-40B4-BE49-F238E27FC236}">
                                <a16:creationId xmlns:a16="http://schemas.microsoft.com/office/drawing/2014/main" id="{8AB8951E-FD62-442D-976C-518157A90745}"/>
                              </a:ext>
                            </a:extLst>
                          </wpg:cNvPr>
                          <wpg:cNvGrpSpPr/>
                          <wpg:grpSpPr>
                            <a:xfrm flipH="1">
                              <a:off x="3039269" y="0"/>
                              <a:ext cx="2752152" cy="658765"/>
                              <a:chOff x="3039269" y="0"/>
                              <a:chExt cx="7517635" cy="1800200"/>
                            </a:xfrm>
                          </wpg:grpSpPr>
                          <wps:wsp>
                            <wps:cNvPr id="1046619800" name="Rectangle: Rounded Corners 1046619800">
                              <a:extLst>
                                <a:ext uri="{FF2B5EF4-FFF2-40B4-BE49-F238E27FC236}">
                                  <a16:creationId xmlns:a16="http://schemas.microsoft.com/office/drawing/2014/main" id="{BDA5F085-02AC-47A1-AE7D-648CB7134893}"/>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5387261" name="Rectangle: Rounded Corners 2">
                              <a:extLst>
                                <a:ext uri="{FF2B5EF4-FFF2-40B4-BE49-F238E27FC236}">
                                  <a16:creationId xmlns:a16="http://schemas.microsoft.com/office/drawing/2014/main" id="{069BA9F3-06BF-4EA5-965B-21F2499A3460}"/>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0296965" name="TextBox 38">
                            <a:extLst>
                              <a:ext uri="{FF2B5EF4-FFF2-40B4-BE49-F238E27FC236}">
                                <a16:creationId xmlns:a16="http://schemas.microsoft.com/office/drawing/2014/main" id="{6D22A1FC-0DF6-48B2-8D46-F616317397B4}"/>
                              </a:ext>
                            </a:extLst>
                          </wps:cNvPr>
                          <wps:cNvSpPr txBox="1"/>
                          <wps:spPr>
                            <a:xfrm flipH="1">
                              <a:off x="3211816" y="76743"/>
                              <a:ext cx="1957178" cy="413308"/>
                            </a:xfrm>
                            <a:prstGeom prst="rect">
                              <a:avLst/>
                            </a:prstGeom>
                            <a:noFill/>
                          </wps:spPr>
                          <wps:txbx>
                            <w:txbxContent>
                              <w:p w14:paraId="63553F03"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التعرف على الحاجة للتغيير</w:t>
                                </w:r>
                              </w:p>
                            </w:txbxContent>
                          </wps:txbx>
                          <wps:bodyPr wrap="square" rtlCol="0">
                            <a:noAutofit/>
                          </wps:bodyPr>
                        </wps:wsp>
                        <wps:wsp>
                          <wps:cNvPr id="151714936" name="TextBox 39">
                            <a:extLst>
                              <a:ext uri="{FF2B5EF4-FFF2-40B4-BE49-F238E27FC236}">
                                <a16:creationId xmlns:a16="http://schemas.microsoft.com/office/drawing/2014/main" id="{78928C57-CD79-4A1C-BB31-DD3D83CF4CEE}"/>
                              </a:ext>
                            </a:extLst>
                          </wps:cNvPr>
                          <wps:cNvSpPr txBox="1"/>
                          <wps:spPr>
                            <a:xfrm flipH="1">
                              <a:off x="5376842" y="283609"/>
                              <a:ext cx="442287" cy="404068"/>
                            </a:xfrm>
                            <a:prstGeom prst="rect">
                              <a:avLst/>
                            </a:prstGeom>
                            <a:noFill/>
                          </wps:spPr>
                          <wps:txbx>
                            <w:txbxContent>
                              <w:p w14:paraId="56D2AE3A" w14:textId="77777777" w:rsidR="00684194" w:rsidRPr="00684194" w:rsidRDefault="00684194" w:rsidP="00684194">
                                <w:pPr>
                                  <w:bidi w:val="0"/>
                                  <w:jc w:val="center"/>
                                  <w:rPr>
                                    <w:rFonts w:ascii="Adobe Arabic" w:eastAsia="Calibri" w:hAnsi="Adobe Arabic"/>
                                    <w:color w:val="FFFFFF"/>
                                    <w:kern w:val="24"/>
                                    <w:sz w:val="40"/>
                                    <w:szCs w:val="40"/>
                                  </w:rPr>
                                </w:pPr>
                                <w:r w:rsidRPr="00684194">
                                  <w:rPr>
                                    <w:rFonts w:ascii="Adobe Arabic" w:eastAsia="Calibri" w:hAnsi="Adobe Arabic"/>
                                    <w:color w:val="FFFFFF"/>
                                    <w:kern w:val="24"/>
                                    <w:sz w:val="40"/>
                                    <w:szCs w:val="40"/>
                                    <w:rtl/>
                                  </w:rPr>
                                  <w:t>01</w:t>
                                </w:r>
                              </w:p>
                            </w:txbxContent>
                          </wps:txbx>
                          <wps:bodyPr wrap="square" rtlCol="0">
                            <a:noAutofit/>
                          </wps:bodyPr>
                        </wps:wsp>
                        <wpg:grpSp>
                          <wpg:cNvPr id="1731634088" name="Group 1731634088">
                            <a:extLst>
                              <a:ext uri="{FF2B5EF4-FFF2-40B4-BE49-F238E27FC236}">
                                <a16:creationId xmlns:a16="http://schemas.microsoft.com/office/drawing/2014/main" id="{023D541D-CA4A-4B43-92FF-E2F0DDDDAA01}"/>
                              </a:ext>
                            </a:extLst>
                          </wpg:cNvPr>
                          <wpg:cNvGrpSpPr/>
                          <wpg:grpSpPr>
                            <a:xfrm flipH="1">
                              <a:off x="3039269" y="690395"/>
                              <a:ext cx="2815032" cy="658766"/>
                              <a:chOff x="3039269" y="690395"/>
                              <a:chExt cx="4861110" cy="1138058"/>
                            </a:xfrm>
                          </wpg:grpSpPr>
                          <wpg:grpSp>
                            <wpg:cNvPr id="433087109" name="Group 433087109">
                              <a:extLst>
                                <a:ext uri="{FF2B5EF4-FFF2-40B4-BE49-F238E27FC236}">
                                  <a16:creationId xmlns:a16="http://schemas.microsoft.com/office/drawing/2014/main" id="{22924B76-AF7A-47DC-9451-91279262ABCD}"/>
                                </a:ext>
                              </a:extLst>
                            </wpg:cNvPr>
                            <wpg:cNvGrpSpPr/>
                            <wpg:grpSpPr>
                              <a:xfrm>
                                <a:off x="3147852" y="690395"/>
                                <a:ext cx="4752527" cy="1138058"/>
                                <a:chOff x="3147852" y="690395"/>
                                <a:chExt cx="7517635" cy="1800200"/>
                              </a:xfrm>
                            </wpg:grpSpPr>
                            <wps:wsp>
                              <wps:cNvPr id="1131096240" name="Rectangle: Rounded Corners 1131096240">
                                <a:extLst>
                                  <a:ext uri="{FF2B5EF4-FFF2-40B4-BE49-F238E27FC236}">
                                    <a16:creationId xmlns:a16="http://schemas.microsoft.com/office/drawing/2014/main" id="{9E9A11BD-506A-46D6-98DA-E74B8913A114}"/>
                                  </a:ext>
                                </a:extLst>
                              </wps:cNvPr>
                              <wps:cNvSpPr/>
                              <wps:spPr>
                                <a:xfrm>
                                  <a:off x="3147852" y="978427"/>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2249005" name="Rectangle: Rounded Corners 2">
                                <a:extLst>
                                  <a:ext uri="{FF2B5EF4-FFF2-40B4-BE49-F238E27FC236}">
                                    <a16:creationId xmlns:a16="http://schemas.microsoft.com/office/drawing/2014/main" id="{D5BB9908-9478-43D4-8271-C2191FFFF813}"/>
                                  </a:ext>
                                </a:extLst>
                              </wps:cNvPr>
                              <wps:cNvSpPr/>
                              <wps:spPr>
                                <a:xfrm>
                                  <a:off x="3507892" y="69039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16423860" name="TextBox 33">
                              <a:extLst>
                                <a:ext uri="{FF2B5EF4-FFF2-40B4-BE49-F238E27FC236}">
                                  <a16:creationId xmlns:a16="http://schemas.microsoft.com/office/drawing/2014/main" id="{9A98C00E-5620-4331-B084-ECFD294CC470}"/>
                                </a:ext>
                              </a:extLst>
                            </wps:cNvPr>
                            <wps:cNvSpPr txBox="1"/>
                            <wps:spPr>
                              <a:xfrm>
                                <a:off x="4325295" y="819483"/>
                                <a:ext cx="3174511" cy="698052"/>
                              </a:xfrm>
                              <a:prstGeom prst="rect">
                                <a:avLst/>
                              </a:prstGeom>
                              <a:noFill/>
                            </wps:spPr>
                            <wps:txbx>
                              <w:txbxContent>
                                <w:p w14:paraId="2DBB4CAB"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إشراك الموظفين</w:t>
                                  </w:r>
                                </w:p>
                              </w:txbxContent>
                            </wps:txbx>
                            <wps:bodyPr wrap="square" rtlCol="0">
                              <a:noAutofit/>
                            </wps:bodyPr>
                          </wps:wsp>
                          <wps:wsp>
                            <wps:cNvPr id="1969793577" name="TextBox 34">
                              <a:extLst>
                                <a:ext uri="{FF2B5EF4-FFF2-40B4-BE49-F238E27FC236}">
                                  <a16:creationId xmlns:a16="http://schemas.microsoft.com/office/drawing/2014/main" id="{21085E1F-7D6B-4DBC-A2B7-ABAAFB58A2F6}"/>
                                </a:ext>
                              </a:extLst>
                            </wps:cNvPr>
                            <wps:cNvSpPr txBox="1"/>
                            <wps:spPr>
                              <a:xfrm>
                                <a:off x="3039269" y="1130392"/>
                                <a:ext cx="820651" cy="698054"/>
                              </a:xfrm>
                              <a:prstGeom prst="rect">
                                <a:avLst/>
                              </a:prstGeom>
                              <a:noFill/>
                            </wps:spPr>
                            <wps:txbx>
                              <w:txbxContent>
                                <w:p w14:paraId="1140D08F"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wps:txbx>
                            <wps:bodyPr wrap="square" rtlCol="0">
                              <a:noAutofit/>
                            </wps:bodyPr>
                          </wps:wsp>
                        </wpg:grpSp>
                      </wpg:grpSp>
                      <pic:pic xmlns:pic="http://schemas.openxmlformats.org/drawingml/2006/picture">
                        <pic:nvPicPr>
                          <pic:cNvPr id="11231482" name="Graphic 32" descr="Target Audience with solid fill">
                            <a:extLst>
                              <a:ext uri="{FF2B5EF4-FFF2-40B4-BE49-F238E27FC236}">
                                <a16:creationId xmlns:a16="http://schemas.microsoft.com/office/drawing/2014/main" id="{9A624856-CCAF-41E2-A90A-5863FC2830BA}"/>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486704" y="712001"/>
                            <a:ext cx="457200" cy="457200"/>
                          </a:xfrm>
                          <a:prstGeom prst="rect">
                            <a:avLst/>
                          </a:prstGeom>
                        </pic:spPr>
                      </pic:pic>
                      <pic:pic xmlns:pic="http://schemas.openxmlformats.org/drawingml/2006/picture">
                        <pic:nvPicPr>
                          <pic:cNvPr id="186278482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506627" y="1417202"/>
                            <a:ext cx="438922" cy="438922"/>
                          </a:xfrm>
                          <a:prstGeom prst="rect">
                            <a:avLst/>
                          </a:prstGeom>
                        </pic:spPr>
                      </pic:pic>
                      <pic:pic xmlns:pic="http://schemas.openxmlformats.org/drawingml/2006/picture">
                        <pic:nvPicPr>
                          <pic:cNvPr id="1374550306" name="Graphic 19" descr="List with solid fill">
                            <a:extLst>
                              <a:ext uri="{FF2B5EF4-FFF2-40B4-BE49-F238E27FC236}">
                                <a16:creationId xmlns:a16="http://schemas.microsoft.com/office/drawing/2014/main" id="{42596266-1DC6-4322-9AEB-10C195228562}"/>
                              </a:ext>
                            </a:extLst>
                          </pic:cNvPr>
                          <pic:cNvPicPr>
                            <a:picLocks noChangeAspect="1"/>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549593" y="50198"/>
                            <a:ext cx="413802" cy="413802"/>
                          </a:xfrm>
                          <a:prstGeom prst="rect">
                            <a:avLst/>
                          </a:prstGeom>
                        </pic:spPr>
                      </pic:pic>
                      <pic:pic xmlns:pic="http://schemas.openxmlformats.org/drawingml/2006/picture">
                        <pic:nvPicPr>
                          <pic:cNvPr id="1023426672" name="Graphic 2" descr="Books with solid fill">
                            <a:extLst>
                              <a:ext uri="{FF2B5EF4-FFF2-40B4-BE49-F238E27FC236}">
                                <a16:creationId xmlns:a16="http://schemas.microsoft.com/office/drawing/2014/main" id="{99DE65C5-1AD0-4010-8DDC-481A6E5FECF0}"/>
                              </a:ext>
                            </a:extLst>
                          </pic:cNvPr>
                          <pic:cNvPicPr>
                            <a:picLocks noChangeAspect="1"/>
                          </pic:cNvPicPr>
                        </pic:nvPicPr>
                        <pic:blipFill>
                          <a:blip r:embed="rId166">
                            <a:extLst>
                              <a:ext uri="{28A0092B-C50C-407E-A947-70E740481C1C}">
                                <a14:useLocalDpi xmlns:a14="http://schemas.microsoft.com/office/drawing/2010/main" val="0"/>
                              </a:ext>
                              <a:ext uri="{96DAC541-7B7A-43D3-8B79-37D633B846F1}">
                                <asvg:svgBlip xmlns:asvg="http://schemas.microsoft.com/office/drawing/2016/SVG/main" r:embed="rId167"/>
                              </a:ext>
                            </a:extLst>
                          </a:blip>
                          <a:stretch>
                            <a:fillRect/>
                          </a:stretch>
                        </pic:blipFill>
                        <pic:spPr>
                          <a:xfrm>
                            <a:off x="5066986" y="98567"/>
                            <a:ext cx="398545" cy="398545"/>
                          </a:xfrm>
                          <a:prstGeom prst="rect">
                            <a:avLst/>
                          </a:prstGeom>
                        </pic:spPr>
                      </pic:pic>
                      <pic:pic xmlns:pic="http://schemas.openxmlformats.org/drawingml/2006/picture">
                        <pic:nvPicPr>
                          <pic:cNvPr id="1388154239" name="رسم 10" descr="مراجعه العميل-من اليمين لليسار">
                            <a:extLst>
                              <a:ext uri="{FF2B5EF4-FFF2-40B4-BE49-F238E27FC236}">
                                <a16:creationId xmlns:a16="http://schemas.microsoft.com/office/drawing/2014/main" id="{55CB82F9-1740-3E56-67D6-BCFD068EDC61}"/>
                              </a:ext>
                            </a:extLst>
                          </pic:cNvPr>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5002735" y="799014"/>
                            <a:ext cx="413614" cy="413614"/>
                          </a:xfrm>
                          <a:prstGeom prst="rect">
                            <a:avLst/>
                          </a:prstGeom>
                        </pic:spPr>
                      </pic:pic>
                      <pic:pic xmlns:pic="http://schemas.openxmlformats.org/drawingml/2006/picture">
                        <pic:nvPicPr>
                          <pic:cNvPr id="318149761"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4942375" y="1514531"/>
                            <a:ext cx="409722" cy="409722"/>
                          </a:xfrm>
                          <a:prstGeom prst="rect">
                            <a:avLst/>
                          </a:prstGeom>
                        </pic:spPr>
                      </pic:pic>
                    </wpg:wgp>
                  </a:graphicData>
                </a:graphic>
              </wp:inline>
            </w:drawing>
          </mc:Choice>
          <mc:Fallback>
            <w:pict>
              <v:group w14:anchorId="7F41D90E" id="Group 47" o:spid="_x0000_s1813" style="width:460.95pt;height:162.75pt;mso-position-horizontal-relative:char;mso-position-vertical-relative:line" coordsize="58543,2066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JnliN3QZa5yx&#10;HZYxJnF2NMsYkzyxG7qMNc7YDssYkzg7mmWMSZ7YDV3GGmdsh2WMSZwdzTLGJE/shi5jjTO2wzLG&#10;JM6OZhljkid2Q5exxhnbYRljEmdHs4wxyRO7octY44ztsIwxibOjWcaY5Ind0GWsccZ2WMaYxNnR&#10;LGNM8sRu6DLWOGM7LGNM4uxoljEmibA/s4wxibOjWcaYJML+zDLGJM6OZhljkgj7M8sYkzg7mmWM&#10;SSLszyxjTOLsaJYxJomwP7OMMYmzo1nGmCTC/swyxiTOjmYZY5II+zPLGJM4O5pljEki7M8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&#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">
                <v:group id="Group 623063606" o:spid="_x0000_s1814" style="position:absolute;width:58543;height:20667" coordsize="58543,20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">
                  <v:group id="Group 1481844424" o:spid="_x0000_s1815" style="position:absolute;top:14079;width:28177;height:6588" coordorigin=",14079" coordsize="4865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">
                    <v:group id="Group 1167237778" o:spid="_x0000_s1816" style="position:absolute;left:1133;top:14079;width:47525;height:11380" coordorigin="1133,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">
                      <v:roundrect id="Rectangle: Rounded Corners 2010857590" o:spid="_x0000_s1817" style="position:absolute;left:1133;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" fillcolor="#a0c9ca" stroked="f" strokeweight="1pt">
                        <v:stroke joinstyle="miter"/>
                      </v:roundrect>
                      <v:shape id="Rectangle: Rounded Corners 2" o:spid="_x0000_s1818" style="position:absolute;left:4733;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1819" type="#_x0000_t202" style="position:absolute;left:12296;top:15789;width:32215;height:6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" filled="f" stroked="f">
                      <v:textbox>
                        <w:txbxContent>
                          <w:p w14:paraId="0E28B510"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تعزيز الاستدامة</w:t>
                            </w:r>
                          </w:p>
                        </w:txbxContent>
                      </v:textbox>
                    </v:shape>
                    <v:shape id="TextBox 19" o:spid="_x0000_s1820" type="#_x0000_t202" style="position:absolute;top:18481;width:8206;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" filled="f" stroked="f">
                      <v:textbox>
                        <w:txbxContent>
                          <w:p w14:paraId="6698BB41"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v:textbox>
                    </v:shape>
                  </v:group>
                  <v:group id="Group 550487220" o:spid="_x0000_s1821" style="position:absolute;left:30392;top:14079;width:28151;height:6587;flip:x" coordorigin="30392,14079"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">
                    <v:group id="Group 1075976125" o:spid="_x0000_s1822" style="position:absolute;left:31478;top:14079;width:47525;height:11380" coordorigin="31478,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">
                      <v:roundrect id="Rectangle: Rounded Corners 1772322080" o:spid="_x0000_s1823" style="position:absolute;left:31478;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" fillcolor="#a0c9ca" stroked="f" strokeweight="1pt">
                        <v:stroke joinstyle="miter"/>
                      </v:roundrect>
                      <v:shape id="Rectangle: Rounded Corners 2" o:spid="_x0000_s1824" style="position:absolute;left:35078;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28" o:spid="_x0000_s1825" type="#_x0000_t202" style="position:absolute;left:41002;top:15746;width:35165;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" filled="f" stroked="f">
                      <v:textbox>
                        <w:txbxContent>
                          <w:p w14:paraId="276B201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إدارة المقاومة للتغيير</w:t>
                            </w:r>
                          </w:p>
                        </w:txbxContent>
                      </v:textbox>
                    </v:shape>
                    <v:shape id="TextBox 29" o:spid="_x0000_s1826" type="#_x0000_t202" style="position:absolute;left:30392;top:18475;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" filled="f" stroked="f">
                      <v:textbox>
                        <w:txbxContent>
                          <w:p w14:paraId="69E9A2DE" w14:textId="77777777" w:rsidR="00684194" w:rsidRDefault="00684194" w:rsidP="00684194">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v:textbox>
                    </v:shape>
                  </v:group>
                  <v:group id="Group 703991217" o:spid="_x0000_s1827" style="position:absolute;left:68;width:28109;height:6590" coordorigin="68"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">
                    <v:group id="Group 908971258" o:spid="_x0000_s1828" style="position:absolute;left:1083;width:47525;height:11380" coordorigin="108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">
                      <v:roundrect id="Rectangle: Rounded Corners 1986423567" o:spid="_x0000_s1829" style="position:absolute;left:1083;top:2880;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" fillcolor="#a0c9ca" stroked="f" strokeweight="1pt">
                        <v:stroke joinstyle="miter"/>
                      </v:roundrect>
                      <v:shape id="Rectangle: Rounded Corners 2" o:spid="_x0000_s1830" style="position:absolute;left:468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831" type="#_x0000_t202" style="position:absolute;left:14151;top:387;width:28405;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" filled="f" stroked="f">
                      <v:textbox>
                        <w:txbxContent>
                          <w:p w14:paraId="5C1E62DE"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التخطيط للتغيير</w:t>
                            </w:r>
                          </w:p>
                        </w:txbxContent>
                      </v:textbox>
                    </v:shape>
                    <v:shape id="TextBox 8" o:spid="_x0000_s1832" type="#_x0000_t202" style="position:absolute;left:68;top:4404;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" filled="f" stroked="f">
                      <v:textbox>
                        <w:txbxContent>
                          <w:p w14:paraId="337825DC"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v:textbox>
                    </v:shape>
                  </v:group>
                  <v:group id="Group 1381379776" o:spid="_x0000_s1833" style="position:absolute;left:388;top:6903;width:27789;height:6877" coordorigin="388,6903" coordsize="47988,1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">
                    <v:group id="Group 1062574820" o:spid="_x0000_s1834" style="position:absolute;left:851;top:6903;width:47525;height:11381" coordorigin="851,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">
                      <v:roundrect id="Rectangle: Rounded Corners 484249226" o:spid="_x0000_s1835" style="position:absolute;left:851;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" fillcolor="#a0c9ca" stroked="f" strokeweight="1pt">
                        <v:stroke joinstyle="miter"/>
                      </v:roundrect>
                      <v:shape id="Rectangle: Rounded Corners 2" o:spid="_x0000_s1836" style="position:absolute;left:4451;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2" o:spid="_x0000_s1837" type="#_x0000_t202" style="position:absolute;left:12149;top:8518;width:31456;height:5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" filled="f" stroked="f">
                      <v:textbox>
                        <w:txbxContent>
                          <w:p w14:paraId="7D5E9CD2"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التنفيذ والرقابة</w:t>
                            </w:r>
                          </w:p>
                        </w:txbxContent>
                      </v:textbox>
                    </v:shape>
                    <v:shape id="TextBox 13" o:spid="_x0000_s1838" type="#_x0000_t202" style="position:absolute;left:388;top:11803;width:7673;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" filled="f" stroked="f">
                      <v:textbox>
                        <w:txbxContent>
                          <w:p w14:paraId="4199FB5D"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v:textbox>
                    </v:shape>
                  </v:group>
                  <v:group id="Group 1285298356" o:spid="_x0000_s1839" style="position:absolute;left:30392;width:27522;height:6587;flip:x" coordorigin="30392"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">
                    <v:roundrect id="Rectangle: Rounded Corners 1046619800" o:spid="_x0000_s1840" style="position:absolute;left:30392;top:2880;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" fillcolor="#a0c9ca" stroked="f" strokeweight="1pt">
                      <v:stroke joinstyle="miter"/>
                    </v:roundrect>
                    <v:shape id="Rectangle: Rounded Corners 2" o:spid="_x0000_s1841" style="position:absolute;left:3399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1842" type="#_x0000_t202" style="position:absolute;left:32118;top:767;width:19571;height:413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" filled="f" stroked="f">
                    <v:textbox>
                      <w:txbxContent>
                        <w:p w14:paraId="63553F03" w14:textId="77777777" w:rsidR="00684194" w:rsidRDefault="00684194" w:rsidP="00684194">
                          <w:pPr>
                            <w:bidi w:val="0"/>
                            <w:jc w:val="center"/>
                            <w:rPr>
                              <w:rFonts w:hAnsi="Adobe Arabic" w:cs="Adobe Arabic"/>
                              <w:b/>
                              <w:bCs/>
                              <w:kern w:val="24"/>
                              <w:sz w:val="36"/>
                              <w:szCs w:val="36"/>
                            </w:rPr>
                          </w:pPr>
                          <w:r>
                            <w:rPr>
                              <w:rFonts w:hAnsi="Adobe Arabic" w:cs="Adobe Arabic"/>
                              <w:b/>
                              <w:bCs/>
                              <w:kern w:val="24"/>
                              <w:sz w:val="36"/>
                              <w:szCs w:val="36"/>
                              <w:rtl/>
                            </w:rPr>
                            <w:t>التعرف على الحاجة للتغيير</w:t>
                          </w:r>
                        </w:p>
                      </w:txbxContent>
                    </v:textbox>
                  </v:shape>
                  <v:shape id="TextBox 39" o:spid="_x0000_s1843" type="#_x0000_t202" style="position:absolute;left:53768;top:2836;width:4423;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" filled="f" stroked="f">
                    <v:textbox>
                      <w:txbxContent>
                        <w:p w14:paraId="56D2AE3A" w14:textId="77777777" w:rsidR="00684194" w:rsidRPr="00684194" w:rsidRDefault="00684194" w:rsidP="00684194">
                          <w:pPr>
                            <w:bidi w:val="0"/>
                            <w:jc w:val="center"/>
                            <w:rPr>
                              <w:rFonts w:ascii="Adobe Arabic" w:eastAsia="Calibri" w:hAnsi="Adobe Arabic"/>
                              <w:color w:val="FFFFFF"/>
                              <w:kern w:val="24"/>
                              <w:sz w:val="40"/>
                              <w:szCs w:val="40"/>
                            </w:rPr>
                          </w:pPr>
                          <w:r w:rsidRPr="00684194">
                            <w:rPr>
                              <w:rFonts w:ascii="Adobe Arabic" w:eastAsia="Calibri" w:hAnsi="Adobe Arabic"/>
                              <w:color w:val="FFFFFF"/>
                              <w:kern w:val="24"/>
                              <w:sz w:val="40"/>
                              <w:szCs w:val="40"/>
                              <w:rtl/>
                            </w:rPr>
                            <w:t>01</w:t>
                          </w:r>
                        </w:p>
                      </w:txbxContent>
                    </v:textbox>
                  </v:shape>
                  <v:group id="Group 1731634088" o:spid="_x0000_s1844" style="position:absolute;left:30392;top:6903;width:28151;height:6588;flip:x" coordorigin="30392,6903"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">
                    <v:group id="Group 433087109" o:spid="_x0000_s1845" style="position:absolute;left:31478;top:6903;width:47525;height:11381" coordorigin="31478,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">
                      <v:roundrect id="Rectangle: Rounded Corners 1131096240" o:spid="_x0000_s1846" style="position:absolute;left:31478;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" fillcolor="#a0c9ca" stroked="f" strokeweight="1pt">
                        <v:stroke joinstyle="miter"/>
                      </v:roundrect>
                      <v:shape id="Rectangle: Rounded Corners 2" o:spid="_x0000_s1847" style="position:absolute;left:35078;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1848" type="#_x0000_t202" style="position:absolute;left:43252;top:8194;width:31746;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" filled="f" stroked="f">
                      <v:textbox>
                        <w:txbxContent>
                          <w:p w14:paraId="2DBB4CAB" w14:textId="77777777" w:rsidR="00684194" w:rsidRDefault="00684194" w:rsidP="00684194">
                            <w:pPr>
                              <w:jc w:val="center"/>
                              <w:rPr>
                                <w:rFonts w:hAnsi="Adobe Arabic" w:cs="Adobe Arabic"/>
                                <w:b/>
                                <w:bCs/>
                                <w:kern w:val="24"/>
                                <w:sz w:val="36"/>
                                <w:szCs w:val="36"/>
                              </w:rPr>
                            </w:pPr>
                            <w:r>
                              <w:rPr>
                                <w:rFonts w:hAnsi="Adobe Arabic" w:cs="Adobe Arabic"/>
                                <w:b/>
                                <w:bCs/>
                                <w:kern w:val="24"/>
                                <w:sz w:val="36"/>
                                <w:szCs w:val="36"/>
                                <w:rtl/>
                              </w:rPr>
                              <w:t>إشراك الموظفين</w:t>
                            </w:r>
                          </w:p>
                        </w:txbxContent>
                      </v:textbox>
                    </v:shape>
                    <v:shape id="TextBox 34" o:spid="_x0000_s1849" type="#_x0000_t202" style="position:absolute;left:30392;top:11303;width:820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" filled="f" stroked="f">
                      <v:textbox>
                        <w:txbxContent>
                          <w:p w14:paraId="1140D08F" w14:textId="77777777" w:rsidR="00684194" w:rsidRDefault="00684194" w:rsidP="00684194">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v:textbox>
                    </v:shape>
                  </v:group>
                </v:group>
                <v:shape id="Graphic 32" o:spid="_x0000_s1850" type="#_x0000_t75" alt="Target Audience with solid fill" style="position:absolute;left:4867;top:7120;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">
                  <v:imagedata r:id="rId168" o:title="Target Audience with solid fill"/>
                </v:shape>
                <v:shape id="Graphic 21" o:spid="_x0000_s1851" type="#_x0000_t75" alt="Group brainstorm with solid fill" style="position:absolute;left:5066;top:14172;width:4389;height: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">
                  <v:imagedata r:id="rId77" o:title="Group brainstorm with solid fill"/>
                </v:shape>
                <v:shape id="Graphic 19" o:spid="_x0000_s1852" type="#_x0000_t75" alt="List with solid fill" style="position:absolute;left:5495;top:501;width:4138;height:4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">
                  <v:imagedata r:id="rId169" o:title="List with solid fill"/>
                </v:shape>
                <v:shape id="Graphic 2" o:spid="_x0000_s1853" type="#_x0000_t75" alt="Books with solid fill" style="position:absolute;left:50669;top:985;width:3986;height:3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">
                  <v:imagedata r:id="rId170" o:title="Books with solid fill"/>
                </v:shape>
                <v:shape id="رسم 10" o:spid="_x0000_s1854" type="#_x0000_t75" alt="مراجعه العميل-من اليمين لليسار" style="position:absolute;left:50027;top:7990;width:4136;height:4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">
                  <v:imagedata r:id="rId119" o:title="مراجعه العميل-من اليمين لليسار"/>
                </v:shape>
                <v:shape id="Graphic 14" o:spid="_x0000_s1855" type="#_x0000_t75" alt="Business Growth with solid fill" style="position:absolute;left:49423;top:15145;width:4097;height: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">
                  <v:imagedata r:id="rId120" o:title="Business Growth with solid fill"/>
                </v:shape>
                <w10:anchorlock/>
              </v:group>
            </w:pict>
          </mc:Fallback>
        </mc:AlternateContent>
      </w:r>
    </w:p>
    <w:p w14:paraId="1CCE823F" w14:textId="722F8048"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التعرف على الحاجة للتغيير:</w:t>
      </w:r>
      <w:r w:rsidRPr="00684194">
        <w:rPr>
          <w:rFonts w:ascii="Sakkal Majalla" w:hAnsi="Sakkal Majalla" w:cs="Sakkal Majalla"/>
          <w:color w:val="168489"/>
          <w:sz w:val="34"/>
          <w:szCs w:val="34"/>
          <w:rtl/>
        </w:rPr>
        <w:t xml:space="preserve"> </w:t>
      </w:r>
      <w:r w:rsidRPr="0002554C">
        <w:rPr>
          <w:rFonts w:ascii="Sakkal Majalla" w:hAnsi="Sakkal Majalla" w:cs="Sakkal Majalla"/>
          <w:sz w:val="34"/>
          <w:szCs w:val="34"/>
          <w:rtl/>
        </w:rPr>
        <w:t>تحديد التغييرات المطلوبة في الأهداف، الاستراتيجيات، الهياكل التنظيمية، الموارد البشرية، العمليات، التكنولوجيا وغيرها.</w:t>
      </w:r>
    </w:p>
    <w:p w14:paraId="4F08F708" w14:textId="50BDCE81"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التخطيط للتغيير:</w:t>
      </w:r>
      <w:r w:rsidRPr="0002554C">
        <w:rPr>
          <w:rFonts w:ascii="Sakkal Majalla" w:hAnsi="Sakkal Majalla" w:cs="Sakkal Majalla"/>
          <w:sz w:val="34"/>
          <w:szCs w:val="34"/>
          <w:rtl/>
        </w:rPr>
        <w:t xml:space="preserve"> وضع خطة شاملة للتغيير تحدد الأهداف، الجداول الزمنية، المسؤوليات والموارد اللازمة.</w:t>
      </w:r>
    </w:p>
    <w:p w14:paraId="7C6D852A" w14:textId="4C002F11" w:rsidR="0002554C" w:rsidRPr="0002554C" w:rsidRDefault="0002554C" w:rsidP="002467E8">
      <w:pPr>
        <w:pStyle w:val="a5"/>
        <w:numPr>
          <w:ilvl w:val="0"/>
          <w:numId w:val="15"/>
        </w:numPr>
        <w:jc w:val="both"/>
        <w:rPr>
          <w:rFonts w:ascii="Sakkal Majalla" w:hAnsi="Sakkal Majalla" w:cs="Sakkal Majalla"/>
          <w:sz w:val="34"/>
          <w:szCs w:val="34"/>
        </w:rPr>
      </w:pPr>
      <w:r>
        <w:t>إشراك الموظفين: تشجيع مشاركة الموظفين في عملية التغيير من خلال التواصل المستمر وبناء الدعم و</w:t>
      </w:r>
      <w:hyperlink r:id="rId305">
        <w:r>
          <w:rPr>
            <w:color w:val="0000FF"/>
            <w:u w:val="single"/>
          </w:rPr>
          <w:t>القيادة</w:t>
        </w:r>
      </w:hyperlink>
      <w:r>
        <w:t xml:space="preserve"> الفعالة.</w:t>
      </w:r>
    </w:p>
    <w:p w14:paraId="164BCE5F" w14:textId="4338FDD6"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 xml:space="preserve">التنفيذ والرقابة: </w:t>
      </w:r>
      <w:r w:rsidRPr="0002554C">
        <w:rPr>
          <w:rFonts w:ascii="Sakkal Majalla" w:hAnsi="Sakkal Majalla" w:cs="Sakkal Majalla"/>
          <w:sz w:val="34"/>
          <w:szCs w:val="34"/>
          <w:rtl/>
        </w:rPr>
        <w:t>تنفيذ الخطة بشكل فعال مع المراقبة المستمرة والتعديل عند الحاجة.</w:t>
      </w:r>
    </w:p>
    <w:p w14:paraId="225D3B0D" w14:textId="34C448ED" w:rsidR="0002554C" w:rsidRPr="0002554C"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إدارة المقاومة للتغيير:</w:t>
      </w:r>
      <w:r w:rsidRPr="0002554C">
        <w:rPr>
          <w:rFonts w:ascii="Sakkal Majalla" w:hAnsi="Sakkal Majalla" w:cs="Sakkal Majalla"/>
          <w:sz w:val="34"/>
          <w:szCs w:val="34"/>
          <w:rtl/>
        </w:rPr>
        <w:t xml:space="preserve"> التعامل مع المخاوف والمعارضة للتغيير من خلال التوعية والتدريب والتحفيز.</w:t>
      </w:r>
    </w:p>
    <w:p w14:paraId="75AC9F12" w14:textId="5BA9028A" w:rsidR="0002554C" w:rsidRPr="00684194" w:rsidRDefault="0002554C" w:rsidP="002467E8">
      <w:pPr>
        <w:pStyle w:val="a5"/>
        <w:numPr>
          <w:ilvl w:val="0"/>
          <w:numId w:val="15"/>
        </w:numPr>
        <w:jc w:val="both"/>
        <w:rPr>
          <w:rFonts w:ascii="Sakkal Majalla" w:hAnsi="Sakkal Majalla" w:cs="Sakkal Majalla"/>
          <w:sz w:val="34"/>
          <w:szCs w:val="34"/>
        </w:rPr>
      </w:pPr>
      <w:r w:rsidRPr="00684194">
        <w:rPr>
          <w:rFonts w:ascii="Sakkal Majalla" w:hAnsi="Sakkal Majalla" w:cs="Sakkal Majalla"/>
          <w:b/>
          <w:bCs/>
          <w:color w:val="168489"/>
          <w:sz w:val="34"/>
          <w:szCs w:val="34"/>
          <w:rtl/>
        </w:rPr>
        <w:t>تعزيز الاستدامة:</w:t>
      </w:r>
      <w:r w:rsidRPr="0002554C">
        <w:rPr>
          <w:rFonts w:ascii="Sakkal Majalla" w:hAnsi="Sakkal Majalla" w:cs="Sakkal Majalla"/>
          <w:sz w:val="34"/>
          <w:szCs w:val="34"/>
          <w:rtl/>
        </w:rPr>
        <w:t xml:space="preserve"> ضمان استمرار التغييرات المطلوبة على المدى الطويل من خلال تطوير ثقافة داعمة للتغيير.</w:t>
      </w:r>
    </w:p>
    <w:p w14:paraId="7A5F5D76" w14:textId="77777777" w:rsidR="0002554C" w:rsidRDefault="0002554C" w:rsidP="00684194">
      <w:pPr>
        <w:rPr>
          <w:color w:val="168489"/>
          <w:rtl/>
        </w:rPr>
      </w:pPr>
      <w:r w:rsidRPr="00684194">
        <w:rPr>
          <w:rFonts w:hint="cs"/>
          <w:color w:val="168489"/>
          <w:rtl/>
        </w:rPr>
        <w:lastRenderedPageBreak/>
        <w:t>و</w:t>
      </w:r>
      <w:r w:rsidRPr="00684194">
        <w:rPr>
          <w:color w:val="168489"/>
          <w:rtl/>
        </w:rPr>
        <w:t>تلعب إدارة التغيير دورا</w:t>
      </w:r>
      <w:r w:rsidRPr="00684194">
        <w:rPr>
          <w:rFonts w:hint="cs"/>
          <w:color w:val="168489"/>
          <w:rtl/>
        </w:rPr>
        <w:t>ً</w:t>
      </w:r>
      <w:r w:rsidRPr="00684194">
        <w:rPr>
          <w:color w:val="168489"/>
          <w:rtl/>
        </w:rPr>
        <w:t xml:space="preserve"> حيويا</w:t>
      </w:r>
      <w:r w:rsidRPr="00684194">
        <w:rPr>
          <w:rFonts w:hint="cs"/>
          <w:color w:val="168489"/>
          <w:rtl/>
        </w:rPr>
        <w:t>ً</w:t>
      </w:r>
      <w:r w:rsidRPr="00684194">
        <w:rPr>
          <w:color w:val="168489"/>
          <w:rtl/>
        </w:rPr>
        <w:t xml:space="preserve"> في تحقيق الاستدامة للمنظمات، وذلك لعدة أسباب:</w:t>
      </w:r>
    </w:p>
    <w:p w14:paraId="338B3DED" w14:textId="38F00576" w:rsidR="00684194" w:rsidRPr="00684194" w:rsidRDefault="00684194" w:rsidP="00684194">
      <w:pPr>
        <w:rPr>
          <w:color w:val="168489"/>
        </w:rPr>
      </w:pPr>
      <w:r w:rsidRPr="002A078C">
        <w:rPr>
          <w:rFonts w:ascii="Sakkal Majalla" w:hAnsi="Sakkal Majalla"/>
          <w:noProof/>
          <w:sz w:val="34"/>
          <w:lang w:bidi="ar-EG"/>
        </w:rPr>
        <mc:AlternateContent>
          <mc:Choice Requires="wpg">
            <w:drawing>
              <wp:inline distT="0" distB="0" distL="0" distR="0" wp14:anchorId="6B0E5CB3" wp14:editId="659E227E">
                <wp:extent cx="5731510" cy="891540"/>
                <wp:effectExtent l="0" t="0" r="2540" b="22860"/>
                <wp:docPr id="489294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68545237" name="مجموعة 47"/>
                        <wpg:cNvGrpSpPr/>
                        <wpg:grpSpPr>
                          <a:xfrm>
                            <a:off x="0" y="0"/>
                            <a:ext cx="5731510" cy="895351"/>
                            <a:chOff x="0" y="0"/>
                            <a:chExt cx="5878196" cy="918845"/>
                          </a:xfrm>
                        </wpg:grpSpPr>
                        <wpg:grpSp>
                          <wpg:cNvPr id="1313529910" name="مجموعة 48"/>
                          <wpg:cNvGrpSpPr/>
                          <wpg:grpSpPr>
                            <a:xfrm>
                              <a:off x="0" y="0"/>
                              <a:ext cx="5878196" cy="918845"/>
                              <a:chOff x="0" y="0"/>
                              <a:chExt cx="6240348" cy="919070"/>
                            </a:xfrm>
                          </wpg:grpSpPr>
                          <wpg:grpSp>
                            <wpg:cNvPr id="1925375992" name="مجموعة 49"/>
                            <wpg:cNvGrpSpPr/>
                            <wpg:grpSpPr>
                              <a:xfrm>
                                <a:off x="0" y="169208"/>
                                <a:ext cx="5433072" cy="580613"/>
                                <a:chOff x="0" y="169208"/>
                                <a:chExt cx="5433072" cy="580613"/>
                              </a:xfrm>
                            </wpg:grpSpPr>
                            <wps:wsp>
                              <wps:cNvPr id="11078846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1013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50072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6225361" name="مربع نص 41"/>
                          <wps:cNvSpPr txBox="1"/>
                          <wps:spPr>
                            <a:xfrm>
                              <a:off x="204466" y="257055"/>
                              <a:ext cx="4615440" cy="389397"/>
                            </a:xfrm>
                            <a:prstGeom prst="rect">
                              <a:avLst/>
                            </a:prstGeom>
                            <a:noFill/>
                          </wps:spPr>
                          <wps:txbx>
                            <w:txbxContent>
                              <w:p w14:paraId="7FD37A7F" w14:textId="03B6EA5F"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المواءمة مع البيئة المتغيرة:</w:t>
                                </w:r>
                              </w:p>
                            </w:txbxContent>
                          </wps:txbx>
                          <wps:bodyPr wrap="square" rtlCol="1">
                            <a:spAutoFit/>
                          </wps:bodyPr>
                        </wps:wsp>
                      </wpg:grpSp>
                      <pic:pic xmlns:pic="http://schemas.openxmlformats.org/drawingml/2006/picture">
                        <pic:nvPicPr>
                          <pic:cNvPr id="2060921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E5CB3" id="_x0000_s18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xe/aq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8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">
                  <v:group id="مجموعة 48" o:spid="_x0000_s18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">
                    <v:group id="مجموعة 49" o:spid="_x0000_s18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">
                      <v:shape id="شكل حر 50" o:spid="_x0000_s18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" fillcolor="#a5a5a5 [2092]" stroked="f" strokeweight="1pt">
                        <v:stroke joinstyle="miter"/>
                      </v:roundrect>
                    </v:group>
                    <v:oval id="شكل بيضاوي 52" o:spid="_x0000_s18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" filled="f" strokecolor="#168489" strokeweight="1pt">
                      <v:stroke joinstyle="miter"/>
                    </v:oval>
                  </v:group>
                  <v:shape id="مربع نص 41" o:spid="_x0000_s186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" filled="f" stroked="f">
                    <v:textbox style="mso-fit-shape-to-text:t">
                      <w:txbxContent>
                        <w:p w14:paraId="7FD37A7F" w14:textId="03B6EA5F"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المواءمة مع البيئة المتغيرة:</w:t>
                          </w:r>
                        </w:p>
                      </w:txbxContent>
                    </v:textbox>
                  </v:shape>
                </v:group>
                <v:shape id="صورة 54" o:spid="_x0000_s18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">
                  <v:imagedata r:id="rId79" o:title=""/>
                </v:shape>
                <w10:anchorlock/>
              </v:group>
            </w:pict>
          </mc:Fallback>
        </mc:AlternateContent>
      </w:r>
    </w:p>
    <w:p w14:paraId="625C206C" w14:textId="6FCC6C14"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التغيرات السياسية، الاقتصادية، التكنولوجية والاجتماعية تفرض على المنظمات الحاجة إلى التكيف بشكل مستمر.</w:t>
      </w:r>
    </w:p>
    <w:p w14:paraId="0354C061" w14:textId="13310885"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تساعد المنظمات على الاستجابة بشكل فعال لهذه التغييرات البيئية.</w:t>
      </w:r>
    </w:p>
    <w:p w14:paraId="6565075A" w14:textId="3661ABD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5C0A0CC1" wp14:editId="46F2149B">
                <wp:extent cx="5731510" cy="891540"/>
                <wp:effectExtent l="0" t="0" r="2540" b="22860"/>
                <wp:docPr id="15290622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598707" name="مجموعة 47"/>
                        <wpg:cNvGrpSpPr/>
                        <wpg:grpSpPr>
                          <a:xfrm>
                            <a:off x="0" y="0"/>
                            <a:ext cx="5731510" cy="895351"/>
                            <a:chOff x="0" y="0"/>
                            <a:chExt cx="5878196" cy="918845"/>
                          </a:xfrm>
                        </wpg:grpSpPr>
                        <wpg:grpSp>
                          <wpg:cNvPr id="1238492180" name="مجموعة 48"/>
                          <wpg:cNvGrpSpPr/>
                          <wpg:grpSpPr>
                            <a:xfrm>
                              <a:off x="0" y="0"/>
                              <a:ext cx="5878196" cy="918845"/>
                              <a:chOff x="0" y="0"/>
                              <a:chExt cx="6240348" cy="919070"/>
                            </a:xfrm>
                          </wpg:grpSpPr>
                          <wpg:grpSp>
                            <wpg:cNvPr id="204063525" name="مجموعة 49"/>
                            <wpg:cNvGrpSpPr/>
                            <wpg:grpSpPr>
                              <a:xfrm>
                                <a:off x="0" y="169208"/>
                                <a:ext cx="5433072" cy="580613"/>
                                <a:chOff x="0" y="169208"/>
                                <a:chExt cx="5433072" cy="580613"/>
                              </a:xfrm>
                            </wpg:grpSpPr>
                            <wps:wsp>
                              <wps:cNvPr id="9013529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95672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128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749329" name="مربع نص 41"/>
                          <wps:cNvSpPr txBox="1"/>
                          <wps:spPr>
                            <a:xfrm>
                              <a:off x="204466" y="257055"/>
                              <a:ext cx="4615801" cy="387740"/>
                            </a:xfrm>
                            <a:prstGeom prst="rect">
                              <a:avLst/>
                            </a:prstGeom>
                            <a:noFill/>
                          </wps:spPr>
                          <wps:txbx>
                            <w:txbxContent>
                              <w:p w14:paraId="7E9E2651" w14:textId="2BB2BDF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والتطوير:</w:t>
                                </w:r>
                              </w:p>
                            </w:txbxContent>
                          </wps:txbx>
                          <wps:bodyPr wrap="square" rtlCol="1">
                            <a:spAutoFit/>
                          </wps:bodyPr>
                        </wps:wsp>
                      </wpg:grpSp>
                      <pic:pic xmlns:pic="http://schemas.openxmlformats.org/drawingml/2006/picture">
                        <pic:nvPicPr>
                          <pic:cNvPr id="17521122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0A0CC1" id="_x0000_s18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8j+cpAcAAPc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5vI/nKQHAAD3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18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">
                  <v:group id="مجموعة 48" o:spid="_x0000_s18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">
                    <v:group id="مجموعة 49" o:spid="_x0000_s18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">
                      <v:shape id="شكل حر 50" o:spid="_x0000_s18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" fillcolor="#a5a5a5 [2092]" stroked="f" strokeweight="1pt">
                        <v:stroke joinstyle="miter"/>
                      </v:roundrect>
                    </v:group>
                    <v:oval id="شكل بيضاوي 52" o:spid="_x0000_s18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" filled="f" strokecolor="#168489" strokeweight="1pt">
                      <v:stroke joinstyle="miter"/>
                    </v:oval>
                  </v:group>
                  <v:shape id="مربع نص 41" o:spid="_x0000_s18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" filled="f" stroked="f">
                    <v:textbox style="mso-fit-shape-to-text:t">
                      <w:txbxContent>
                        <w:p w14:paraId="7E9E2651" w14:textId="2BB2BDF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والتطوير:</w:t>
                          </w:r>
                        </w:p>
                      </w:txbxContent>
                    </v:textbox>
                  </v:shape>
                </v:group>
                <v:shape id="صورة 54" o:spid="_x0000_s18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">
                  <v:imagedata r:id="rId79" o:title=""/>
                </v:shape>
                <w10:anchorlock/>
              </v:group>
            </w:pict>
          </mc:Fallback>
        </mc:AlternateContent>
      </w:r>
    </w:p>
    <w:p w14:paraId="4B49E709" w14:textId="0A392396"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تشجع ثقافة التحسين المستمر والابتكار داخل المنظمة.</w:t>
      </w:r>
    </w:p>
    <w:p w14:paraId="6D311869" w14:textId="0218B2B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يساعد على تطوير المنتجات والعمليات بما يتناسب مع احتياجات السوق والعملاء.</w:t>
      </w:r>
    </w:p>
    <w:p w14:paraId="0F8273AD" w14:textId="3A6D1FE4"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76D395C" wp14:editId="1A7E3141">
                <wp:extent cx="5731510" cy="891540"/>
                <wp:effectExtent l="0" t="0" r="2540" b="22860"/>
                <wp:docPr id="15143828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8391832" name="مجموعة 47"/>
                        <wpg:cNvGrpSpPr/>
                        <wpg:grpSpPr>
                          <a:xfrm>
                            <a:off x="0" y="0"/>
                            <a:ext cx="5731510" cy="895351"/>
                            <a:chOff x="0" y="0"/>
                            <a:chExt cx="5878196" cy="918845"/>
                          </a:xfrm>
                        </wpg:grpSpPr>
                        <wpg:grpSp>
                          <wpg:cNvPr id="1654345310" name="مجموعة 48"/>
                          <wpg:cNvGrpSpPr/>
                          <wpg:grpSpPr>
                            <a:xfrm>
                              <a:off x="0" y="0"/>
                              <a:ext cx="5878196" cy="918845"/>
                              <a:chOff x="0" y="0"/>
                              <a:chExt cx="6240348" cy="919070"/>
                            </a:xfrm>
                          </wpg:grpSpPr>
                          <wpg:grpSp>
                            <wpg:cNvPr id="995802354" name="مجموعة 49"/>
                            <wpg:cNvGrpSpPr/>
                            <wpg:grpSpPr>
                              <a:xfrm>
                                <a:off x="0" y="169208"/>
                                <a:ext cx="5433072" cy="580613"/>
                                <a:chOff x="0" y="169208"/>
                                <a:chExt cx="5433072" cy="580613"/>
                              </a:xfrm>
                            </wpg:grpSpPr>
                            <wps:wsp>
                              <wps:cNvPr id="6495377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56177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762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0368612" name="مربع نص 41"/>
                          <wps:cNvSpPr txBox="1"/>
                          <wps:spPr>
                            <a:xfrm>
                              <a:off x="204466" y="257055"/>
                              <a:ext cx="4615801" cy="387740"/>
                            </a:xfrm>
                            <a:prstGeom prst="rect">
                              <a:avLst/>
                            </a:prstGeom>
                            <a:noFill/>
                          </wps:spPr>
                          <wps:txbx>
                            <w:txbxContent>
                              <w:p w14:paraId="500D4843" w14:textId="1DE888E0"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تحقيق الكفاءة التشغيلية:</w:t>
                                </w:r>
                              </w:p>
                            </w:txbxContent>
                          </wps:txbx>
                          <wps:bodyPr wrap="square" rtlCol="1">
                            <a:spAutoFit/>
                          </wps:bodyPr>
                        </wps:wsp>
                      </wpg:grpSp>
                      <pic:pic xmlns:pic="http://schemas.openxmlformats.org/drawingml/2006/picture">
                        <pic:nvPicPr>
                          <pic:cNvPr id="34078419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6D395C" id="_x0000_s18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eircRowcAAPg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18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">
                  <v:group id="مجموعة 48" o:spid="_x0000_s18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">
                    <v:group id="مجموعة 49" o:spid="_x0000_s18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">
                      <v:shape id="شكل حر 50" o:spid="_x0000_s18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" fillcolor="#a5a5a5 [2092]" stroked="f" strokeweight="1pt">
                        <v:stroke joinstyle="miter"/>
                      </v:roundrect>
                    </v:group>
                    <v:oval id="شكل بيضاوي 52" o:spid="_x0000_s18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" filled="f" strokecolor="#168489" strokeweight="1pt">
                      <v:stroke joinstyle="miter"/>
                    </v:oval>
                  </v:group>
                  <v:shape id="مربع نص 41" o:spid="_x0000_s18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" filled="f" stroked="f">
                    <v:textbox style="mso-fit-shape-to-text:t">
                      <w:txbxContent>
                        <w:p w14:paraId="500D4843" w14:textId="1DE888E0"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تحقيق الكفاءة التشغيلية:</w:t>
                          </w:r>
                        </w:p>
                      </w:txbxContent>
                    </v:textbox>
                  </v:shape>
                </v:group>
                <v:shape id="صورة 54" o:spid="_x0000_s18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">
                  <v:imagedata r:id="rId79" o:title=""/>
                </v:shape>
                <w10:anchorlock/>
              </v:group>
            </w:pict>
          </mc:Fallback>
        </mc:AlternateContent>
      </w:r>
    </w:p>
    <w:p w14:paraId="7E1AA27A" w14:textId="470E3FC8"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إعادة الهيكلة والتحسينات التشغيلية الناتجة عن إدارة التغيير تؤدي إلى زيادة الإنتاجية والجودة.</w:t>
      </w:r>
    </w:p>
    <w:p w14:paraId="5ED80B4B" w14:textId="2686280A"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يعزز من قدرة المنظمة على البقاء والنمو على المدى الطويل.</w:t>
      </w:r>
    </w:p>
    <w:p w14:paraId="21362885" w14:textId="7CBA2AE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D0CA71A" wp14:editId="4A1AFBD8">
                <wp:extent cx="5731510" cy="891540"/>
                <wp:effectExtent l="0" t="0" r="2540" b="22860"/>
                <wp:docPr id="18628177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43190673" name="مجموعة 47"/>
                        <wpg:cNvGrpSpPr/>
                        <wpg:grpSpPr>
                          <a:xfrm>
                            <a:off x="0" y="0"/>
                            <a:ext cx="5731510" cy="895351"/>
                            <a:chOff x="0" y="0"/>
                            <a:chExt cx="5878196" cy="918845"/>
                          </a:xfrm>
                        </wpg:grpSpPr>
                        <wpg:grpSp>
                          <wpg:cNvPr id="597923657" name="مجموعة 48"/>
                          <wpg:cNvGrpSpPr/>
                          <wpg:grpSpPr>
                            <a:xfrm>
                              <a:off x="0" y="0"/>
                              <a:ext cx="5878196" cy="918845"/>
                              <a:chOff x="0" y="0"/>
                              <a:chExt cx="6240348" cy="919070"/>
                            </a:xfrm>
                          </wpg:grpSpPr>
                          <wpg:grpSp>
                            <wpg:cNvPr id="871931387" name="مجموعة 49"/>
                            <wpg:cNvGrpSpPr/>
                            <wpg:grpSpPr>
                              <a:xfrm>
                                <a:off x="0" y="169208"/>
                                <a:ext cx="5433072" cy="580613"/>
                                <a:chOff x="0" y="169208"/>
                                <a:chExt cx="5433072" cy="580613"/>
                              </a:xfrm>
                            </wpg:grpSpPr>
                            <wps:wsp>
                              <wps:cNvPr id="17960466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6026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45225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765209" name="مربع نص 41"/>
                          <wps:cNvSpPr txBox="1"/>
                          <wps:spPr>
                            <a:xfrm>
                              <a:off x="204466" y="257055"/>
                              <a:ext cx="4615801" cy="387740"/>
                            </a:xfrm>
                            <a:prstGeom prst="rect">
                              <a:avLst/>
                            </a:prstGeom>
                            <a:noFill/>
                          </wps:spPr>
                          <wps:txbx>
                            <w:txbxContent>
                              <w:p w14:paraId="763442F5" w14:textId="03F35B26"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تطوير رأس المال البشري:</w:t>
                                </w:r>
                              </w:p>
                            </w:txbxContent>
                          </wps:txbx>
                          <wps:bodyPr wrap="square" rtlCol="1">
                            <a:spAutoFit/>
                          </wps:bodyPr>
                        </wps:wsp>
                      </wpg:grpSp>
                      <pic:pic xmlns:pic="http://schemas.openxmlformats.org/drawingml/2006/picture">
                        <pic:nvPicPr>
                          <pic:cNvPr id="110191592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0CA71A" id="_x0000_s18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P+4YG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">
                  <v:group id="مجموعة 48" o:spid="_x0000_s18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">
                    <v:group id="مجموعة 49" o:spid="_x0000_s18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">
                      <v:shape id="شكل حر 50" o:spid="_x0000_s18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" fillcolor="#a5a5a5 [2092]" stroked="f" strokeweight="1pt">
                        <v:stroke joinstyle="miter"/>
                      </v:roundrect>
                    </v:group>
                    <v:oval id="شكل بيضاوي 52" o:spid="_x0000_s18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" filled="f" strokecolor="#168489" strokeweight="1pt">
                      <v:stroke joinstyle="miter"/>
                    </v:oval>
                  </v:group>
                  <v:shape id="مربع نص 41" o:spid="_x0000_s189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" filled="f" stroked="f">
                    <v:textbox style="mso-fit-shape-to-text:t">
                      <w:txbxContent>
                        <w:p w14:paraId="763442F5" w14:textId="03F35B26"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تطوير رأس المال البشري:</w:t>
                          </w:r>
                        </w:p>
                      </w:txbxContent>
                    </v:textbox>
                  </v:shape>
                </v:group>
                <v:shape id="صورة 54" o:spid="_x0000_s18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">
                  <v:imagedata r:id="rId79" o:title=""/>
                </v:shape>
                <w10:anchorlock/>
              </v:group>
            </w:pict>
          </mc:Fallback>
        </mc:AlternateContent>
      </w:r>
    </w:p>
    <w:p w14:paraId="37ADE340" w14:textId="2DD13109"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تتطلب تدريب وتطوير الموظفين لتمكينهم من التكيف مع التغييرات.</w:t>
      </w:r>
    </w:p>
    <w:p w14:paraId="24F3EBEA" w14:textId="014125F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هذا يساهم في بناء قدرات ومهارات الموظفين وزيادة مشاركتهم.</w:t>
      </w:r>
    </w:p>
    <w:p w14:paraId="3CAE256F" w14:textId="07E86DB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AC59E47" wp14:editId="4969B4D8">
                <wp:extent cx="5731510" cy="891540"/>
                <wp:effectExtent l="0" t="0" r="2540" b="22860"/>
                <wp:docPr id="10078867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6146497" name="مجموعة 47"/>
                        <wpg:cNvGrpSpPr/>
                        <wpg:grpSpPr>
                          <a:xfrm>
                            <a:off x="0" y="0"/>
                            <a:ext cx="5731510" cy="895351"/>
                            <a:chOff x="0" y="0"/>
                            <a:chExt cx="5878196" cy="918845"/>
                          </a:xfrm>
                        </wpg:grpSpPr>
                        <wpg:grpSp>
                          <wpg:cNvPr id="397675187" name="مجموعة 48"/>
                          <wpg:cNvGrpSpPr/>
                          <wpg:grpSpPr>
                            <a:xfrm>
                              <a:off x="0" y="0"/>
                              <a:ext cx="5878196" cy="918845"/>
                              <a:chOff x="0" y="0"/>
                              <a:chExt cx="6240348" cy="919070"/>
                            </a:xfrm>
                          </wpg:grpSpPr>
                          <wpg:grpSp>
                            <wpg:cNvPr id="1222445370" name="مجموعة 49"/>
                            <wpg:cNvGrpSpPr/>
                            <wpg:grpSpPr>
                              <a:xfrm>
                                <a:off x="0" y="169208"/>
                                <a:ext cx="5433072" cy="580613"/>
                                <a:chOff x="0" y="169208"/>
                                <a:chExt cx="5433072" cy="580613"/>
                              </a:xfrm>
                            </wpg:grpSpPr>
                            <wps:wsp>
                              <wps:cNvPr id="20699957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26019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97164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839796" name="مربع نص 41"/>
                          <wps:cNvSpPr txBox="1"/>
                          <wps:spPr>
                            <a:xfrm>
                              <a:off x="204466" y="257055"/>
                              <a:ext cx="4615801" cy="387740"/>
                            </a:xfrm>
                            <a:prstGeom prst="rect">
                              <a:avLst/>
                            </a:prstGeom>
                            <a:noFill/>
                          </wps:spPr>
                          <wps:txbx>
                            <w:txbxContent>
                              <w:p w14:paraId="083C7B51" w14:textId="3202DA1E"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تحسين الصورة والسمعة:</w:t>
                                </w:r>
                              </w:p>
                            </w:txbxContent>
                          </wps:txbx>
                          <wps:bodyPr wrap="square" rtlCol="1">
                            <a:spAutoFit/>
                          </wps:bodyPr>
                        </wps:wsp>
                      </wpg:grpSp>
                      <pic:pic xmlns:pic="http://schemas.openxmlformats.org/drawingml/2006/picture">
                        <pic:nvPicPr>
                          <pic:cNvPr id="53688711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C59E47" id="_x0000_s18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2NMfng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tjTH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8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">
                  <v:group id="مجموعة 48" o:spid="_x0000_s18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">
                    <v:group id="مجموعة 49" o:spid="_x0000_s18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">
                      <v:shape id="شكل حر 50" o:spid="_x0000_s18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" fillcolor="#a5a5a5 [2092]" stroked="f" strokeweight="1pt">
                        <v:stroke joinstyle="miter"/>
                      </v:roundrect>
                    </v:group>
                    <v:oval id="شكل بيضاوي 52" o:spid="_x0000_s18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" filled="f" strokecolor="#168489" strokeweight="1pt">
                      <v:stroke joinstyle="miter"/>
                    </v:oval>
                  </v:group>
                  <v:shape id="مربع نص 41" o:spid="_x0000_s189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" filled="f" stroked="f">
                    <v:textbox style="mso-fit-shape-to-text:t">
                      <w:txbxContent>
                        <w:p w14:paraId="083C7B51" w14:textId="3202DA1E"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تحسين الصورة والسمعة:</w:t>
                          </w:r>
                        </w:p>
                      </w:txbxContent>
                    </v:textbox>
                  </v:shape>
                </v:group>
                <v:shape id="صورة 54" o:spid="_x0000_s19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">
                  <v:imagedata r:id="rId79" o:title=""/>
                </v:shape>
                <w10:anchorlock/>
              </v:group>
            </w:pict>
          </mc:Fallback>
        </mc:AlternateContent>
      </w:r>
    </w:p>
    <w:p w14:paraId="236BB664" w14:textId="3143669E"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إدارة التغيير الناجحة تعزز صورة المنظمة كجهة مبتكرة ومرنة.</w:t>
      </w:r>
    </w:p>
    <w:p w14:paraId="7640F25E" w14:textId="6E926BD6"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lastRenderedPageBreak/>
        <w:t>هذا يدعم الميزة التنافسية للمنظمة على المدى الطويل.</w:t>
      </w:r>
    </w:p>
    <w:p w14:paraId="349EEA66" w14:textId="77777777" w:rsidR="0002554C" w:rsidRDefault="0002554C" w:rsidP="00684194">
      <w:pPr>
        <w:rPr>
          <w:rtl/>
        </w:rPr>
      </w:pPr>
      <w:r w:rsidRPr="004B3470">
        <w:rPr>
          <w:rtl/>
        </w:rPr>
        <w:t>إذن، إدارة التغيير تعتبر عاملاً أساسي</w:t>
      </w:r>
      <w:r>
        <w:rPr>
          <w:rFonts w:hint="cs"/>
          <w:rtl/>
        </w:rPr>
        <w:t>اً</w:t>
      </w:r>
      <w:r w:rsidRPr="004B3470">
        <w:rPr>
          <w:rtl/>
        </w:rPr>
        <w:t xml:space="preserve"> في ضمان استمرارية وتطور المنظمة وتحقيق أهداف الاستدامة.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F5AEA" w:rsidRPr="00563DBD" w14:paraId="2CEE44E0" w14:textId="77777777" w:rsidTr="009A1C3E">
        <w:tc>
          <w:tcPr>
            <w:tcW w:w="1962" w:type="dxa"/>
            <w:tcBorders>
              <w:right w:val="single" w:sz="36" w:space="0" w:color="168489"/>
            </w:tcBorders>
            <w:shd w:val="clear" w:color="auto" w:fill="F2F2F2" w:themeFill="background1" w:themeFillShade="F2"/>
            <w:vAlign w:val="center"/>
          </w:tcPr>
          <w:p w14:paraId="42397DB8" w14:textId="77777777" w:rsidR="000F5AEA" w:rsidRPr="008113E1" w:rsidRDefault="000F5AEA" w:rsidP="009127ED">
            <w:pPr>
              <w:pStyle w:val="ad"/>
              <w:jc w:val="center"/>
              <w:rPr>
                <w:rtl/>
              </w:rPr>
            </w:pPr>
            <w:r w:rsidRPr="008113E1">
              <w:rPr>
                <w:noProof/>
                <w:rtl/>
                <w:lang w:val="ar-SA"/>
              </w:rPr>
              <w:drawing>
                <wp:inline distT="0" distB="0" distL="0" distR="0" wp14:anchorId="6BCB8AE7" wp14:editId="7A9CB627">
                  <wp:extent cx="563984" cy="563914"/>
                  <wp:effectExtent l="0" t="0" r="7620" b="7620"/>
                  <wp:docPr id="112376959" name="Picture 11237695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3298D9F4" w14:textId="7DDCB163" w:rsidR="000F5AEA" w:rsidRPr="00563DBD" w:rsidRDefault="000F5AEA" w:rsidP="008814D1">
            <w:pPr>
              <w:bidi w:val="0"/>
              <w:jc w:val="center"/>
              <w:rPr>
                <w:rFonts w:eastAsia="Times New Roman" w:cs="GE Dinar Two Medium"/>
                <w:color w:val="1E3D6A"/>
                <w:kern w:val="24"/>
                <w:szCs w:val="28"/>
                <w:rtl/>
                <w:lang w:bidi="ar-SY"/>
              </w:rPr>
            </w:pPr>
            <w:r w:rsidRPr="000F5AEA">
              <w:rPr>
                <w:rFonts w:ascii="Adobe Arabic" w:eastAsia="Times New Roman" w:hAnsi="Adobe Arabic" w:cs="Adobe Arabic"/>
                <w:b/>
                <w:bCs/>
                <w:color w:val="168489"/>
                <w:kern w:val="24"/>
                <w:sz w:val="44"/>
                <w:szCs w:val="44"/>
                <w:rtl/>
                <w:lang w:bidi="ar-SY"/>
              </w:rPr>
              <w:t>كيف يمكن للمنظمات تطبيق إدارة التغيير بشكل فعّال لتحقيق أهداف الاستدامة</w:t>
            </w:r>
          </w:p>
        </w:tc>
      </w:tr>
      <w:tr w:rsidR="000F5AEA" w14:paraId="5C441F9A" w14:textId="77777777" w:rsidTr="009A1C3E">
        <w:tc>
          <w:tcPr>
            <w:tcW w:w="1962" w:type="dxa"/>
            <w:tcBorders>
              <w:right w:val="single" w:sz="36" w:space="0" w:color="168489"/>
            </w:tcBorders>
            <w:shd w:val="clear" w:color="auto" w:fill="F2F2F2" w:themeFill="background1" w:themeFillShade="F2"/>
            <w:vAlign w:val="center"/>
          </w:tcPr>
          <w:p w14:paraId="4BD51A0B" w14:textId="77777777" w:rsidR="000F5AEA" w:rsidRPr="008113E1" w:rsidRDefault="000F5AEA"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954FB93" w14:textId="77777777" w:rsidR="000F5AEA" w:rsidRDefault="000F5AEA" w:rsidP="008814D1">
            <w:pPr>
              <w:pStyle w:val="ad"/>
              <w:rPr>
                <w:rtl/>
              </w:rPr>
            </w:pPr>
          </w:p>
        </w:tc>
      </w:tr>
    </w:tbl>
    <w:p w14:paraId="7882FEAB" w14:textId="77777777" w:rsidR="009A1C3E" w:rsidRDefault="009A1C3E" w:rsidP="000F5AEA">
      <w:pPr>
        <w:pStyle w:val="ae"/>
        <w:bidi w:val="0"/>
        <w:jc w:val="center"/>
        <w:rPr>
          <w:noProof/>
          <w:rtl/>
          <w:lang w:bidi="ar-SY"/>
        </w:rPr>
      </w:pPr>
    </w:p>
    <w:p w14:paraId="07301349" w14:textId="57B38C90" w:rsidR="009A1C3E" w:rsidRDefault="009A1C3E" w:rsidP="009A1C3E">
      <w:pPr>
        <w:pStyle w:val="ae"/>
        <w:ind w:left="-755"/>
        <w:jc w:val="center"/>
        <w:rPr>
          <w:noProof/>
          <w:rtl/>
          <w:lang w:bidi="ar-SY"/>
        </w:rPr>
      </w:pPr>
      <w:r>
        <w:rPr>
          <w:noProof/>
        </w:rPr>
        <mc:AlternateContent>
          <mc:Choice Requires="wps">
            <w:drawing>
              <wp:inline distT="0" distB="0" distL="0" distR="0" wp14:anchorId="1E2460EF" wp14:editId="0F9ADD04">
                <wp:extent cx="6569710" cy="4705350"/>
                <wp:effectExtent l="0" t="0" r="21590" b="19050"/>
                <wp:docPr id="35043126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9710" cy="4705350"/>
                        </a:xfrm>
                        <a:prstGeom prst="roundRect">
                          <a:avLst>
                            <a:gd name="adj" fmla="val 16667"/>
                          </a:avLst>
                        </a:prstGeom>
                        <a:solidFill>
                          <a:srgbClr val="EAF4E4"/>
                        </a:solidFill>
                        <a:ln w="12700">
                          <a:solidFill>
                            <a:schemeClr val="accent6"/>
                          </a:solidFill>
                          <a:miter lim="800000"/>
                          <a:headEnd/>
                          <a:tailEnd/>
                        </a:ln>
                      </wps:spPr>
                      <wps:txbx>
                        <w:txbxContent>
                          <w:p w14:paraId="5A607E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E6DFA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1EB22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A479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C791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38C78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4AF1A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25D1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D03A2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53D0C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E7BFC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58F3DD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44E21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A3270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21E50F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1466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4B48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47D535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F2027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55B0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68AD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D7C5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C59A8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C66C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F4DED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A22D6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7B4A242"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E2460EF" id="_x0000_s1901" style="width:517.3pt;height:37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" fillcolor="#eaf4e4" strokecolor="#70ad47 [3209]" strokeweight="1pt">
                <v:stroke joinstyle="miter"/>
                <v:textbox inset="0,3mm,0">
                  <w:txbxContent>
                    <w:p w14:paraId="5A607E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E6DFA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1EB22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A479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C791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38C78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64AF1A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25D1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D03A2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53D0C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E7BFC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58F3DD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44E21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A3270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21E50F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1466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4B48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47D535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F2027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55B0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68AD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D7C5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C59A8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C66C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F4DED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BA22D6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7B4A242" w14:textId="77777777" w:rsidR="009A1C3E" w:rsidRDefault="009A1C3E" w:rsidP="009A1C3E">
                      <w:pPr>
                        <w:jc w:val="center"/>
                        <w:rPr>
                          <w:sz w:val="22"/>
                          <w:szCs w:val="28"/>
                          <w:rtl/>
                          <w:lang w:bidi="ar-SY"/>
                        </w:rPr>
                      </w:pPr>
                    </w:p>
                  </w:txbxContent>
                </v:textbox>
                <w10:anchorlock/>
              </v:roundrect>
            </w:pict>
          </mc:Fallback>
        </mc:AlternateContent>
      </w:r>
    </w:p>
    <w:p w14:paraId="3C5D8BDE" w14:textId="5470D1DE" w:rsidR="000F5AEA" w:rsidRPr="00D658B6" w:rsidRDefault="000F5AEA" w:rsidP="009A1C3E">
      <w:pPr>
        <w:pStyle w:val="ae"/>
        <w:bidi w:val="0"/>
        <w:jc w:val="center"/>
      </w:pPr>
      <w:r w:rsidRPr="00F131A0">
        <w:rPr>
          <w:noProof/>
          <w:lang w:bidi="ar-SY"/>
        </w:rPr>
        <w:drawing>
          <wp:inline distT="0" distB="0" distL="0" distR="0" wp14:anchorId="6904E848" wp14:editId="7C500492">
            <wp:extent cx="1527176" cy="1420708"/>
            <wp:effectExtent l="0" t="0" r="0" b="8255"/>
            <wp:docPr id="85043530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FFEF5A6" w14:textId="3B51B494" w:rsidR="0002554C" w:rsidRPr="00B5713E"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48895820" wp14:editId="624D3FF7">
                <wp:extent cx="5731510" cy="895350"/>
                <wp:effectExtent l="0" t="0" r="21590" b="19050"/>
                <wp:docPr id="212021143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70215830"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5245287" name="مجموعة 39"/>
                        <wpg:cNvGrpSpPr/>
                        <wpg:grpSpPr>
                          <a:xfrm>
                            <a:off x="0" y="0"/>
                            <a:ext cx="5731510" cy="895350"/>
                            <a:chOff x="0" y="0"/>
                            <a:chExt cx="5878196" cy="918845"/>
                          </a:xfrm>
                        </wpg:grpSpPr>
                        <wpg:grpSp>
                          <wpg:cNvPr id="1567634131" name="مجموعة 40"/>
                          <wpg:cNvGrpSpPr/>
                          <wpg:grpSpPr>
                            <a:xfrm>
                              <a:off x="0" y="0"/>
                              <a:ext cx="5878196" cy="918845"/>
                              <a:chOff x="0" y="0"/>
                              <a:chExt cx="6240348" cy="919070"/>
                            </a:xfrm>
                          </wpg:grpSpPr>
                          <wpg:grpSp>
                            <wpg:cNvPr id="1182336730" name="مجموعة 41"/>
                            <wpg:cNvGrpSpPr/>
                            <wpg:grpSpPr>
                              <a:xfrm>
                                <a:off x="0" y="169208"/>
                                <a:ext cx="5433072" cy="580613"/>
                                <a:chOff x="0" y="169208"/>
                                <a:chExt cx="5433072" cy="580613"/>
                              </a:xfrm>
                            </wpg:grpSpPr>
                            <wps:wsp>
                              <wps:cNvPr id="207412405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40179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61794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7391649" name="مربع نص 41"/>
                          <wps:cNvSpPr txBox="1"/>
                          <wps:spPr>
                            <a:xfrm>
                              <a:off x="204484" y="257055"/>
                              <a:ext cx="4616071" cy="387740"/>
                            </a:xfrm>
                            <a:prstGeom prst="rect">
                              <a:avLst/>
                            </a:prstGeom>
                            <a:noFill/>
                          </wps:spPr>
                          <wps:txbx>
                            <w:txbxContent>
                              <w:p w14:paraId="78F071FB" w14:textId="4C3C50E5" w:rsidR="0002554C" w:rsidRDefault="000F5AEA" w:rsidP="0002554C">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وتطبيق الأفكار المستدامة في المؤسسات</w:t>
                                </w:r>
                              </w:p>
                            </w:txbxContent>
                          </wps:txbx>
                          <wps:bodyPr wrap="square" rtlCol="1">
                            <a:spAutoFit/>
                          </wps:bodyPr>
                        </wps:wsp>
                      </wpg:grpSp>
                    </wpg:wgp>
                  </a:graphicData>
                </a:graphic>
              </wp:inline>
            </w:drawing>
          </mc:Choice>
          <mc:Fallback>
            <w:pict>
              <v:group w14:anchorId="48895820" id="_x0000_s190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xEyYqAHAAC6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38" o:spid="_x0000_s19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">
                  <v:imagedata r:id="rId61" o:title=""/>
                </v:shape>
                <v:group id="مجموعة 39" o:spid="_x0000_s19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">
                  <v:group id="مجموعة 40" o:spid="_x0000_s19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">
                    <v:group id="مجموعة 41" o:spid="_x0000_s19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">
                      <v:shape id="شكل حر 42" o:spid="_x0000_s19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" fillcolor="#168489" stroked="f" strokeweight="1pt">
                        <v:stroke joinstyle="miter"/>
                      </v:roundrect>
                    </v:group>
                    <v:oval id="شكل بيضاوي 44" o:spid="_x0000_s19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" filled="f" strokecolor="#a5a5a5 [2092]" strokeweight="1pt">
                      <v:stroke joinstyle="miter"/>
                    </v:oval>
                  </v:group>
                  <v:shape id="مربع نص 41" o:spid="_x0000_s191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" filled="f" stroked="f">
                    <v:textbox style="mso-fit-shape-to-text:t">
                      <w:txbxContent>
                        <w:p w14:paraId="78F071FB" w14:textId="4C3C50E5" w:rsidR="0002554C" w:rsidRDefault="000F5AEA" w:rsidP="0002554C">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تعزيز الابتكار وتطبيق الأفكار المستدامة في المؤسسات</w:t>
                          </w:r>
                        </w:p>
                      </w:txbxContent>
                    </v:textbox>
                  </v:shape>
                </v:group>
                <w10:anchorlock/>
              </v:group>
            </w:pict>
          </mc:Fallback>
        </mc:AlternateContent>
      </w:r>
    </w:p>
    <w:p w14:paraId="67B43DA0" w14:textId="77777777" w:rsidR="0002554C" w:rsidRDefault="0002554C" w:rsidP="00684194">
      <w:r w:rsidRPr="004B3470">
        <w:rPr>
          <w:rtl/>
        </w:rPr>
        <w:t>ي</w:t>
      </w:r>
      <w:r>
        <w:rPr>
          <w:rFonts w:hint="cs"/>
          <w:rtl/>
        </w:rPr>
        <w:t>ُ</w:t>
      </w:r>
      <w:r w:rsidRPr="004B3470">
        <w:rPr>
          <w:rtl/>
        </w:rPr>
        <w:t>عد تعزيز الابتكار وتطبيق الأفكار المستدامة في المؤسسات أمرا</w:t>
      </w:r>
      <w:r>
        <w:rPr>
          <w:rFonts w:hint="cs"/>
          <w:rtl/>
        </w:rPr>
        <w:t>ً</w:t>
      </w:r>
      <w:r w:rsidRPr="004B3470">
        <w:rPr>
          <w:rtl/>
        </w:rPr>
        <w:t xml:space="preserve"> بالغ الأهمية لتحقيق الاستدامة. هناك عدة طرق يمكن للمؤسسات اتباعها لتحقيق ذلك:</w:t>
      </w:r>
    </w:p>
    <w:p w14:paraId="1925774C" w14:textId="6B05A6DF" w:rsidR="00ED340E" w:rsidRDefault="00ED340E" w:rsidP="00ED340E">
      <w:pPr>
        <w:rPr>
          <w:rtl/>
        </w:rPr>
      </w:pPr>
      <w:r w:rsidRPr="00ED340E">
        <w:rPr>
          <w:noProof/>
        </w:rPr>
        <mc:AlternateContent>
          <mc:Choice Requires="wpg">
            <w:drawing>
              <wp:inline distT="0" distB="0" distL="0" distR="0" wp14:anchorId="52DFAC07" wp14:editId="510C15DD">
                <wp:extent cx="5840911" cy="1173896"/>
                <wp:effectExtent l="0" t="0" r="0" b="26670"/>
                <wp:docPr id="89" name="Group 88">
                  <a:extLst xmlns:a="http://schemas.openxmlformats.org/drawingml/2006/main">
                    <a:ext uri="{FF2B5EF4-FFF2-40B4-BE49-F238E27FC236}">
                      <a16:creationId xmlns:a16="http://schemas.microsoft.com/office/drawing/2014/main" id="{077F92B4-659D-E856-66DD-AB1BAB744D84}"/>
                    </a:ext>
                  </a:extLst>
                </wp:docPr>
                <wp:cNvGraphicFramePr/>
                <a:graphic xmlns:a="http://schemas.openxmlformats.org/drawingml/2006/main">
                  <a:graphicData uri="http://schemas.microsoft.com/office/word/2010/wordprocessingGroup">
                    <wpg:wgp>
                      <wpg:cNvGrpSpPr/>
                      <wpg:grpSpPr>
                        <a:xfrm>
                          <a:off x="0" y="0"/>
                          <a:ext cx="5840911" cy="1173896"/>
                          <a:chOff x="0" y="0"/>
                          <a:chExt cx="5971821" cy="1200535"/>
                        </a:xfrm>
                      </wpg:grpSpPr>
                      <wpg:grpSp>
                        <wpg:cNvPr id="18813309" name="Group 18813309">
                          <a:extLst>
                            <a:ext uri="{FF2B5EF4-FFF2-40B4-BE49-F238E27FC236}">
                              <a16:creationId xmlns:a16="http://schemas.microsoft.com/office/drawing/2014/main" id="{3A10367D-0937-B137-73C2-D809CB133352}"/>
                            </a:ext>
                          </a:extLst>
                        </wpg:cNvPr>
                        <wpg:cNvGrpSpPr/>
                        <wpg:grpSpPr>
                          <a:xfrm>
                            <a:off x="0" y="5"/>
                            <a:ext cx="1163540" cy="1200530"/>
                            <a:chOff x="0" y="5"/>
                            <a:chExt cx="1338154" cy="1380694"/>
                          </a:xfrm>
                        </wpg:grpSpPr>
                        <wps:wsp>
                          <wps:cNvPr id="2110620788" name="Rectangle: Diagonal Corners Rounded 2110620788">
                            <a:extLst>
                              <a:ext uri="{FF2B5EF4-FFF2-40B4-BE49-F238E27FC236}">
                                <a16:creationId xmlns:a16="http://schemas.microsoft.com/office/drawing/2014/main" id="{A6FA4D6C-C9FC-DAEC-C8EA-504D6CDDE668}"/>
                              </a:ext>
                            </a:extLst>
                          </wps:cNvPr>
                          <wps:cNvSpPr/>
                          <wps:spPr>
                            <a:xfrm flipV="1">
                              <a:off x="0"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9167687" name="Rectangle: Diagonal Corners Rounded 2129167687">
                            <a:extLst>
                              <a:ext uri="{FF2B5EF4-FFF2-40B4-BE49-F238E27FC236}">
                                <a16:creationId xmlns:a16="http://schemas.microsoft.com/office/drawing/2014/main" id="{D7B124CE-7716-CA0D-5522-4D6917CA4B90}"/>
                              </a:ext>
                            </a:extLst>
                          </wps:cNvPr>
                          <wps:cNvSpPr/>
                          <wps:spPr>
                            <a:xfrm flipV="1">
                              <a:off x="59790" y="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623912" name="TextBox 64">
                            <a:extLst>
                              <a:ext uri="{FF2B5EF4-FFF2-40B4-BE49-F238E27FC236}">
                                <a16:creationId xmlns:a16="http://schemas.microsoft.com/office/drawing/2014/main" id="{CA1CADD0-BC6F-AC8E-4078-83819CE46911}"/>
                              </a:ext>
                            </a:extLst>
                          </wps:cNvPr>
                          <wps:cNvSpPr txBox="1"/>
                          <wps:spPr>
                            <a:xfrm>
                              <a:off x="61361" y="544499"/>
                              <a:ext cx="1204257" cy="617099"/>
                            </a:xfrm>
                            <a:prstGeom prst="rect">
                              <a:avLst/>
                            </a:prstGeom>
                            <a:noFill/>
                          </wps:spPr>
                          <wps:txbx>
                            <w:txbxContent>
                              <w:p w14:paraId="1F129F74"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التحول الرقمي والتكنولوجي</w:t>
                                </w:r>
                              </w:p>
                            </w:txbxContent>
                          </wps:txbx>
                          <wps:bodyPr wrap="square" rtlCol="0">
                            <a:noAutofit/>
                          </wps:bodyPr>
                        </wps:wsp>
                      </wpg:grpSp>
                      <wpg:grpSp>
                        <wpg:cNvPr id="913203542" name="Group 913203542">
                          <a:extLst>
                            <a:ext uri="{FF2B5EF4-FFF2-40B4-BE49-F238E27FC236}">
                              <a16:creationId xmlns:a16="http://schemas.microsoft.com/office/drawing/2014/main" id="{84C451A7-7B22-F6A7-CDC5-E4EA5D785459}"/>
                            </a:ext>
                          </a:extLst>
                        </wpg:cNvPr>
                        <wpg:cNvGrpSpPr/>
                        <wpg:grpSpPr>
                          <a:xfrm>
                            <a:off x="4738016" y="4"/>
                            <a:ext cx="1233805" cy="1200530"/>
                            <a:chOff x="4737953" y="4"/>
                            <a:chExt cx="1418963" cy="1380694"/>
                          </a:xfrm>
                        </wpg:grpSpPr>
                        <wps:wsp>
                          <wps:cNvPr id="2045013772" name="Rectangle: Diagonal Corners Rounded 2045013772">
                            <a:extLst>
                              <a:ext uri="{FF2B5EF4-FFF2-40B4-BE49-F238E27FC236}">
                                <a16:creationId xmlns:a16="http://schemas.microsoft.com/office/drawing/2014/main" id="{AAF56943-619F-1CE7-B7CF-3D7CC56DE651}"/>
                              </a:ext>
                            </a:extLst>
                          </wps:cNvPr>
                          <wps:cNvSpPr/>
                          <wps:spPr>
                            <a:xfrm flipV="1">
                              <a:off x="4748858"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207274" name="Rectangle: Diagonal Corners Rounded 1990207274">
                            <a:extLst>
                              <a:ext uri="{FF2B5EF4-FFF2-40B4-BE49-F238E27FC236}">
                                <a16:creationId xmlns:a16="http://schemas.microsoft.com/office/drawing/2014/main" id="{EA979683-2FF7-6806-5BFB-64CA80F5219E}"/>
                              </a:ext>
                            </a:extLst>
                          </wps:cNvPr>
                          <wps:cNvSpPr/>
                          <wps:spPr>
                            <a:xfrm flipV="1">
                              <a:off x="4808648"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2004654" name="TextBox 61">
                            <a:extLst>
                              <a:ext uri="{FF2B5EF4-FFF2-40B4-BE49-F238E27FC236}">
                                <a16:creationId xmlns:a16="http://schemas.microsoft.com/office/drawing/2014/main" id="{C0D85A2E-2305-EA6C-A8A1-336B29A828BE}"/>
                              </a:ext>
                            </a:extLst>
                          </wps:cNvPr>
                          <wps:cNvSpPr txBox="1"/>
                          <wps:spPr>
                            <a:xfrm>
                              <a:off x="4737953" y="557675"/>
                              <a:ext cx="1418963" cy="617099"/>
                            </a:xfrm>
                            <a:prstGeom prst="rect">
                              <a:avLst/>
                            </a:prstGeom>
                            <a:noFill/>
                          </wps:spPr>
                          <wps:txbx>
                            <w:txbxContent>
                              <w:p w14:paraId="364847F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ثقافة داعمة للابتكار والاستدامة</w:t>
                                </w:r>
                              </w:p>
                            </w:txbxContent>
                          </wps:txbx>
                          <wps:bodyPr wrap="square" rtlCol="0">
                            <a:noAutofit/>
                          </wps:bodyPr>
                        </wps:wsp>
                      </wpg:grpSp>
                      <wpg:grpSp>
                        <wpg:cNvPr id="357234402" name="Group 357234402">
                          <a:extLst>
                            <a:ext uri="{FF2B5EF4-FFF2-40B4-BE49-F238E27FC236}">
                              <a16:creationId xmlns:a16="http://schemas.microsoft.com/office/drawing/2014/main" id="{51E662BB-F035-0117-3D09-28EB4850ACFF}"/>
                            </a:ext>
                          </a:extLst>
                        </wpg:cNvPr>
                        <wpg:cNvGrpSpPr/>
                        <wpg:grpSpPr>
                          <a:xfrm>
                            <a:off x="3569490" y="3"/>
                            <a:ext cx="1163540" cy="1200530"/>
                            <a:chOff x="3572285" y="3"/>
                            <a:chExt cx="1338154" cy="1380694"/>
                          </a:xfrm>
                        </wpg:grpSpPr>
                        <wps:wsp>
                          <wps:cNvPr id="840596899" name="Rectangle: Diagonal Corners Rounded 840596899">
                            <a:extLst>
                              <a:ext uri="{FF2B5EF4-FFF2-40B4-BE49-F238E27FC236}">
                                <a16:creationId xmlns:a16="http://schemas.microsoft.com/office/drawing/2014/main" id="{BC759477-D996-ED4B-452C-4D42F7AC4223}"/>
                              </a:ext>
                            </a:extLst>
                          </wps:cNvPr>
                          <wps:cNvSpPr/>
                          <wps:spPr>
                            <a:xfrm flipV="1">
                              <a:off x="3572285"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2111193" name="Rectangle: Diagonal Corners Rounded 532111193">
                            <a:extLst>
                              <a:ext uri="{FF2B5EF4-FFF2-40B4-BE49-F238E27FC236}">
                                <a16:creationId xmlns:a16="http://schemas.microsoft.com/office/drawing/2014/main" id="{68D36E29-E9FE-98A4-5C66-B7B74E0191F7}"/>
                              </a:ext>
                            </a:extLst>
                          </wps:cNvPr>
                          <wps:cNvSpPr/>
                          <wps:spPr>
                            <a:xfrm flipV="1">
                              <a:off x="3632075" y="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1944255" name="TextBox 57">
                            <a:extLst>
                              <a:ext uri="{FF2B5EF4-FFF2-40B4-BE49-F238E27FC236}">
                                <a16:creationId xmlns:a16="http://schemas.microsoft.com/office/drawing/2014/main" id="{C0C65A7F-011F-B91A-0B0A-C32320015C11}"/>
                              </a:ext>
                            </a:extLst>
                          </wps:cNvPr>
                          <wps:cNvSpPr txBox="1"/>
                          <wps:spPr>
                            <a:xfrm>
                              <a:off x="3706545" y="544306"/>
                              <a:ext cx="1123745" cy="617099"/>
                            </a:xfrm>
                            <a:prstGeom prst="rect">
                              <a:avLst/>
                            </a:prstGeom>
                            <a:noFill/>
                          </wps:spPr>
                          <wps:txbx>
                            <w:txbxContent>
                              <w:p w14:paraId="048FF07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تخصيص موارد للبحث والتطوير</w:t>
                                </w:r>
                              </w:p>
                            </w:txbxContent>
                          </wps:txbx>
                          <wps:bodyPr wrap="square" rtlCol="0">
                            <a:noAutofit/>
                          </wps:bodyPr>
                        </wps:wsp>
                      </wpg:grpSp>
                      <wpg:grpSp>
                        <wpg:cNvPr id="138759369" name="Group 138759369">
                          <a:extLst>
                            <a:ext uri="{FF2B5EF4-FFF2-40B4-BE49-F238E27FC236}">
                              <a16:creationId xmlns:a16="http://schemas.microsoft.com/office/drawing/2014/main" id="{ECEE97BB-AD1F-E27A-6F73-A3C5961738D4}"/>
                            </a:ext>
                          </a:extLst>
                        </wpg:cNvPr>
                        <wpg:cNvGrpSpPr/>
                        <wpg:grpSpPr>
                          <a:xfrm>
                            <a:off x="2386306" y="4"/>
                            <a:ext cx="1164711" cy="1200530"/>
                            <a:chOff x="2386307" y="4"/>
                            <a:chExt cx="1339499" cy="1380694"/>
                          </a:xfrm>
                        </wpg:grpSpPr>
                        <wps:wsp>
                          <wps:cNvPr id="1922309973" name="Rectangle: Diagonal Corners Rounded 1922309973">
                            <a:extLst>
                              <a:ext uri="{FF2B5EF4-FFF2-40B4-BE49-F238E27FC236}">
                                <a16:creationId xmlns:a16="http://schemas.microsoft.com/office/drawing/2014/main" id="{E5F477FC-9BD2-C8D5-F553-774C36910FCC}"/>
                              </a:ext>
                            </a:extLst>
                          </wps:cNvPr>
                          <wps:cNvSpPr/>
                          <wps:spPr>
                            <a:xfrm flipV="1">
                              <a:off x="2386307"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2015854" name="Rectangle: Diagonal Corners Rounded 882015854">
                            <a:extLst>
                              <a:ext uri="{FF2B5EF4-FFF2-40B4-BE49-F238E27FC236}">
                                <a16:creationId xmlns:a16="http://schemas.microsoft.com/office/drawing/2014/main" id="{7790B717-B821-FEE4-C2EC-455015B0D846}"/>
                              </a:ext>
                            </a:extLst>
                          </wps:cNvPr>
                          <wps:cNvSpPr/>
                          <wps:spPr>
                            <a:xfrm flipV="1">
                              <a:off x="2446097"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2413237" name="TextBox 54">
                            <a:extLst>
                              <a:ext uri="{FF2B5EF4-FFF2-40B4-BE49-F238E27FC236}">
                                <a16:creationId xmlns:a16="http://schemas.microsoft.com/office/drawing/2014/main" id="{11730CE0-9975-DD7B-2D7C-C21441127826}"/>
                              </a:ext>
                            </a:extLst>
                          </wps:cNvPr>
                          <wps:cNvSpPr txBox="1"/>
                          <wps:spPr>
                            <a:xfrm>
                              <a:off x="2439758" y="544501"/>
                              <a:ext cx="1286048" cy="617099"/>
                            </a:xfrm>
                            <a:prstGeom prst="rect">
                              <a:avLst/>
                            </a:prstGeom>
                            <a:noFill/>
                          </wps:spPr>
                          <wps:txbx>
                            <w:txbxContent>
                              <w:p w14:paraId="15E2A93A"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استقطاب المواهب والكفاءات</w:t>
                                </w:r>
                              </w:p>
                            </w:txbxContent>
                          </wps:txbx>
                          <wps:bodyPr wrap="square" rtlCol="0">
                            <a:noAutofit/>
                          </wps:bodyPr>
                        </wps:wsp>
                      </wpg:grpSp>
                      <wpg:grpSp>
                        <wpg:cNvPr id="1151134942" name="Group 1151134942">
                          <a:extLst>
                            <a:ext uri="{FF2B5EF4-FFF2-40B4-BE49-F238E27FC236}">
                              <a16:creationId xmlns:a16="http://schemas.microsoft.com/office/drawing/2014/main" id="{C0286AF7-012B-2766-2A24-7DB2B88507A2}"/>
                            </a:ext>
                          </a:extLst>
                        </wpg:cNvPr>
                        <wpg:cNvGrpSpPr/>
                        <wpg:grpSpPr>
                          <a:xfrm>
                            <a:off x="1196770" y="0"/>
                            <a:ext cx="1180953" cy="1200529"/>
                            <a:chOff x="1196770" y="0"/>
                            <a:chExt cx="1358179" cy="1380694"/>
                          </a:xfrm>
                        </wpg:grpSpPr>
                        <wps:wsp>
                          <wps:cNvPr id="1304353603" name="Rectangle: Diagonal Corners Rounded 1304353603">
                            <a:extLst>
                              <a:ext uri="{FF2B5EF4-FFF2-40B4-BE49-F238E27FC236}">
                                <a16:creationId xmlns:a16="http://schemas.microsoft.com/office/drawing/2014/main" id="{90290A3A-126B-F16B-460C-5859A5D7E896}"/>
                              </a:ext>
                            </a:extLst>
                          </wps:cNvPr>
                          <wps:cNvSpPr/>
                          <wps:spPr>
                            <a:xfrm flipV="1">
                              <a:off x="1196770"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6903469" name="Rectangle: Diagonal Corners Rounded 866903469">
                            <a:extLst>
                              <a:ext uri="{FF2B5EF4-FFF2-40B4-BE49-F238E27FC236}">
                                <a16:creationId xmlns:a16="http://schemas.microsoft.com/office/drawing/2014/main" id="{E0E93A23-5211-2264-BC3F-4E395D98E56F}"/>
                              </a:ext>
                            </a:extLst>
                          </wps:cNvPr>
                          <wps:cNvSpPr/>
                          <wps:spPr>
                            <a:xfrm flipV="1">
                              <a:off x="1256560"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7223397" name="TextBox 51">
                            <a:extLst>
                              <a:ext uri="{FF2B5EF4-FFF2-40B4-BE49-F238E27FC236}">
                                <a16:creationId xmlns:a16="http://schemas.microsoft.com/office/drawing/2014/main" id="{972892FE-58DC-4A88-C961-24CF7FCF09C4}"/>
                              </a:ext>
                            </a:extLst>
                          </wps:cNvPr>
                          <wps:cNvSpPr txBox="1"/>
                          <wps:spPr>
                            <a:xfrm>
                              <a:off x="1231655" y="544500"/>
                              <a:ext cx="1323294" cy="617100"/>
                            </a:xfrm>
                            <a:prstGeom prst="rect">
                              <a:avLst/>
                            </a:prstGeom>
                            <a:noFill/>
                          </wps:spPr>
                          <wps:txbx>
                            <w:txbxContent>
                              <w:p w14:paraId="3B3B9461"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الشراكات الاستراتيجية والتعاون الخارجي</w:t>
                                </w:r>
                              </w:p>
                            </w:txbxContent>
                          </wps:txbx>
                          <wps:bodyPr wrap="square" rtlCol="0">
                            <a:noAutofit/>
                          </wps:bodyPr>
                        </wps:wsp>
                      </wpg:grpSp>
                      <pic:pic xmlns:pic="http://schemas.openxmlformats.org/drawingml/2006/picture">
                        <pic:nvPicPr>
                          <pic:cNvPr id="278187856" name="رسم 30" descr="معالج">
                            <a:extLst>
                              <a:ext uri="{FF2B5EF4-FFF2-40B4-BE49-F238E27FC236}">
                                <a16:creationId xmlns:a16="http://schemas.microsoft.com/office/drawing/2014/main" id="{E75D59A8-FC02-4B72-A154-1D7CAFFB49D3}"/>
                              </a:ext>
                            </a:extLst>
                          </pic:cNvPr>
                          <pic:cNvPicPr>
                            <a:picLocks noChangeAspect="1"/>
                          </pic:cNvPicPr>
                        </pic:nvPicPr>
                        <pic:blipFill>
                          <a:blip r:embed="rId171">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a:xfrm>
                            <a:off x="385293" y="101314"/>
                            <a:ext cx="440876" cy="440876"/>
                          </a:xfrm>
                          <a:prstGeom prst="rect">
                            <a:avLst/>
                          </a:prstGeom>
                        </pic:spPr>
                      </pic:pic>
                      <pic:pic xmlns:pic="http://schemas.openxmlformats.org/drawingml/2006/picture">
                        <pic:nvPicPr>
                          <pic:cNvPr id="890116319" name="Graphic 32" descr="Target Audience with solid fill">
                            <a:extLst>
                              <a:ext uri="{FF2B5EF4-FFF2-40B4-BE49-F238E27FC236}">
                                <a16:creationId xmlns:a16="http://schemas.microsoft.com/office/drawing/2014/main" id="{9A624856-CCAF-41E2-A90A-5863FC2830BA}"/>
                              </a:ext>
                            </a:extLst>
                          </pic:cNvPr>
                          <pic:cNvPicPr>
                            <a:picLocks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73"/>
                              </a:ext>
                            </a:extLst>
                          </a:blip>
                          <a:stretch>
                            <a:fillRect/>
                          </a:stretch>
                        </pic:blipFill>
                        <pic:spPr>
                          <a:xfrm>
                            <a:off x="2763135" y="62005"/>
                            <a:ext cx="519495" cy="519495"/>
                          </a:xfrm>
                          <a:prstGeom prst="rect">
                            <a:avLst/>
                          </a:prstGeom>
                        </pic:spPr>
                      </pic:pic>
                      <pic:pic xmlns:pic="http://schemas.openxmlformats.org/drawingml/2006/picture">
                        <pic:nvPicPr>
                          <pic:cNvPr id="785222435" name="رسم 64" descr="قاعة مجلس الإدارة">
                            <a:extLst>
                              <a:ext uri="{FF2B5EF4-FFF2-40B4-BE49-F238E27FC236}">
                                <a16:creationId xmlns:a16="http://schemas.microsoft.com/office/drawing/2014/main" id="{60AF035E-CDD2-4636-A402-0A47FBAA1CEE}"/>
                              </a:ext>
                            </a:extLst>
                          </pic:cNvPr>
                          <pic:cNvPicPr>
                            <a:picLocks noChangeAspect="1"/>
                          </pic:cNvPicPr>
                        </pic:nvPicPr>
                        <pic:blipFill>
                          <a:blip r:embed="rId174" cstate="print">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1530625" y="57725"/>
                            <a:ext cx="528054" cy="528054"/>
                          </a:xfrm>
                          <a:prstGeom prst="snip1Rect">
                            <a:avLst/>
                          </a:prstGeom>
                        </pic:spPr>
                      </pic:pic>
                      <pic:pic xmlns:pic="http://schemas.openxmlformats.org/drawingml/2006/picture">
                        <pic:nvPicPr>
                          <pic:cNvPr id="583824572" name="رسم 10" descr="مراجعه العميل-من اليمين لليسار">
                            <a:extLst>
                              <a:ext uri="{FF2B5EF4-FFF2-40B4-BE49-F238E27FC236}">
                                <a16:creationId xmlns:a16="http://schemas.microsoft.com/office/drawing/2014/main" id="{55CB82F9-1740-3E56-67D6-BCFD068EDC61}"/>
                              </a:ext>
                            </a:extLst>
                          </pic:cNvPr>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5156145" y="97894"/>
                            <a:ext cx="447717" cy="447717"/>
                          </a:xfrm>
                          <a:prstGeom prst="rect">
                            <a:avLst/>
                          </a:prstGeom>
                        </pic:spPr>
                      </pic:pic>
                      <pic:pic xmlns:pic="http://schemas.openxmlformats.org/drawingml/2006/picture">
                        <pic:nvPicPr>
                          <pic:cNvPr id="905254659" name="Graphic 65" descr="Magnifying glass with solid fill">
                            <a:extLst>
                              <a:ext uri="{FF2B5EF4-FFF2-40B4-BE49-F238E27FC236}">
                                <a16:creationId xmlns:a16="http://schemas.microsoft.com/office/drawing/2014/main" id="{68BB0C51-CA48-42E9-93DA-97D602178BBD}"/>
                              </a:ext>
                            </a:extLst>
                          </pic:cNvPr>
                          <pic:cNvPicPr>
                            <a:picLocks noChangeAspect="1"/>
                          </pic:cNvPicPr>
                        </pic:nvPicPr>
                        <pic:blipFill>
                          <a:blip r:embed="rId176">
                            <a:extLst>
                              <a:ext uri="{28A0092B-C50C-407E-A947-70E740481C1C}">
                                <a14:useLocalDpi xmlns:a14="http://schemas.microsoft.com/office/drawing/2010/main" val="0"/>
                              </a:ext>
                              <a:ext uri="{96DAC541-7B7A-43D3-8B79-37D633B846F1}">
                                <asvg:svgBlip xmlns:asvg="http://schemas.microsoft.com/office/drawing/2016/SVG/main" r:embed="rId177"/>
                              </a:ext>
                            </a:extLst>
                          </a:blip>
                          <a:stretch>
                            <a:fillRect/>
                          </a:stretch>
                        </pic:blipFill>
                        <pic:spPr>
                          <a:xfrm>
                            <a:off x="3987086" y="89430"/>
                            <a:ext cx="464602" cy="464645"/>
                          </a:xfrm>
                          <a:prstGeom prst="rect">
                            <a:avLst/>
                          </a:prstGeom>
                        </pic:spPr>
                      </pic:pic>
                    </wpg:wgp>
                  </a:graphicData>
                </a:graphic>
              </wp:inline>
            </w:drawing>
          </mc:Choice>
          <mc:Fallback>
            <w:pict>
              <v:group w14:anchorId="52DFAC07" id="Group 88" o:spid="_x0000_s1911" style="width:459.9pt;height:92.45pt;mso-position-horizontal-relative:char;mso-position-vertical-relative:line" coordsize="59718,12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">
                <v:group id="Group 18813309" o:spid="_x0000_s1912"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">
                  <v:shape id="Rectangle: Diagonal Corners Rounded 2110620788" o:spid="_x0000_s1913"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129167687" o:spid="_x0000_s1914"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1915" type="#_x0000_t202" style="position:absolute;left:613;top:5444;width:1204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" filled="f" stroked="f">
                    <v:textbox>
                      <w:txbxContent>
                        <w:p w14:paraId="1F129F74"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التحول الرقمي والتكنولوجي</w:t>
                          </w:r>
                        </w:p>
                      </w:txbxContent>
                    </v:textbox>
                  </v:shape>
                </v:group>
                <v:group id="Group 913203542" o:spid="_x0000_s1916" style="position:absolute;left:47380;width:12338;height:12005" coordorigin="47379" coordsize="1418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">
                  <v:shape id="Rectangle: Diagonal Corners Rounded 2045013772" o:spid="_x0000_s1917" style="position:absolute;left:47488;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90207274" o:spid="_x0000_s1918" style="position:absolute;left:48086;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1919" type="#_x0000_t202" style="position:absolute;left:47379;top:5576;width:14190;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" filled="f" stroked="f">
                    <v:textbox>
                      <w:txbxContent>
                        <w:p w14:paraId="364847F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ثقافة داعمة للابتكار والاستدامة</w:t>
                          </w:r>
                        </w:p>
                      </w:txbxContent>
                    </v:textbox>
                  </v:shape>
                </v:group>
                <v:group id="Group 357234402" o:spid="_x0000_s1920" style="position:absolute;left:35694;width:11636;height:12005" coordorigin="35722"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">
                  <v:shape id="Rectangle: Diagonal Corners Rounded 840596899" o:spid="_x0000_s1921" style="position:absolute;left:35722;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532111193" o:spid="_x0000_s1922" style="position:absolute;left:3632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1923" type="#_x0000_t202" style="position:absolute;left:37065;top:5443;width:11237;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" filled="f" stroked="f">
                    <v:textbox>
                      <w:txbxContent>
                        <w:p w14:paraId="048FF07F"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تخصيص موارد للبحث والتطوير</w:t>
                          </w:r>
                        </w:p>
                      </w:txbxContent>
                    </v:textbox>
                  </v:shape>
                </v:group>
                <v:group id="Group 138759369" o:spid="_x0000_s1924" style="position:absolute;left:23863;width:11647;height:12005" coordorigin="23863" coordsize="1339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">
                  <v:shape id="Rectangle: Diagonal Corners Rounded 1922309973" o:spid="_x0000_s1925"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882015854" o:spid="_x0000_s1926" style="position:absolute;left:2446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1927" type="#_x0000_t202" style="position:absolute;left:24397;top:5445;width:12861;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" filled="f" stroked="f">
                    <v:textbox>
                      <w:txbxContent>
                        <w:p w14:paraId="15E2A93A"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استقطاب المواهب والكفاءات</w:t>
                          </w:r>
                        </w:p>
                      </w:txbxContent>
                    </v:textbox>
                  </v:shape>
                </v:group>
                <v:group id="Group 1151134942" o:spid="_x0000_s1928" style="position:absolute;left:11967;width:11810;height:12005" coordorigin="11967" coordsize="135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">
                  <v:shape id="Rectangle: Diagonal Corners Rounded 1304353603" o:spid="_x0000_s1929" style="position:absolute;left:11967;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866903469" o:spid="_x0000_s1930"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1931" type="#_x0000_t202" style="position:absolute;left:12316;top:5445;width:1323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" filled="f" stroked="f">
                    <v:textbox>
                      <w:txbxContent>
                        <w:p w14:paraId="3B3B9461" w14:textId="77777777" w:rsidR="00ED340E" w:rsidRDefault="00ED340E" w:rsidP="00ED340E">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الشراكات الاستراتيجية والتعاون الخارجي</w:t>
                          </w:r>
                        </w:p>
                      </w:txbxContent>
                    </v:textbox>
                  </v:shape>
                </v:group>
                <v:shape id="رسم 30" o:spid="_x0000_s1932" type="#_x0000_t75" alt="معالج" style="position:absolute;left:3852;top:1013;width:4409;height:4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">
                  <v:imagedata r:id="rId178" o:title="معالج"/>
                </v:shape>
                <v:shape id="Graphic 32" o:spid="_x0000_s1933" type="#_x0000_t75" alt="Target Audience with solid fill" style="position:absolute;left:27631;top:620;width:5195;height:5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">
                  <v:imagedata r:id="rId168" o:title="Target Audience with solid fill"/>
                </v:shape>
                <v:shape id="رسم 64" o:spid="_x0000_s1934" type="#_x0000_t75" alt="قاعة مجلس الإدارة" style="position:absolute;left:15306;top:577;width:5280;height:5280;visibility:visible;mso-wrap-style:square" coordsize="528054,528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" path="m,l440043,r88011,88011l528054,528054,,528054,,xe">
                  <v:imagedata r:id="rId179" o:title="قاعة مجلس الإدارة"/>
                  <v:formulas/>
                  <v:path o:extrusionok="t" o:connecttype="custom" o:connectlocs="0,0;440043,0;528054,88011;528054,528054;0,528054;0,0" o:connectangles="0,0,0,0,0,0"/>
                </v:shape>
                <v:shape id="رسم 10" o:spid="_x0000_s1935" type="#_x0000_t75" alt="مراجعه العميل-من اليمين لليسار" style="position:absolute;left:51561;top:978;width:4477;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">
                  <v:imagedata r:id="rId119" o:title="مراجعه العميل-من اليمين لليسار"/>
                </v:shape>
                <v:shape id="Graphic 65" o:spid="_x0000_s1936" type="#_x0000_t75" alt="Magnifying glass with solid fill" style="position:absolute;left:39870;top:894;width:4646;height:4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">
                  <v:imagedata r:id="rId180" o:title="Magnifying glass with solid fill"/>
                </v:shape>
                <w10:anchorlock/>
              </v:group>
            </w:pict>
          </mc:Fallback>
        </mc:AlternateContent>
      </w:r>
    </w:p>
    <w:p w14:paraId="00F492B7" w14:textId="0932A04A"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763BF226" wp14:editId="51437B7B">
                <wp:extent cx="5731510" cy="891540"/>
                <wp:effectExtent l="0" t="0" r="2540" b="22860"/>
                <wp:docPr id="14204919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3600415" name="مجموعة 47"/>
                        <wpg:cNvGrpSpPr/>
                        <wpg:grpSpPr>
                          <a:xfrm>
                            <a:off x="0" y="0"/>
                            <a:ext cx="5731510" cy="895351"/>
                            <a:chOff x="0" y="0"/>
                            <a:chExt cx="5878196" cy="918845"/>
                          </a:xfrm>
                        </wpg:grpSpPr>
                        <wpg:grpSp>
                          <wpg:cNvPr id="1398992813" name="مجموعة 48"/>
                          <wpg:cNvGrpSpPr/>
                          <wpg:grpSpPr>
                            <a:xfrm>
                              <a:off x="0" y="0"/>
                              <a:ext cx="5878196" cy="918845"/>
                              <a:chOff x="0" y="0"/>
                              <a:chExt cx="6240348" cy="919070"/>
                            </a:xfrm>
                          </wpg:grpSpPr>
                          <wpg:grpSp>
                            <wpg:cNvPr id="1278152648" name="مجموعة 49"/>
                            <wpg:cNvGrpSpPr/>
                            <wpg:grpSpPr>
                              <a:xfrm>
                                <a:off x="0" y="169208"/>
                                <a:ext cx="5433072" cy="580613"/>
                                <a:chOff x="0" y="169208"/>
                                <a:chExt cx="5433072" cy="580613"/>
                              </a:xfrm>
                            </wpg:grpSpPr>
                            <wps:wsp>
                              <wps:cNvPr id="19761919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54749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4856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4415548" name="مربع نص 41"/>
                          <wps:cNvSpPr txBox="1"/>
                          <wps:spPr>
                            <a:xfrm>
                              <a:off x="204466" y="257055"/>
                              <a:ext cx="4615801" cy="387740"/>
                            </a:xfrm>
                            <a:prstGeom prst="rect">
                              <a:avLst/>
                            </a:prstGeom>
                            <a:noFill/>
                          </wps:spPr>
                          <wps:txbx>
                            <w:txbxContent>
                              <w:p w14:paraId="41AD186C" w14:textId="101BB5AA"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بناء ثقافة داعمة للابتكار والاستدامة:</w:t>
                                </w:r>
                              </w:p>
                            </w:txbxContent>
                          </wps:txbx>
                          <wps:bodyPr wrap="square" rtlCol="1">
                            <a:spAutoFit/>
                          </wps:bodyPr>
                        </wps:wsp>
                      </wpg:grpSp>
                      <pic:pic xmlns:pic="http://schemas.openxmlformats.org/drawingml/2006/picture">
                        <pic:nvPicPr>
                          <pic:cNvPr id="17704184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3BF226" id="_x0000_s19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Arxsu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9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">
                  <v:group id="مجموعة 48" o:spid="_x0000_s19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">
                    <v:group id="مجموعة 49" o:spid="_x0000_s19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">
                      <v:shape id="شكل حر 50" o:spid="_x0000_s19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" fillcolor="#a5a5a5 [2092]" stroked="f" strokeweight="1pt">
                        <v:stroke joinstyle="miter"/>
                      </v:roundrect>
                    </v:group>
                    <v:oval id="شكل بيضاوي 52" o:spid="_x0000_s19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" filled="f" strokecolor="#168489" strokeweight="1pt">
                      <v:stroke joinstyle="miter"/>
                    </v:oval>
                  </v:group>
                  <v:shape id="مربع نص 41" o:spid="_x0000_s19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" filled="f" stroked="f">
                    <v:textbox style="mso-fit-shape-to-text:t">
                      <w:txbxContent>
                        <w:p w14:paraId="41AD186C" w14:textId="101BB5AA"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بناء ثقافة داعمة للابتكار والاستدامة:</w:t>
                          </w:r>
                        </w:p>
                      </w:txbxContent>
                    </v:textbox>
                  </v:shape>
                </v:group>
                <v:shape id="صورة 54" o:spid="_x0000_s19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">
                  <v:imagedata r:id="rId79" o:title=""/>
                </v:shape>
                <w10:anchorlock/>
              </v:group>
            </w:pict>
          </mc:Fallback>
        </mc:AlternateContent>
      </w:r>
    </w:p>
    <w:p w14:paraId="74F1F908" w14:textId="0899CFF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تشجيع المخاطرة المحسوبة والتفكير خارج الصندوق.</w:t>
      </w:r>
    </w:p>
    <w:p w14:paraId="01EBAC89" w14:textId="4CDF7C51"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قيم واتجاهات تعزز التحسين المستمر والتطوير الذاتي.</w:t>
      </w:r>
    </w:p>
    <w:p w14:paraId="4946A45D" w14:textId="0697E90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إشراك الموظفين في عملية صنع القرار والتحفيز على المبادرات المبتكرة.</w:t>
      </w:r>
    </w:p>
    <w:p w14:paraId="361C5E27" w14:textId="28E8622C"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60AF44B" wp14:editId="081CBE1B">
                <wp:extent cx="5731510" cy="891540"/>
                <wp:effectExtent l="0" t="0" r="2540" b="22860"/>
                <wp:docPr id="7780849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764537" name="مجموعة 47"/>
                        <wpg:cNvGrpSpPr/>
                        <wpg:grpSpPr>
                          <a:xfrm>
                            <a:off x="0" y="0"/>
                            <a:ext cx="5731510" cy="895351"/>
                            <a:chOff x="0" y="0"/>
                            <a:chExt cx="5878196" cy="918845"/>
                          </a:xfrm>
                        </wpg:grpSpPr>
                        <wpg:grpSp>
                          <wpg:cNvPr id="1765007103" name="مجموعة 48"/>
                          <wpg:cNvGrpSpPr/>
                          <wpg:grpSpPr>
                            <a:xfrm>
                              <a:off x="0" y="0"/>
                              <a:ext cx="5878196" cy="918845"/>
                              <a:chOff x="0" y="0"/>
                              <a:chExt cx="6240348" cy="919070"/>
                            </a:xfrm>
                          </wpg:grpSpPr>
                          <wpg:grpSp>
                            <wpg:cNvPr id="170971747" name="مجموعة 49"/>
                            <wpg:cNvGrpSpPr/>
                            <wpg:grpSpPr>
                              <a:xfrm>
                                <a:off x="0" y="169208"/>
                                <a:ext cx="5433072" cy="580613"/>
                                <a:chOff x="0" y="169208"/>
                                <a:chExt cx="5433072" cy="580613"/>
                              </a:xfrm>
                            </wpg:grpSpPr>
                            <wps:wsp>
                              <wps:cNvPr id="16348968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10618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5348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2857516" name="مربع نص 41"/>
                          <wps:cNvSpPr txBox="1"/>
                          <wps:spPr>
                            <a:xfrm>
                              <a:off x="204466" y="257055"/>
                              <a:ext cx="4615801" cy="387740"/>
                            </a:xfrm>
                            <a:prstGeom prst="rect">
                              <a:avLst/>
                            </a:prstGeom>
                            <a:noFill/>
                          </wps:spPr>
                          <wps:txbx>
                            <w:txbxContent>
                              <w:p w14:paraId="24E5047D" w14:textId="340B7E81"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تخصيص موارد للبحث والتطوير:</w:t>
                                </w:r>
                              </w:p>
                            </w:txbxContent>
                          </wps:txbx>
                          <wps:bodyPr wrap="square" rtlCol="1">
                            <a:spAutoFit/>
                          </wps:bodyPr>
                        </wps:wsp>
                      </wpg:grpSp>
                      <pic:pic xmlns:pic="http://schemas.openxmlformats.org/drawingml/2006/picture">
                        <pic:nvPicPr>
                          <pic:cNvPr id="60758800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0AF44B" id="_x0000_s19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AnQmw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nAJ0JsHAAD2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9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">
                  <v:group id="مجموعة 48" o:spid="_x0000_s19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">
                    <v:group id="مجموعة 49" o:spid="_x0000_s19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">
                      <v:shape id="شكل حر 50" o:spid="_x0000_s19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" fillcolor="#a5a5a5 [2092]" stroked="f" strokeweight="1pt">
                        <v:stroke joinstyle="miter"/>
                      </v:roundrect>
                    </v:group>
                    <v:oval id="شكل بيضاوي 52" o:spid="_x0000_s19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" filled="f" strokecolor="#168489" strokeweight="1pt">
                      <v:stroke joinstyle="miter"/>
                    </v:oval>
                  </v:group>
                  <v:shape id="مربع نص 41" o:spid="_x0000_s195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" filled="f" stroked="f">
                    <v:textbox style="mso-fit-shape-to-text:t">
                      <w:txbxContent>
                        <w:p w14:paraId="24E5047D" w14:textId="340B7E81"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تخصيص موارد للبحث والتطوير:</w:t>
                          </w:r>
                        </w:p>
                      </w:txbxContent>
                    </v:textbox>
                  </v:shape>
                </v:group>
                <v:shape id="صورة 54" o:spid="_x0000_s19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">
                  <v:imagedata r:id="rId79" o:title=""/>
                </v:shape>
                <w10:anchorlock/>
              </v:group>
            </w:pict>
          </mc:Fallback>
        </mc:AlternateContent>
      </w:r>
    </w:p>
    <w:p w14:paraId="44F88D08" w14:textId="550B774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إنشاء وحدات أو فرق عمل متخصصة في البحث والتطوير.</w:t>
      </w:r>
    </w:p>
    <w:p w14:paraId="0E473DA8" w14:textId="0B16132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تخصيص ميزانية كافية لأنشطة الابتكار والاستدامة.</w:t>
      </w:r>
    </w:p>
    <w:p w14:paraId="5E151006" w14:textId="048623FD"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توفير البنية التحتية التكنولوجية اللازمة لهذه الأنشطة.</w:t>
      </w:r>
    </w:p>
    <w:p w14:paraId="6914A6A5" w14:textId="3516F79D"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4D260B64" wp14:editId="021A7E20">
                <wp:extent cx="5731510" cy="891540"/>
                <wp:effectExtent l="0" t="0" r="2540" b="22860"/>
                <wp:docPr id="1679069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7210431" name="مجموعة 47"/>
                        <wpg:cNvGrpSpPr/>
                        <wpg:grpSpPr>
                          <a:xfrm>
                            <a:off x="0" y="0"/>
                            <a:ext cx="5731510" cy="895351"/>
                            <a:chOff x="0" y="0"/>
                            <a:chExt cx="5878196" cy="918845"/>
                          </a:xfrm>
                        </wpg:grpSpPr>
                        <wpg:grpSp>
                          <wpg:cNvPr id="66996806" name="مجموعة 48"/>
                          <wpg:cNvGrpSpPr/>
                          <wpg:grpSpPr>
                            <a:xfrm>
                              <a:off x="0" y="0"/>
                              <a:ext cx="5878196" cy="918845"/>
                              <a:chOff x="0" y="0"/>
                              <a:chExt cx="6240348" cy="919070"/>
                            </a:xfrm>
                          </wpg:grpSpPr>
                          <wpg:grpSp>
                            <wpg:cNvPr id="1972626240" name="مجموعة 49"/>
                            <wpg:cNvGrpSpPr/>
                            <wpg:grpSpPr>
                              <a:xfrm>
                                <a:off x="0" y="169208"/>
                                <a:ext cx="5433072" cy="580613"/>
                                <a:chOff x="0" y="169208"/>
                                <a:chExt cx="5433072" cy="580613"/>
                              </a:xfrm>
                            </wpg:grpSpPr>
                            <wps:wsp>
                              <wps:cNvPr id="15538793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83260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09404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3875422" name="مربع نص 41"/>
                          <wps:cNvSpPr txBox="1"/>
                          <wps:spPr>
                            <a:xfrm>
                              <a:off x="204466" y="257055"/>
                              <a:ext cx="4615801" cy="387740"/>
                            </a:xfrm>
                            <a:prstGeom prst="rect">
                              <a:avLst/>
                            </a:prstGeom>
                            <a:noFill/>
                          </wps:spPr>
                          <wps:txbx>
                            <w:txbxContent>
                              <w:p w14:paraId="51B5C44F" w14:textId="06C419A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استقطاب المواهب والكفاءات:</w:t>
                                </w:r>
                              </w:p>
                            </w:txbxContent>
                          </wps:txbx>
                          <wps:bodyPr wrap="square" rtlCol="1">
                            <a:spAutoFit/>
                          </wps:bodyPr>
                        </wps:wsp>
                      </wpg:grpSp>
                      <pic:pic xmlns:pic="http://schemas.openxmlformats.org/drawingml/2006/picture">
                        <pic:nvPicPr>
                          <pic:cNvPr id="16015790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260B64" id="_x0000_s19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UEwbi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9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">
                  <v:group id="مجموعة 48" o:spid="_x0000_s19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">
                    <v:group id="مجموعة 49" o:spid="_x0000_s19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">
                      <v:shape id="شكل حر 50" o:spid="_x0000_s19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" fillcolor="#a5a5a5 [2092]" stroked="f" strokeweight="1pt">
                        <v:stroke joinstyle="miter"/>
                      </v:roundrect>
                    </v:group>
                    <v:oval id="شكل بيضاوي 52" o:spid="_x0000_s19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" filled="f" strokecolor="#168489" strokeweight="1pt">
                      <v:stroke joinstyle="miter"/>
                    </v:oval>
                  </v:group>
                  <v:shape id="مربع نص 41" o:spid="_x0000_s196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" filled="f" stroked="f">
                    <v:textbox style="mso-fit-shape-to-text:t">
                      <w:txbxContent>
                        <w:p w14:paraId="51B5C44F" w14:textId="06C419A9"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استقطاب المواهب والكفاءات:</w:t>
                          </w:r>
                        </w:p>
                      </w:txbxContent>
                    </v:textbox>
                  </v:shape>
                </v:group>
                <v:shape id="صورة 54" o:spid="_x0000_s19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">
                  <v:imagedata r:id="rId79" o:title=""/>
                </v:shape>
                <w10:anchorlock/>
              </v:group>
            </w:pict>
          </mc:Fallback>
        </mc:AlternateContent>
      </w:r>
    </w:p>
    <w:p w14:paraId="29193CC8" w14:textId="30D2D8B3"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جذب وتطوير الخبرات والكفاءات في مجالات الابتكار والاستدامة.</w:t>
      </w:r>
    </w:p>
    <w:p w14:paraId="483D90EF" w14:textId="0234950F"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توفير برامج تدريبية وتطويرية مستمرة للموظفين.</w:t>
      </w:r>
    </w:p>
    <w:p w14:paraId="7CEDF737" w14:textId="5F47631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نظم وحوافز تشجع على الإبداع والمشاركة في المبادرات المستدامة.</w:t>
      </w:r>
    </w:p>
    <w:p w14:paraId="5031E361" w14:textId="57920F34"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195E1D5A" wp14:editId="7586A5FF">
                <wp:extent cx="5731510" cy="891540"/>
                <wp:effectExtent l="0" t="0" r="2540" b="22860"/>
                <wp:docPr id="2530832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9443117" name="مجموعة 47"/>
                        <wpg:cNvGrpSpPr/>
                        <wpg:grpSpPr>
                          <a:xfrm>
                            <a:off x="0" y="0"/>
                            <a:ext cx="5731510" cy="895351"/>
                            <a:chOff x="0" y="0"/>
                            <a:chExt cx="5878196" cy="918845"/>
                          </a:xfrm>
                        </wpg:grpSpPr>
                        <wpg:grpSp>
                          <wpg:cNvPr id="1434518665" name="مجموعة 48"/>
                          <wpg:cNvGrpSpPr/>
                          <wpg:grpSpPr>
                            <a:xfrm>
                              <a:off x="0" y="0"/>
                              <a:ext cx="5878196" cy="918845"/>
                              <a:chOff x="0" y="0"/>
                              <a:chExt cx="6240348" cy="919070"/>
                            </a:xfrm>
                          </wpg:grpSpPr>
                          <wpg:grpSp>
                            <wpg:cNvPr id="136649020" name="مجموعة 49"/>
                            <wpg:cNvGrpSpPr/>
                            <wpg:grpSpPr>
                              <a:xfrm>
                                <a:off x="0" y="169208"/>
                                <a:ext cx="5433072" cy="580613"/>
                                <a:chOff x="0" y="169208"/>
                                <a:chExt cx="5433072" cy="580613"/>
                              </a:xfrm>
                            </wpg:grpSpPr>
                            <wps:wsp>
                              <wps:cNvPr id="1079954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05503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648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0096543" name="مربع نص 41"/>
                          <wps:cNvSpPr txBox="1"/>
                          <wps:spPr>
                            <a:xfrm>
                              <a:off x="204466" y="257055"/>
                              <a:ext cx="4615801" cy="387740"/>
                            </a:xfrm>
                            <a:prstGeom prst="rect">
                              <a:avLst/>
                            </a:prstGeom>
                            <a:noFill/>
                          </wps:spPr>
                          <wps:txbx>
                            <w:txbxContent>
                              <w:p w14:paraId="4D653358" w14:textId="13E62AB5"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الشراكات الاستراتيجية والتعاون الخارجي:</w:t>
                                </w:r>
                              </w:p>
                            </w:txbxContent>
                          </wps:txbx>
                          <wps:bodyPr wrap="square" rtlCol="1">
                            <a:spAutoFit/>
                          </wps:bodyPr>
                        </wps:wsp>
                      </wpg:grpSp>
                      <pic:pic xmlns:pic="http://schemas.openxmlformats.org/drawingml/2006/picture">
                        <pic:nvPicPr>
                          <pic:cNvPr id="207217621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5E1D5A" id="_x0000_s19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Y5RnQcAAPo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wuY5R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9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">
                  <v:group id="مجموعة 48" o:spid="_x0000_s19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">
                    <v:group id="مجموعة 49" o:spid="_x0000_s19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">
                      <v:shape id="شكل حر 50" o:spid="_x0000_s19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" fillcolor="#a5a5a5 [2092]" stroked="f" strokeweight="1pt">
                        <v:stroke joinstyle="miter"/>
                      </v:roundrect>
                    </v:group>
                    <v:oval id="شكل بيضاوي 52" o:spid="_x0000_s19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" filled="f" strokecolor="#168489" strokeweight="1pt">
                      <v:stroke joinstyle="miter"/>
                    </v:oval>
                  </v:group>
                  <v:shape id="مربع نص 41" o:spid="_x0000_s19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" filled="f" stroked="f">
                    <v:textbox style="mso-fit-shape-to-text:t">
                      <w:txbxContent>
                        <w:p w14:paraId="4D653358" w14:textId="13E62AB5"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الشراكات الاستراتيجية والتعاون الخارجي:</w:t>
                          </w:r>
                        </w:p>
                      </w:txbxContent>
                    </v:textbox>
                  </v:shape>
                </v:group>
                <v:shape id="صورة 54" o:spid="_x0000_s19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">
                  <v:imagedata r:id="rId79" o:title=""/>
                </v:shape>
                <w10:anchorlock/>
              </v:group>
            </w:pict>
          </mc:Fallback>
        </mc:AlternateContent>
      </w:r>
    </w:p>
    <w:p w14:paraId="2D0F8798" w14:textId="574FE597"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إقامة شراكات مع جامعات ومراكز بحثية في مجالات الاستدامة.</w:t>
      </w:r>
    </w:p>
    <w:p w14:paraId="47D1A683" w14:textId="20D2D340"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التعاون مع موردين ومنافسين لتطوير حلول مبتكرة ومستدامة.</w:t>
      </w:r>
    </w:p>
    <w:p w14:paraId="50EDD6B1" w14:textId="1D0D15E5"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المشاركة في شبكات ومنصات لتبادل المعرفة والممارسات الفضلى.</w:t>
      </w:r>
    </w:p>
    <w:p w14:paraId="4F521BBE" w14:textId="2DB87B43"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195D89E4" wp14:editId="369FDD4D">
                <wp:extent cx="5731510" cy="891540"/>
                <wp:effectExtent l="0" t="0" r="2540" b="22860"/>
                <wp:docPr id="2430718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54337688" name="مجموعة 47"/>
                        <wpg:cNvGrpSpPr/>
                        <wpg:grpSpPr>
                          <a:xfrm>
                            <a:off x="0" y="0"/>
                            <a:ext cx="5731510" cy="895351"/>
                            <a:chOff x="0" y="0"/>
                            <a:chExt cx="5878196" cy="918845"/>
                          </a:xfrm>
                        </wpg:grpSpPr>
                        <wpg:grpSp>
                          <wpg:cNvPr id="990668447" name="مجموعة 48"/>
                          <wpg:cNvGrpSpPr/>
                          <wpg:grpSpPr>
                            <a:xfrm>
                              <a:off x="0" y="0"/>
                              <a:ext cx="5878196" cy="918845"/>
                              <a:chOff x="0" y="0"/>
                              <a:chExt cx="6240348" cy="919070"/>
                            </a:xfrm>
                          </wpg:grpSpPr>
                          <wpg:grpSp>
                            <wpg:cNvPr id="166169218" name="مجموعة 49"/>
                            <wpg:cNvGrpSpPr/>
                            <wpg:grpSpPr>
                              <a:xfrm>
                                <a:off x="0" y="169208"/>
                                <a:ext cx="5433072" cy="580613"/>
                                <a:chOff x="0" y="169208"/>
                                <a:chExt cx="5433072" cy="580613"/>
                              </a:xfrm>
                            </wpg:grpSpPr>
                            <wps:wsp>
                              <wps:cNvPr id="1672387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68251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1005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7124037" name="مربع نص 41"/>
                          <wps:cNvSpPr txBox="1"/>
                          <wps:spPr>
                            <a:xfrm>
                              <a:off x="204466" y="257055"/>
                              <a:ext cx="4615801" cy="387740"/>
                            </a:xfrm>
                            <a:prstGeom prst="rect">
                              <a:avLst/>
                            </a:prstGeom>
                            <a:noFill/>
                          </wps:spPr>
                          <wps:txbx>
                            <w:txbxContent>
                              <w:p w14:paraId="499B121C" w14:textId="741387DB"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التحول الرقمي والتكنولوجي:</w:t>
                                </w:r>
                              </w:p>
                            </w:txbxContent>
                          </wps:txbx>
                          <wps:bodyPr wrap="square" rtlCol="1">
                            <a:spAutoFit/>
                          </wps:bodyPr>
                        </wps:wsp>
                      </wpg:grpSp>
                      <pic:pic xmlns:pic="http://schemas.openxmlformats.org/drawingml/2006/picture">
                        <pic:nvPicPr>
                          <pic:cNvPr id="55422982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5D89E4" id="_x0000_s19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0XnY5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9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">
                  <v:group id="مجموعة 48" o:spid="_x0000_s19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">
                    <v:group id="مجموعة 49" o:spid="_x0000_s19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">
                      <v:shape id="شكل حر 50" o:spid="_x0000_s19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" fillcolor="#a5a5a5 [2092]" stroked="f" strokeweight="1pt">
                        <v:stroke joinstyle="miter"/>
                      </v:roundrect>
                    </v:group>
                    <v:oval id="شكل بيضاوي 52" o:spid="_x0000_s19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" filled="f" strokecolor="#168489" strokeweight="1pt">
                      <v:stroke joinstyle="miter"/>
                    </v:oval>
                  </v:group>
                  <v:shape id="مربع نص 41" o:spid="_x0000_s19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" filled="f" stroked="f">
                    <v:textbox style="mso-fit-shape-to-text:t">
                      <w:txbxContent>
                        <w:p w14:paraId="499B121C" w14:textId="741387DB" w:rsidR="00684194" w:rsidRDefault="000F5AEA" w:rsidP="00684194">
                          <w:pPr>
                            <w:rPr>
                              <w:rFonts w:eastAsia="Calibri" w:hAnsi="Adobe Arabic" w:cs="Adobe Arabic"/>
                              <w:b/>
                              <w:bCs/>
                              <w:color w:val="FFFFFF"/>
                              <w:kern w:val="24"/>
                              <w:sz w:val="36"/>
                              <w:szCs w:val="36"/>
                              <w:lang w:bidi="ar-EG"/>
                            </w:rPr>
                          </w:pPr>
                          <w:r w:rsidRPr="000F5AEA">
                            <w:rPr>
                              <w:rFonts w:eastAsia="Calibri" w:hAnsi="Adobe Arabic" w:cs="Adobe Arabic"/>
                              <w:b/>
                              <w:bCs/>
                              <w:color w:val="FFFFFF"/>
                              <w:kern w:val="24"/>
                              <w:sz w:val="36"/>
                              <w:szCs w:val="36"/>
                              <w:rtl/>
                              <w:lang w:bidi="ar-EG"/>
                            </w:rPr>
                            <w:t>التحول الرقمي والتكنولوجي:</w:t>
                          </w:r>
                        </w:p>
                      </w:txbxContent>
                    </v:textbox>
                  </v:shape>
                </v:group>
                <v:shape id="صورة 54" o:spid="_x0000_s19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">
                  <v:imagedata r:id="rId79" o:title=""/>
                </v:shape>
                <w10:anchorlock/>
              </v:group>
            </w:pict>
          </mc:Fallback>
        </mc:AlternateContent>
      </w:r>
    </w:p>
    <w:p w14:paraId="259D8EA4" w14:textId="1B510380"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تبن</w:t>
      </w:r>
      <w:r w:rsidRPr="000F5AEA">
        <w:rPr>
          <w:rFonts w:ascii="Sakkal Majalla" w:hAnsi="Sakkal Majalla" w:cs="Sakkal Majalla" w:hint="cs"/>
          <w:sz w:val="34"/>
          <w:szCs w:val="34"/>
          <w:rtl/>
        </w:rPr>
        <w:t>ّ</w:t>
      </w:r>
      <w:r w:rsidRPr="000F5AEA">
        <w:rPr>
          <w:rFonts w:ascii="Sakkal Majalla" w:hAnsi="Sakkal Majalla" w:cs="Sakkal Majalla"/>
          <w:sz w:val="34"/>
          <w:szCs w:val="34"/>
          <w:rtl/>
        </w:rPr>
        <w:t>ي التقنيات الحديثة كالذكاء الاصطناعي وإنترنت الأشياء.</w:t>
      </w:r>
    </w:p>
    <w:p w14:paraId="2875EBD1" w14:textId="2FF3E103"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الاستفادة من التكنولوجيا لتحسين الكفاءة والاستدامة التشغيلية.</w:t>
      </w:r>
    </w:p>
    <w:p w14:paraId="4EE47A48" w14:textId="778D27AB" w:rsidR="0002554C" w:rsidRPr="000F5AEA" w:rsidRDefault="0002554C" w:rsidP="002467E8">
      <w:pPr>
        <w:pStyle w:val="a5"/>
        <w:numPr>
          <w:ilvl w:val="0"/>
          <w:numId w:val="5"/>
        </w:numPr>
        <w:spacing w:after="0"/>
        <w:jc w:val="both"/>
        <w:rPr>
          <w:rFonts w:ascii="Sakkal Majalla" w:hAnsi="Sakkal Majalla" w:cs="Sakkal Majalla"/>
          <w:sz w:val="34"/>
          <w:szCs w:val="34"/>
        </w:rPr>
      </w:pPr>
      <w:r w:rsidRPr="000F5AEA">
        <w:rPr>
          <w:rFonts w:ascii="Sakkal Majalla" w:hAnsi="Sakkal Majalla" w:cs="Sakkal Majalla"/>
          <w:sz w:val="34"/>
          <w:szCs w:val="34"/>
          <w:rtl/>
        </w:rPr>
        <w:t>تطوير منتجات وخدمات رقمية تعزز من الاستدامة البيئية والاجتماعية.</w:t>
      </w:r>
    </w:p>
    <w:p w14:paraId="2E33EF54" w14:textId="77777777" w:rsidR="0002554C" w:rsidRDefault="0002554C" w:rsidP="00684194">
      <w:pPr>
        <w:rPr>
          <w:rtl/>
        </w:rPr>
      </w:pPr>
      <w:r>
        <w:t xml:space="preserve">تتطلب هذه الجهود دعم </w:t>
      </w:r>
      <w:hyperlink r:id="rId305">
        <w:r>
          <w:rPr>
            <w:color w:val="0000FF"/>
            <w:u w:val="single"/>
          </w:rPr>
          <w:t>القيادة</w:t>
        </w:r>
      </w:hyperlink>
      <w:r>
        <w:t xml:space="preserve"> العليا وتخطيط استراتيجي متكامل لتحقيق الابتكار والاستدامة على المدى الطويل.</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0F5AEA" w:rsidRPr="00563DBD" w14:paraId="77E88A68" w14:textId="77777777" w:rsidTr="009A1C3E">
        <w:tc>
          <w:tcPr>
            <w:tcW w:w="1962" w:type="dxa"/>
            <w:tcBorders>
              <w:right w:val="single" w:sz="36" w:space="0" w:color="168489"/>
            </w:tcBorders>
            <w:shd w:val="clear" w:color="auto" w:fill="F2F2F2" w:themeFill="background1" w:themeFillShade="F2"/>
            <w:vAlign w:val="center"/>
          </w:tcPr>
          <w:p w14:paraId="59C207BA" w14:textId="77777777" w:rsidR="000F5AEA" w:rsidRPr="008113E1" w:rsidRDefault="000F5AEA" w:rsidP="008814D1">
            <w:pPr>
              <w:pStyle w:val="ad"/>
              <w:pageBreakBefore/>
              <w:jc w:val="center"/>
              <w:rPr>
                <w:rtl/>
              </w:rPr>
            </w:pPr>
            <w:r w:rsidRPr="008113E1">
              <w:rPr>
                <w:noProof/>
                <w:rtl/>
                <w:lang w:val="ar-SA"/>
              </w:rPr>
              <w:lastRenderedPageBreak/>
              <w:drawing>
                <wp:inline distT="0" distB="0" distL="0" distR="0" wp14:anchorId="546C7338" wp14:editId="5F8CFD77">
                  <wp:extent cx="563984" cy="563914"/>
                  <wp:effectExtent l="0" t="0" r="7620" b="7620"/>
                  <wp:docPr id="1669813199" name="Picture 166981319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03AF51FA" w14:textId="05FFF7E1" w:rsidR="000F5AEA" w:rsidRPr="00563DBD" w:rsidRDefault="000F5AEA" w:rsidP="008814D1">
            <w:pPr>
              <w:bidi w:val="0"/>
              <w:jc w:val="center"/>
              <w:rPr>
                <w:rFonts w:eastAsia="Times New Roman" w:cs="GE Dinar Two Medium"/>
                <w:color w:val="1E3D6A"/>
                <w:kern w:val="24"/>
                <w:szCs w:val="28"/>
                <w:rtl/>
                <w:lang w:bidi="ar-SY"/>
              </w:rPr>
            </w:pPr>
            <w:r w:rsidRPr="000F5AEA">
              <w:rPr>
                <w:rFonts w:ascii="Adobe Arabic" w:eastAsia="Times New Roman" w:hAnsi="Adobe Arabic" w:cs="Adobe Arabic"/>
                <w:b/>
                <w:bCs/>
                <w:color w:val="168489"/>
                <w:kern w:val="24"/>
                <w:sz w:val="44"/>
                <w:szCs w:val="44"/>
                <w:rtl/>
                <w:lang w:bidi="ar-SY"/>
              </w:rPr>
              <w:t>كيف يمكن للمؤسسات تحديد أولويات الابتكار والاستدامة بشكل فعّال؟</w:t>
            </w:r>
          </w:p>
        </w:tc>
      </w:tr>
      <w:tr w:rsidR="000F5AEA" w14:paraId="704F6CF3" w14:textId="77777777" w:rsidTr="009A1C3E">
        <w:tc>
          <w:tcPr>
            <w:tcW w:w="1962" w:type="dxa"/>
            <w:tcBorders>
              <w:right w:val="single" w:sz="36" w:space="0" w:color="168489"/>
            </w:tcBorders>
            <w:shd w:val="clear" w:color="auto" w:fill="F2F2F2" w:themeFill="background1" w:themeFillShade="F2"/>
            <w:vAlign w:val="center"/>
          </w:tcPr>
          <w:p w14:paraId="2F12A687" w14:textId="77777777" w:rsidR="000F5AEA" w:rsidRPr="008113E1" w:rsidRDefault="000F5AEA"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98B4E80" w14:textId="77777777" w:rsidR="000F5AEA" w:rsidRDefault="000F5AEA" w:rsidP="008814D1">
            <w:pPr>
              <w:pStyle w:val="ad"/>
              <w:rPr>
                <w:rtl/>
              </w:rPr>
            </w:pPr>
          </w:p>
        </w:tc>
      </w:tr>
    </w:tbl>
    <w:p w14:paraId="7AD5EE4C" w14:textId="77777777" w:rsidR="000F5AEA" w:rsidRPr="003438F6" w:rsidRDefault="000F5AEA" w:rsidP="009A1C3E">
      <w:pPr>
        <w:rPr>
          <w:rFonts w:ascii="Sakkal Majalla" w:hAnsi="Sakkal Majalla"/>
          <w:sz w:val="34"/>
          <w:rtl/>
          <w:lang w:bidi="ar-SY"/>
        </w:rPr>
      </w:pPr>
    </w:p>
    <w:p w14:paraId="7C23CAAC" w14:textId="335149BE" w:rsidR="000F5AEA" w:rsidRPr="002465AB" w:rsidRDefault="009A1C3E" w:rsidP="009A1C3E">
      <w:pPr>
        <w:ind w:left="-755"/>
        <w:rPr>
          <w:rFonts w:ascii="Sakkal Majalla" w:hAnsi="Sakkal Majalla"/>
          <w:sz w:val="34"/>
          <w:lang w:bidi="ar-SY"/>
        </w:rPr>
      </w:pPr>
      <w:r>
        <w:rPr>
          <w:noProof/>
        </w:rPr>
        <mc:AlternateContent>
          <mc:Choice Requires="wps">
            <w:drawing>
              <wp:inline distT="0" distB="0" distL="0" distR="0" wp14:anchorId="5086C188" wp14:editId="6D8E3960">
                <wp:extent cx="6703060" cy="5949950"/>
                <wp:effectExtent l="0" t="0" r="21590" b="12700"/>
                <wp:docPr id="87053142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949950"/>
                        </a:xfrm>
                        <a:prstGeom prst="roundRect">
                          <a:avLst>
                            <a:gd name="adj" fmla="val 16667"/>
                          </a:avLst>
                        </a:prstGeom>
                        <a:solidFill>
                          <a:srgbClr val="EAF4E4"/>
                        </a:solidFill>
                        <a:ln w="12700">
                          <a:solidFill>
                            <a:schemeClr val="accent6"/>
                          </a:solidFill>
                          <a:miter lim="800000"/>
                          <a:headEnd/>
                          <a:tailEnd/>
                        </a:ln>
                      </wps:spPr>
                      <wps:txbx>
                        <w:txbxContent>
                          <w:p w14:paraId="3A5345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8E2A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08B00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54D8D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0EF4E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D67BD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58CD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CADA0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1AFA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056D1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36776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90754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8F0E9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3EC8F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03D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02840A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44A42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59439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A8278D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A6244B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F309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4B8D39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9A5B8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6977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DEBF3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5AD0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01E7E2"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086C188" id="_x0000_s1982" style="width:527.8pt;height:4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" fillcolor="#eaf4e4" strokecolor="#70ad47 [3209]" strokeweight="1pt">
                <v:stroke joinstyle="miter"/>
                <v:textbox inset="0,3mm,0">
                  <w:txbxContent>
                    <w:p w14:paraId="3A5345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8E2A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08B00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54D8D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0EF4E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D67BD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558CD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CADA0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1AFA6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056D1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36776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90754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8F0E9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D3EC8F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03D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02840A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44A42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59439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A8278D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A6244B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F3094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4B8D39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9A5B8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B6977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DEBF3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5AD0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01E7E2" w14:textId="77777777" w:rsidR="009A1C3E" w:rsidRDefault="009A1C3E" w:rsidP="009A1C3E">
                      <w:pPr>
                        <w:jc w:val="center"/>
                        <w:rPr>
                          <w:sz w:val="22"/>
                          <w:szCs w:val="28"/>
                          <w:rtl/>
                          <w:lang w:bidi="ar-SY"/>
                        </w:rPr>
                      </w:pPr>
                    </w:p>
                  </w:txbxContent>
                </v:textbox>
                <w10:anchorlock/>
              </v:roundrect>
            </w:pict>
          </mc:Fallback>
        </mc:AlternateContent>
      </w:r>
    </w:p>
    <w:p w14:paraId="2F07CFF7" w14:textId="67A675D3" w:rsidR="000F5AEA" w:rsidRPr="004B3470" w:rsidRDefault="000F5AEA" w:rsidP="000F5AEA">
      <w:pPr>
        <w:pStyle w:val="ae"/>
        <w:bidi w:val="0"/>
        <w:jc w:val="center"/>
      </w:pPr>
      <w:r w:rsidRPr="00F131A0">
        <w:rPr>
          <w:noProof/>
          <w:lang w:bidi="ar-SY"/>
        </w:rPr>
        <w:drawing>
          <wp:inline distT="0" distB="0" distL="0" distR="0" wp14:anchorId="3EE49B11" wp14:editId="631DB709">
            <wp:extent cx="1527176" cy="1420708"/>
            <wp:effectExtent l="0" t="0" r="0" b="8255"/>
            <wp:docPr id="156140823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E9FE11A" w14:textId="6057C7DA" w:rsidR="0002554C" w:rsidRPr="00B5713E"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229AD50F" wp14:editId="06F0E351">
                <wp:extent cx="5731510" cy="895350"/>
                <wp:effectExtent l="0" t="0" r="21590" b="19050"/>
                <wp:docPr id="7695408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67169600"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33212862" name="مجموعة 39"/>
                        <wpg:cNvGrpSpPr/>
                        <wpg:grpSpPr>
                          <a:xfrm>
                            <a:off x="0" y="0"/>
                            <a:ext cx="5731510" cy="895350"/>
                            <a:chOff x="0" y="0"/>
                            <a:chExt cx="5878196" cy="918845"/>
                          </a:xfrm>
                        </wpg:grpSpPr>
                        <wpg:grpSp>
                          <wpg:cNvPr id="1978140890" name="مجموعة 40"/>
                          <wpg:cNvGrpSpPr/>
                          <wpg:grpSpPr>
                            <a:xfrm>
                              <a:off x="0" y="0"/>
                              <a:ext cx="5878196" cy="918845"/>
                              <a:chOff x="0" y="0"/>
                              <a:chExt cx="6240348" cy="919070"/>
                            </a:xfrm>
                          </wpg:grpSpPr>
                          <wpg:grpSp>
                            <wpg:cNvPr id="26868054" name="مجموعة 41"/>
                            <wpg:cNvGrpSpPr/>
                            <wpg:grpSpPr>
                              <a:xfrm>
                                <a:off x="0" y="169208"/>
                                <a:ext cx="5433072" cy="580613"/>
                                <a:chOff x="0" y="169208"/>
                                <a:chExt cx="5433072" cy="580613"/>
                              </a:xfrm>
                            </wpg:grpSpPr>
                            <wps:wsp>
                              <wps:cNvPr id="13645457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491625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088524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6553759" name="مربع نص 41"/>
                          <wps:cNvSpPr txBox="1"/>
                          <wps:spPr>
                            <a:xfrm>
                              <a:off x="204484" y="257055"/>
                              <a:ext cx="4616071" cy="387740"/>
                            </a:xfrm>
                            <a:prstGeom prst="rect">
                              <a:avLst/>
                            </a:prstGeom>
                            <a:noFill/>
                          </wps:spPr>
                          <wps:txbx>
                            <w:txbxContent>
                              <w:p w14:paraId="56A7042B" w14:textId="4200089D"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والاستراتيجيات لتحقيق التغيير المستدام</w:t>
                                </w:r>
                              </w:p>
                            </w:txbxContent>
                          </wps:txbx>
                          <wps:bodyPr wrap="square" rtlCol="1">
                            <a:spAutoFit/>
                          </wps:bodyPr>
                        </wps:wsp>
                      </wpg:grpSp>
                    </wpg:wgp>
                  </a:graphicData>
                </a:graphic>
              </wp:inline>
            </w:drawing>
          </mc:Choice>
          <mc:Fallback>
            <w:pict>
              <v:group w14:anchorId="229AD50F" id="_x0000_s19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iGdkrQcAALo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uIZ2StBwAAu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9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">
                  <v:imagedata r:id="rId61" o:title=""/>
                </v:shape>
                <v:group id="مجموعة 39" o:spid="_x0000_s19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">
                  <v:group id="مجموعة 40" o:spid="_x0000_s19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">
                    <v:group id="مجموعة 41" o:spid="_x0000_s19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">
                      <v:shape id="شكل حر 42" o:spid="_x0000_s19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" fillcolor="#168489" stroked="f" strokeweight="1pt">
                        <v:stroke joinstyle="miter"/>
                      </v:roundrect>
                    </v:group>
                    <v:oval id="شكل بيضاوي 44" o:spid="_x0000_s19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" filled="f" strokecolor="#a5a5a5 [2092]" strokeweight="1pt">
                      <v:stroke joinstyle="miter"/>
                    </v:oval>
                  </v:group>
                  <v:shape id="مربع نص 41" o:spid="_x0000_s19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" filled="f" stroked="f">
                    <v:textbox style="mso-fit-shape-to-text:t">
                      <w:txbxContent>
                        <w:p w14:paraId="56A7042B" w14:textId="4200089D"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والاستراتيجيات لتحقيق التغيير المستدام</w:t>
                          </w:r>
                        </w:p>
                      </w:txbxContent>
                    </v:textbox>
                  </v:shape>
                </v:group>
                <w10:anchorlock/>
              </v:group>
            </w:pict>
          </mc:Fallback>
        </mc:AlternateContent>
      </w:r>
    </w:p>
    <w:p w14:paraId="7DA2426B" w14:textId="77777777" w:rsidR="0002554C" w:rsidRPr="004B3470" w:rsidRDefault="0002554C" w:rsidP="00684194">
      <w:r w:rsidRPr="004B3470">
        <w:rPr>
          <w:rtl/>
        </w:rPr>
        <w:t>هناك عدة تحديات رئيسية تواجه تحقيق التغيير المستدام في المؤسسات، إلى جانب الاستراتيجيات الممكنة للتعامل معها:</w:t>
      </w:r>
    </w:p>
    <w:p w14:paraId="54DB0432" w14:textId="77777777" w:rsidR="0002554C" w:rsidRDefault="0002554C" w:rsidP="00684194">
      <w:pPr>
        <w:rPr>
          <w:b/>
          <w:bCs/>
          <w:color w:val="168489"/>
        </w:rPr>
      </w:pPr>
      <w:r w:rsidRPr="00684194">
        <w:rPr>
          <w:b/>
          <w:bCs/>
          <w:color w:val="168489"/>
          <w:rtl/>
        </w:rPr>
        <w:t>التحديات:</w:t>
      </w:r>
    </w:p>
    <w:p w14:paraId="45912F9D" w14:textId="2349CEA7" w:rsidR="00ED340E" w:rsidRPr="00684194" w:rsidRDefault="00ED340E" w:rsidP="00ED340E">
      <w:pPr>
        <w:rPr>
          <w:b/>
          <w:bCs/>
          <w:color w:val="168489"/>
          <w:rtl/>
        </w:rPr>
      </w:pPr>
      <w:r w:rsidRPr="00ED340E">
        <w:rPr>
          <w:b/>
          <w:bCs/>
          <w:noProof/>
          <w:color w:val="168489"/>
        </w:rPr>
        <mc:AlternateContent>
          <mc:Choice Requires="wpg">
            <w:drawing>
              <wp:inline distT="0" distB="0" distL="0" distR="0" wp14:anchorId="61898F65" wp14:editId="7F2C226C">
                <wp:extent cx="5643292" cy="1835618"/>
                <wp:effectExtent l="0" t="0" r="14605" b="0"/>
                <wp:docPr id="5" name="Group 4">
                  <a:extLst xmlns:a="http://schemas.openxmlformats.org/drawingml/2006/main">
                    <a:ext uri="{FF2B5EF4-FFF2-40B4-BE49-F238E27FC236}">
                      <a16:creationId xmlns:a16="http://schemas.microsoft.com/office/drawing/2014/main" id="{67FC4D70-D411-AC8A-101A-B83066A44471}"/>
                    </a:ext>
                  </a:extLst>
                </wp:docPr>
                <wp:cNvGraphicFramePr/>
                <a:graphic xmlns:a="http://schemas.openxmlformats.org/drawingml/2006/main">
                  <a:graphicData uri="http://schemas.microsoft.com/office/word/2010/wordprocessingGroup">
                    <wpg:wgp>
                      <wpg:cNvGrpSpPr/>
                      <wpg:grpSpPr>
                        <a:xfrm>
                          <a:off x="0" y="0"/>
                          <a:ext cx="5643292" cy="1835618"/>
                          <a:chOff x="0" y="0"/>
                          <a:chExt cx="5643292" cy="1835618"/>
                        </a:xfrm>
                      </wpg:grpSpPr>
                      <wpg:grpSp>
                        <wpg:cNvPr id="836874762" name="Group 836874762">
                          <a:extLst>
                            <a:ext uri="{FF2B5EF4-FFF2-40B4-BE49-F238E27FC236}">
                              <a16:creationId xmlns:a16="http://schemas.microsoft.com/office/drawing/2014/main" id="{666C18A4-4C2A-4D7A-862C-EBA42B405B50}"/>
                            </a:ext>
                          </a:extLst>
                        </wpg:cNvPr>
                        <wpg:cNvGrpSpPr/>
                        <wpg:grpSpPr>
                          <a:xfrm>
                            <a:off x="0" y="0"/>
                            <a:ext cx="1357308" cy="1835618"/>
                            <a:chOff x="0" y="0"/>
                            <a:chExt cx="1357308" cy="1835618"/>
                          </a:xfrm>
                        </wpg:grpSpPr>
                        <wps:wsp>
                          <wps:cNvPr id="1626607575" name="Freeform: Shape 1626607575">
                            <a:extLst>
                              <a:ext uri="{FF2B5EF4-FFF2-40B4-BE49-F238E27FC236}">
                                <a16:creationId xmlns:a16="http://schemas.microsoft.com/office/drawing/2014/main" id="{3B9909B8-7BA1-4B73-BEAC-46896A01BE32}"/>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2927720" name="TextBox 6">
                            <a:extLst>
                              <a:ext uri="{FF2B5EF4-FFF2-40B4-BE49-F238E27FC236}">
                                <a16:creationId xmlns:a16="http://schemas.microsoft.com/office/drawing/2014/main" id="{CCCE13C4-DB58-4BA9-BC86-BE90F8640302}"/>
                              </a:ext>
                            </a:extLst>
                          </wps:cNvPr>
                          <wps:cNvSpPr txBox="1"/>
                          <wps:spPr>
                            <a:xfrm>
                              <a:off x="402418" y="0"/>
                              <a:ext cx="646430" cy="733425"/>
                            </a:xfrm>
                            <a:prstGeom prst="rect">
                              <a:avLst/>
                            </a:prstGeom>
                            <a:noFill/>
                          </wps:spPr>
                          <wps:txbx>
                            <w:txbxContent>
                              <w:p w14:paraId="425B58F6" w14:textId="77777777" w:rsidR="00ED340E" w:rsidRDefault="00ED340E" w:rsidP="00ED340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none" rtlCol="0">
                            <a:spAutoFit/>
                          </wps:bodyPr>
                        </wps:wsp>
                        <wps:wsp>
                          <wps:cNvPr id="1651535357" name="مربع نص 18">
                            <a:extLst>
                              <a:ext uri="{FF2B5EF4-FFF2-40B4-BE49-F238E27FC236}">
                                <a16:creationId xmlns:a16="http://schemas.microsoft.com/office/drawing/2014/main" id="{C2BEBFDA-675E-40E9-B66E-E48C72559D9A}"/>
                              </a:ext>
                            </a:extLst>
                          </wps:cNvPr>
                          <wps:cNvSpPr txBox="1"/>
                          <wps:spPr>
                            <a:xfrm>
                              <a:off x="0" y="1187683"/>
                              <a:ext cx="1357308" cy="647935"/>
                            </a:xfrm>
                            <a:prstGeom prst="rect">
                              <a:avLst/>
                            </a:prstGeom>
                            <a:noFill/>
                          </wps:spPr>
                          <wps:txbx>
                            <w:txbxContent>
                              <w:p w14:paraId="0EB3994B" w14:textId="222E6D14"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التحديات التقنية والتشغيلية</w:t>
                                </w:r>
                              </w:p>
                            </w:txbxContent>
                          </wps:txbx>
                          <wps:bodyPr wrap="square" rtlCol="1">
                            <a:noAutofit/>
                          </wps:bodyPr>
                        </wps:wsp>
                      </wpg:grpSp>
                      <wpg:grpSp>
                        <wpg:cNvPr id="871707027" name="Group 871707027">
                          <a:extLst>
                            <a:ext uri="{FF2B5EF4-FFF2-40B4-BE49-F238E27FC236}">
                              <a16:creationId xmlns:a16="http://schemas.microsoft.com/office/drawing/2014/main" id="{8F8563CC-A764-48F0-A2C7-C06EE514314E}"/>
                            </a:ext>
                          </a:extLst>
                        </wpg:cNvPr>
                        <wpg:cNvGrpSpPr/>
                        <wpg:grpSpPr>
                          <a:xfrm>
                            <a:off x="1411857" y="0"/>
                            <a:ext cx="4231435" cy="1835618"/>
                            <a:chOff x="1411857" y="0"/>
                            <a:chExt cx="4231435" cy="1835618"/>
                          </a:xfrm>
                        </wpg:grpSpPr>
                        <wpg:grpSp>
                          <wpg:cNvPr id="2062090768" name="Group 2062090768">
                            <a:extLst>
                              <a:ext uri="{FF2B5EF4-FFF2-40B4-BE49-F238E27FC236}">
                                <a16:creationId xmlns:a16="http://schemas.microsoft.com/office/drawing/2014/main" id="{48E543D6-8ED0-4952-9A5C-0AB57D8D77B7}"/>
                              </a:ext>
                            </a:extLst>
                          </wpg:cNvPr>
                          <wpg:cNvGrpSpPr/>
                          <wpg:grpSpPr>
                            <a:xfrm>
                              <a:off x="4285984" y="0"/>
                              <a:ext cx="1357308" cy="1835149"/>
                              <a:chOff x="4285984" y="0"/>
                              <a:chExt cx="1357308" cy="1835149"/>
                            </a:xfrm>
                          </wpg:grpSpPr>
                          <wps:wsp>
                            <wps:cNvPr id="72254064" name="Freeform: Shape 72254064">
                              <a:extLst>
                                <a:ext uri="{FF2B5EF4-FFF2-40B4-BE49-F238E27FC236}">
                                  <a16:creationId xmlns:a16="http://schemas.microsoft.com/office/drawing/2014/main" id="{77CFB074-C01E-4532-8095-E9C4096FAF20}"/>
                                </a:ext>
                              </a:extLst>
                            </wps:cNvPr>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1482708" name="TextBox 6">
                              <a:extLst>
                                <a:ext uri="{FF2B5EF4-FFF2-40B4-BE49-F238E27FC236}">
                                  <a16:creationId xmlns:a16="http://schemas.microsoft.com/office/drawing/2014/main" id="{52A88352-99F5-49E5-AF4C-99FE5017DA5B}"/>
                                </a:ext>
                              </a:extLst>
                            </wps:cNvPr>
                            <wps:cNvSpPr txBox="1"/>
                            <wps:spPr>
                              <a:xfrm>
                                <a:off x="4688402" y="0"/>
                                <a:ext cx="785495" cy="733425"/>
                              </a:xfrm>
                              <a:prstGeom prst="rect">
                                <a:avLst/>
                              </a:prstGeom>
                              <a:noFill/>
                            </wps:spPr>
                            <wps:txbx>
                              <w:txbxContent>
                                <w:p w14:paraId="4930EA5D" w14:textId="77777777" w:rsidR="00ED340E" w:rsidRDefault="00ED340E" w:rsidP="00ED340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spAutoFit/>
                            </wps:bodyPr>
                          </wps:wsp>
                          <wps:wsp>
                            <wps:cNvPr id="1410663499" name="مربع نص 18">
                              <a:extLst>
                                <a:ext uri="{FF2B5EF4-FFF2-40B4-BE49-F238E27FC236}">
                                  <a16:creationId xmlns:a16="http://schemas.microsoft.com/office/drawing/2014/main" id="{719B2887-9177-47D6-BA33-EFFBC20425F3}"/>
                                </a:ext>
                              </a:extLst>
                            </wps:cNvPr>
                            <wps:cNvSpPr txBox="1"/>
                            <wps:spPr>
                              <a:xfrm>
                                <a:off x="4285984" y="1273628"/>
                                <a:ext cx="1357308" cy="561521"/>
                              </a:xfrm>
                              <a:prstGeom prst="rect">
                                <a:avLst/>
                              </a:prstGeom>
                              <a:noFill/>
                            </wps:spPr>
                            <wps:txbx>
                              <w:txbxContent>
                                <w:p w14:paraId="17FC4982" w14:textId="03627D76"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المقاومة للتغيير</w:t>
                                  </w:r>
                                </w:p>
                              </w:txbxContent>
                            </wps:txbx>
                            <wps:bodyPr wrap="square" rtlCol="1">
                              <a:noAutofit/>
                            </wps:bodyPr>
                          </wps:wsp>
                        </wpg:grpSp>
                        <wpg:grpSp>
                          <wpg:cNvPr id="1600012853" name="Group 1600012853">
                            <a:extLst>
                              <a:ext uri="{FF2B5EF4-FFF2-40B4-BE49-F238E27FC236}">
                                <a16:creationId xmlns:a16="http://schemas.microsoft.com/office/drawing/2014/main" id="{9F644FAB-BF6A-40FB-8CC4-2B64C1F0D985}"/>
                              </a:ext>
                            </a:extLst>
                          </wpg:cNvPr>
                          <wpg:cNvGrpSpPr/>
                          <wpg:grpSpPr>
                            <a:xfrm>
                              <a:off x="2763851" y="0"/>
                              <a:ext cx="1522280" cy="1835618"/>
                              <a:chOff x="2763851" y="0"/>
                              <a:chExt cx="1522280" cy="1835618"/>
                            </a:xfrm>
                          </wpg:grpSpPr>
                          <wps:wsp>
                            <wps:cNvPr id="2119149096" name="Freeform: Shape 2119149096">
                              <a:extLst>
                                <a:ext uri="{FF2B5EF4-FFF2-40B4-BE49-F238E27FC236}">
                                  <a16:creationId xmlns:a16="http://schemas.microsoft.com/office/drawing/2014/main" id="{408F8021-8F9A-4C55-B046-48C66133D7CA}"/>
                                </a:ext>
                              </a:extLst>
                            </wps:cNvPr>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39643031" name="TextBox 6">
                              <a:extLst>
                                <a:ext uri="{FF2B5EF4-FFF2-40B4-BE49-F238E27FC236}">
                                  <a16:creationId xmlns:a16="http://schemas.microsoft.com/office/drawing/2014/main" id="{F318D904-6B62-4847-8D8E-3DFE984EBE71}"/>
                                </a:ext>
                              </a:extLst>
                            </wps:cNvPr>
                            <wps:cNvSpPr txBox="1"/>
                            <wps:spPr>
                              <a:xfrm>
                                <a:off x="3226216" y="0"/>
                                <a:ext cx="646430" cy="733425"/>
                              </a:xfrm>
                              <a:prstGeom prst="rect">
                                <a:avLst/>
                              </a:prstGeom>
                              <a:noFill/>
                            </wps:spPr>
                            <wps:txbx>
                              <w:txbxContent>
                                <w:p w14:paraId="4A2857C1"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none" rtlCol="0">
                              <a:spAutoFit/>
                            </wps:bodyPr>
                          </wps:wsp>
                          <wps:wsp>
                            <wps:cNvPr id="2107213513" name="مربع نص 18">
                              <a:extLst>
                                <a:ext uri="{FF2B5EF4-FFF2-40B4-BE49-F238E27FC236}">
                                  <a16:creationId xmlns:a16="http://schemas.microsoft.com/office/drawing/2014/main" id="{57625EC5-AFA4-4FE5-88BF-C41EE041B555}"/>
                                </a:ext>
                              </a:extLst>
                            </wps:cNvPr>
                            <wps:cNvSpPr txBox="1"/>
                            <wps:spPr>
                              <a:xfrm>
                                <a:off x="2763851" y="1187683"/>
                                <a:ext cx="1522280" cy="647935"/>
                              </a:xfrm>
                              <a:prstGeom prst="rect">
                                <a:avLst/>
                              </a:prstGeom>
                              <a:noFill/>
                            </wps:spPr>
                            <wps:txbx>
                              <w:txbxContent>
                                <w:p w14:paraId="15DF9532" w14:textId="6D5D9EEB"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القصور في القيادة والالتزام الإداري</w:t>
                                  </w:r>
                                </w:p>
                              </w:txbxContent>
                            </wps:txbx>
                            <wps:bodyPr wrap="square" rtlCol="1">
                              <a:noAutofit/>
                            </wps:bodyPr>
                          </wps:wsp>
                        </wpg:grpSp>
                        <wpg:grpSp>
                          <wpg:cNvPr id="344768121" name="Group 344768121">
                            <a:extLst>
                              <a:ext uri="{FF2B5EF4-FFF2-40B4-BE49-F238E27FC236}">
                                <a16:creationId xmlns:a16="http://schemas.microsoft.com/office/drawing/2014/main" id="{0FA59178-6AC4-4427-AC14-18757A1D6EF0}"/>
                              </a:ext>
                            </a:extLst>
                          </wpg:cNvPr>
                          <wpg:cNvGrpSpPr/>
                          <wpg:grpSpPr>
                            <a:xfrm>
                              <a:off x="1411857" y="0"/>
                              <a:ext cx="1357308" cy="1835618"/>
                              <a:chOff x="1411857" y="0"/>
                              <a:chExt cx="1357308" cy="1835618"/>
                            </a:xfrm>
                          </wpg:grpSpPr>
                          <wps:wsp>
                            <wps:cNvPr id="503791574" name="Freeform: Shape 503791574">
                              <a:extLst>
                                <a:ext uri="{FF2B5EF4-FFF2-40B4-BE49-F238E27FC236}">
                                  <a16:creationId xmlns:a16="http://schemas.microsoft.com/office/drawing/2014/main" id="{A10C55A6-C24F-4181-83C6-665A59AD7F52}"/>
                                </a:ext>
                              </a:extLst>
                            </wps:cNvPr>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8604891" name="TextBox 6">
                              <a:extLst>
                                <a:ext uri="{FF2B5EF4-FFF2-40B4-BE49-F238E27FC236}">
                                  <a16:creationId xmlns:a16="http://schemas.microsoft.com/office/drawing/2014/main" id="{7B89E410-3FBB-4419-A616-13CB510C3AF1}"/>
                                </a:ext>
                              </a:extLst>
                            </wps:cNvPr>
                            <wps:cNvSpPr txBox="1"/>
                            <wps:spPr>
                              <a:xfrm>
                                <a:off x="1791785" y="0"/>
                                <a:ext cx="646430" cy="733425"/>
                              </a:xfrm>
                              <a:prstGeom prst="rect">
                                <a:avLst/>
                              </a:prstGeom>
                              <a:noFill/>
                            </wps:spPr>
                            <wps:txbx>
                              <w:txbxContent>
                                <w:p w14:paraId="5D2B02C3"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none" rtlCol="0">
                              <a:spAutoFit/>
                            </wps:bodyPr>
                          </wps:wsp>
                          <wps:wsp>
                            <wps:cNvPr id="1239048061" name="مربع نص 18">
                              <a:extLst>
                                <a:ext uri="{FF2B5EF4-FFF2-40B4-BE49-F238E27FC236}">
                                  <a16:creationId xmlns:a16="http://schemas.microsoft.com/office/drawing/2014/main" id="{B5592092-A441-4A8E-A1A6-A9EF05D4753F}"/>
                                </a:ext>
                              </a:extLst>
                            </wps:cNvPr>
                            <wps:cNvSpPr txBox="1"/>
                            <wps:spPr>
                              <a:xfrm>
                                <a:off x="1411857" y="1187683"/>
                                <a:ext cx="1357308" cy="647935"/>
                              </a:xfrm>
                              <a:prstGeom prst="rect">
                                <a:avLst/>
                              </a:prstGeom>
                              <a:noFill/>
                            </wps:spPr>
                            <wps:txbx>
                              <w:txbxContent>
                                <w:p w14:paraId="1D8DBE8F" w14:textId="4DEC5478"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نقص الموارد والتمويل</w:t>
                                  </w:r>
                                </w:p>
                              </w:txbxContent>
                            </wps:txbx>
                            <wps:bodyPr wrap="square" rtlCol="1">
                              <a:noAutofit/>
                            </wps:bodyPr>
                          </wps:wsp>
                        </wpg:grpSp>
                      </wpg:grpSp>
                    </wpg:wgp>
                  </a:graphicData>
                </a:graphic>
              </wp:inline>
            </w:drawing>
          </mc:Choice>
          <mc:Fallback>
            <w:pict>
              <v:group w14:anchorId="61898F65" id="Group 4" o:spid="_x0000_s1992" style="width:444.35pt;height:144.55pt;mso-position-horizontal-relative:char;mso-position-vertical-relative:line" coordsize="56432,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">
                <v:group id="Group 836874762" o:spid="_x0000_s1993"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">
                  <v:shape id="Freeform: Shape 1626607575" o:spid="_x0000_s1994"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95"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" filled="f" stroked="f">
                    <v:textbox style="mso-fit-shape-to-text:t">
                      <w:txbxContent>
                        <w:p w14:paraId="425B58F6" w14:textId="77777777" w:rsidR="00ED340E" w:rsidRDefault="00ED340E" w:rsidP="00ED340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1996"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" filled="f" stroked="f">
                    <v:textbox>
                      <w:txbxContent>
                        <w:p w14:paraId="0EB3994B" w14:textId="222E6D14"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التحديات التقنية والتشغيلية</w:t>
                          </w:r>
                        </w:p>
                      </w:txbxContent>
                    </v:textbox>
                  </v:shape>
                </v:group>
                <v:group id="Group 871707027" o:spid="_x0000_s1997" style="position:absolute;left:14118;width:42314;height:18356" coordorigin="14118" coordsize="42314,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">
                  <v:group id="Group 2062090768" o:spid="_x0000_s1998" style="position:absolute;left:42859;width:13573;height:18351" coordorigin="42859" coordsize="13573,1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">
                    <v:shape id="Freeform: Shape 72254064" o:spid="_x0000_s1999"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&#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00"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" filled="f" stroked="f">
                      <v:textbox style="mso-fit-shape-to-text:t">
                        <w:txbxContent>
                          <w:p w14:paraId="4930EA5D" w14:textId="77777777" w:rsidR="00ED340E" w:rsidRDefault="00ED340E" w:rsidP="00ED340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2001" type="#_x0000_t202" style="position:absolute;left:42859;top:12736;width:13573;height:5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" filled="f" stroked="f">
                      <v:textbox>
                        <w:txbxContent>
                          <w:p w14:paraId="17FC4982" w14:textId="03627D76"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المقاومة للتغيير</w:t>
                            </w:r>
                          </w:p>
                        </w:txbxContent>
                      </v:textbox>
                    </v:shape>
                  </v:group>
                  <v:group id="Group 1600012853" o:spid="_x0000_s2002" style="position:absolute;left:27638;width:15223;height:18356" coordorigin="2763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">
                    <v:shape id="Freeform: Shape 2119149096" o:spid="_x0000_s2003"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04" type="#_x0000_t202" style="position:absolute;left:3226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" filled="f" stroked="f">
                      <v:textbox style="mso-fit-shape-to-text:t">
                        <w:txbxContent>
                          <w:p w14:paraId="4A2857C1"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2005" type="#_x0000_t202" style="position:absolute;left:27638;top:11876;width:1522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" filled="f" stroked="f">
                      <v:textbox>
                        <w:txbxContent>
                          <w:p w14:paraId="15DF9532" w14:textId="6D5D9EEB"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القصور في القيادة والالتزام الإداري</w:t>
                            </w:r>
                          </w:p>
                        </w:txbxContent>
                      </v:textbox>
                    </v:shape>
                  </v:group>
                  <v:group id="Group 344768121" o:spid="_x0000_s2006" style="position:absolute;left:14118;width:13573;height:18356" coordorigin="14118"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">
                    <v:shape id="Freeform: Shape 503791574" o:spid="_x0000_s2007"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08" type="#_x0000_t202" style="position:absolute;left:17917;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" filled="f" stroked="f">
                      <v:textbox style="mso-fit-shape-to-text:t">
                        <w:txbxContent>
                          <w:p w14:paraId="5D2B02C3" w14:textId="77777777" w:rsidR="00ED340E" w:rsidRDefault="00ED340E" w:rsidP="00ED340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2009" type="#_x0000_t202" style="position:absolute;left:14118;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" filled="f" stroked="f">
                      <v:textbox>
                        <w:txbxContent>
                          <w:p w14:paraId="1D8DBE8F" w14:textId="4DEC5478" w:rsidR="00ED340E" w:rsidRDefault="00ED340E" w:rsidP="00ED340E">
                            <w:pPr>
                              <w:bidi w:val="0"/>
                              <w:jc w:val="center"/>
                              <w:rPr>
                                <w:rFonts w:ascii="Adobe Arabic" w:hAnsi="Adobe Arabic" w:cs="Adobe Arabic"/>
                                <w:b/>
                                <w:bCs/>
                                <w:color w:val="000000"/>
                                <w:kern w:val="24"/>
                                <w:sz w:val="40"/>
                                <w:szCs w:val="40"/>
                                <w:lang w:bidi="ar-SY"/>
                              </w:rPr>
                            </w:pPr>
                            <w:r w:rsidRPr="00ED340E">
                              <w:rPr>
                                <w:rFonts w:ascii="Adobe Arabic" w:hAnsi="Adobe Arabic" w:cs="Adobe Arabic"/>
                                <w:b/>
                                <w:bCs/>
                                <w:color w:val="000000"/>
                                <w:kern w:val="24"/>
                                <w:sz w:val="40"/>
                                <w:szCs w:val="40"/>
                                <w:rtl/>
                                <w:lang w:bidi="ar-SY"/>
                              </w:rPr>
                              <w:t>نقص الموارد والتمويل</w:t>
                            </w:r>
                          </w:p>
                        </w:txbxContent>
                      </v:textbox>
                    </v:shape>
                  </v:group>
                </v:group>
                <w10:anchorlock/>
              </v:group>
            </w:pict>
          </mc:Fallback>
        </mc:AlternateContent>
      </w:r>
    </w:p>
    <w:p w14:paraId="5E448926" w14:textId="046D2168" w:rsidR="00684194" w:rsidRPr="00A36A69" w:rsidRDefault="00684194" w:rsidP="00684194">
      <w:pPr>
        <w:rPr>
          <w:b/>
          <w:bCs/>
        </w:rPr>
      </w:pPr>
      <w:r w:rsidRPr="002A078C">
        <w:rPr>
          <w:rFonts w:ascii="Sakkal Majalla" w:hAnsi="Sakkal Majalla"/>
          <w:noProof/>
          <w:sz w:val="34"/>
          <w:lang w:bidi="ar-EG"/>
        </w:rPr>
        <mc:AlternateContent>
          <mc:Choice Requires="wpg">
            <w:drawing>
              <wp:inline distT="0" distB="0" distL="0" distR="0" wp14:anchorId="69A74714" wp14:editId="34BD67D1">
                <wp:extent cx="5731510" cy="891540"/>
                <wp:effectExtent l="0" t="0" r="2540" b="22860"/>
                <wp:docPr id="20589298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9595669" name="مجموعة 47"/>
                        <wpg:cNvGrpSpPr/>
                        <wpg:grpSpPr>
                          <a:xfrm>
                            <a:off x="0" y="0"/>
                            <a:ext cx="5731510" cy="895351"/>
                            <a:chOff x="0" y="0"/>
                            <a:chExt cx="5878196" cy="918845"/>
                          </a:xfrm>
                        </wpg:grpSpPr>
                        <wpg:grpSp>
                          <wpg:cNvPr id="1158384120" name="مجموعة 48"/>
                          <wpg:cNvGrpSpPr/>
                          <wpg:grpSpPr>
                            <a:xfrm>
                              <a:off x="0" y="0"/>
                              <a:ext cx="5878196" cy="918845"/>
                              <a:chOff x="0" y="0"/>
                              <a:chExt cx="6240348" cy="919070"/>
                            </a:xfrm>
                          </wpg:grpSpPr>
                          <wpg:grpSp>
                            <wpg:cNvPr id="1081517259" name="مجموعة 49"/>
                            <wpg:cNvGrpSpPr/>
                            <wpg:grpSpPr>
                              <a:xfrm>
                                <a:off x="0" y="169208"/>
                                <a:ext cx="5433072" cy="580613"/>
                                <a:chOff x="0" y="169208"/>
                                <a:chExt cx="5433072" cy="580613"/>
                              </a:xfrm>
                            </wpg:grpSpPr>
                            <wps:wsp>
                              <wps:cNvPr id="21384457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2908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7426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28164" name="مربع نص 41"/>
                          <wps:cNvSpPr txBox="1"/>
                          <wps:spPr>
                            <a:xfrm>
                              <a:off x="204466" y="257055"/>
                              <a:ext cx="4615801" cy="387740"/>
                            </a:xfrm>
                            <a:prstGeom prst="rect">
                              <a:avLst/>
                            </a:prstGeom>
                            <a:noFill/>
                          </wps:spPr>
                          <wps:txbx>
                            <w:txbxContent>
                              <w:p w14:paraId="064E627B" w14:textId="1F465553"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المقاومة للتغيير:</w:t>
                                </w:r>
                              </w:p>
                            </w:txbxContent>
                          </wps:txbx>
                          <wps:bodyPr wrap="square" rtlCol="1">
                            <a:spAutoFit/>
                          </wps:bodyPr>
                        </wps:wsp>
                      </wpg:grpSp>
                      <pic:pic xmlns:pic="http://schemas.openxmlformats.org/drawingml/2006/picture">
                        <pic:nvPicPr>
                          <pic:cNvPr id="123607590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A74714" id="_x0000_s20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TJJmgcAAPocAAAOAAAAZHJzL2Uyb0RvYy54bWzsWV+P28QWf0fiO4z8&#10;iETj8X9H3aKlpRVSgYr2insfHWeSWNgeY0822b5CUdUvUkD36qpwuYhvknwbfjPjsZ1slqQLVELq&#10;w25m7Dl/58yZ3zm+/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XNTJJ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0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">
                  <v:group id="مجموعة 48" o:spid="_x0000_s20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">
                    <v:group id="مجموعة 49" o:spid="_x0000_s20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">
                      <v:shape id="شكل حر 50" o:spid="_x0000_s20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" fillcolor="#a5a5a5 [2092]" stroked="f" strokeweight="1pt">
                        <v:stroke joinstyle="miter"/>
                      </v:roundrect>
                    </v:group>
                    <v:oval id="شكل بيضاوي 52" o:spid="_x0000_s20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" filled="f" strokecolor="#168489" strokeweight="1pt">
                      <v:stroke joinstyle="miter"/>
                    </v:oval>
                  </v:group>
                  <v:shape id="مربع نص 41" o:spid="_x0000_s201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" filled="f" stroked="f">
                    <v:textbox style="mso-fit-shape-to-text:t">
                      <w:txbxContent>
                        <w:p w14:paraId="064E627B" w14:textId="1F465553"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المقاومة للتغيير:</w:t>
                          </w:r>
                        </w:p>
                      </w:txbxContent>
                    </v:textbox>
                  </v:shape>
                </v:group>
                <v:shape id="صورة 54" o:spid="_x0000_s20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">
                  <v:imagedata r:id="rId79" o:title=""/>
                </v:shape>
                <w10:anchorlock/>
              </v:group>
            </w:pict>
          </mc:Fallback>
        </mc:AlternateContent>
      </w:r>
    </w:p>
    <w:p w14:paraId="4761F1E5" w14:textId="5C60A16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الخوف من المجهول والتغيير في الأنماط السلوكية والعادات المتبعة.</w:t>
      </w:r>
    </w:p>
    <w:p w14:paraId="1389A9F2" w14:textId="1EFE0810"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عدم إدراك الموظفين لأهمية التغيير المستدام وفوائده.</w:t>
      </w:r>
    </w:p>
    <w:p w14:paraId="234974E5" w14:textId="2E4BA44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6EA0BCA" wp14:editId="11586F49">
                <wp:extent cx="5731510" cy="891540"/>
                <wp:effectExtent l="0" t="0" r="2540" b="22860"/>
                <wp:docPr id="11458939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79020002" name="مجموعة 47"/>
                        <wpg:cNvGrpSpPr/>
                        <wpg:grpSpPr>
                          <a:xfrm>
                            <a:off x="0" y="0"/>
                            <a:ext cx="5731510" cy="895351"/>
                            <a:chOff x="0" y="0"/>
                            <a:chExt cx="5878196" cy="918845"/>
                          </a:xfrm>
                        </wpg:grpSpPr>
                        <wpg:grpSp>
                          <wpg:cNvPr id="315909662" name="مجموعة 48"/>
                          <wpg:cNvGrpSpPr/>
                          <wpg:grpSpPr>
                            <a:xfrm>
                              <a:off x="0" y="0"/>
                              <a:ext cx="5878196" cy="918845"/>
                              <a:chOff x="0" y="0"/>
                              <a:chExt cx="6240348" cy="919070"/>
                            </a:xfrm>
                          </wpg:grpSpPr>
                          <wpg:grpSp>
                            <wpg:cNvPr id="1377947809" name="مجموعة 49"/>
                            <wpg:cNvGrpSpPr/>
                            <wpg:grpSpPr>
                              <a:xfrm>
                                <a:off x="0" y="169208"/>
                                <a:ext cx="5433072" cy="580613"/>
                                <a:chOff x="0" y="169208"/>
                                <a:chExt cx="5433072" cy="580613"/>
                              </a:xfrm>
                            </wpg:grpSpPr>
                            <wps:wsp>
                              <wps:cNvPr id="9608975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7242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96884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7973257" name="مربع نص 41"/>
                          <wps:cNvSpPr txBox="1"/>
                          <wps:spPr>
                            <a:xfrm>
                              <a:off x="204466" y="257055"/>
                              <a:ext cx="4615801" cy="387740"/>
                            </a:xfrm>
                            <a:prstGeom prst="rect">
                              <a:avLst/>
                            </a:prstGeom>
                            <a:noFill/>
                          </wps:spPr>
                          <wps:txbx>
                            <w:txbxContent>
                              <w:p w14:paraId="6144903F" w14:textId="4F3E129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القصور في القيادة والالتزام الإداري:</w:t>
                                </w:r>
                              </w:p>
                            </w:txbxContent>
                          </wps:txbx>
                          <wps:bodyPr wrap="square" rtlCol="1">
                            <a:spAutoFit/>
                          </wps:bodyPr>
                        </wps:wsp>
                      </wpg:grpSp>
                      <pic:pic xmlns:pic="http://schemas.openxmlformats.org/drawingml/2006/picture">
                        <pic:nvPicPr>
                          <pic:cNvPr id="79344787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EA0BCA" id="_x0000_s20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QYhYK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0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">
                  <v:group id="مجموعة 48" o:spid="_x0000_s20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">
                    <v:group id="مجموعة 49" o:spid="_x0000_s20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">
                      <v:shape id="شكل حر 50" o:spid="_x0000_s20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" fillcolor="#a5a5a5 [2092]" stroked="f" strokeweight="1pt">
                        <v:stroke joinstyle="miter"/>
                      </v:roundrect>
                    </v:group>
                    <v:oval id="شكل بيضاوي 52" o:spid="_x0000_s20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" filled="f" strokecolor="#168489" strokeweight="1pt">
                      <v:stroke joinstyle="miter"/>
                    </v:oval>
                  </v:group>
                  <v:shape id="مربع نص 41" o:spid="_x0000_s202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" filled="f" stroked="f">
                    <v:textbox style="mso-fit-shape-to-text:t">
                      <w:txbxContent>
                        <w:p w14:paraId="6144903F" w14:textId="4F3E129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القصور في القيادة والالتزام الإداري:</w:t>
                          </w:r>
                        </w:p>
                      </w:txbxContent>
                    </v:textbox>
                  </v:shape>
                </v:group>
                <v:shape id="صورة 54" o:spid="_x0000_s20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">
                  <v:imagedata r:id="rId79" o:title=""/>
                </v:shape>
                <w10:anchorlock/>
              </v:group>
            </w:pict>
          </mc:Fallback>
        </mc:AlternateContent>
      </w:r>
    </w:p>
    <w:p w14:paraId="72312DA2" w14:textId="0B5506A2" w:rsidR="0002554C" w:rsidRPr="003B7188" w:rsidRDefault="0002554C" w:rsidP="002467E8">
      <w:pPr>
        <w:pStyle w:val="a5"/>
        <w:numPr>
          <w:ilvl w:val="0"/>
          <w:numId w:val="5"/>
        </w:numPr>
        <w:spacing w:after="0"/>
        <w:jc w:val="both"/>
        <w:rPr>
          <w:rFonts w:ascii="Sakkal Majalla" w:hAnsi="Sakkal Majalla" w:cs="Sakkal Majalla"/>
          <w:sz w:val="34"/>
          <w:szCs w:val="34"/>
        </w:rPr>
      </w:pPr>
      <w:r>
        <w:t xml:space="preserve">غياب الرؤية والالتزام من </w:t>
      </w:r>
      <w:hyperlink r:id="rId305">
        <w:r>
          <w:rPr>
            <w:color w:val="0000FF"/>
            <w:u w:val="single"/>
          </w:rPr>
          <w:t>القيادة</w:t>
        </w:r>
      </w:hyperlink>
      <w:r>
        <w:t xml:space="preserve"> العليا تجاه الاستدامة.</w:t>
      </w:r>
    </w:p>
    <w:p w14:paraId="63B09BDB" w14:textId="1994B309" w:rsidR="0002554C" w:rsidRPr="003B7188" w:rsidRDefault="0002554C" w:rsidP="002467E8">
      <w:pPr>
        <w:pStyle w:val="a5"/>
        <w:numPr>
          <w:ilvl w:val="0"/>
          <w:numId w:val="5"/>
        </w:numPr>
        <w:spacing w:after="0"/>
        <w:jc w:val="both"/>
        <w:rPr>
          <w:rFonts w:ascii="Sakkal Majalla" w:hAnsi="Sakkal Majalla" w:cs="Sakkal Majalla"/>
          <w:sz w:val="34"/>
          <w:szCs w:val="34"/>
          <w:rtl/>
        </w:rPr>
      </w:pPr>
      <w:r w:rsidRPr="003B7188">
        <w:rPr>
          <w:rFonts w:ascii="Sakkal Majalla" w:hAnsi="Sakkal Majalla" w:cs="Sakkal Majalla"/>
          <w:sz w:val="34"/>
          <w:szCs w:val="34"/>
          <w:rtl/>
        </w:rPr>
        <w:t>ضعف التخطيط الاستراتيجي وإدارة التغيير المستدام.</w:t>
      </w:r>
    </w:p>
    <w:p w14:paraId="2EDEC07E" w14:textId="45A5697C"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75CCA5DE" wp14:editId="5150E80E">
                <wp:extent cx="5731510" cy="891540"/>
                <wp:effectExtent l="0" t="0" r="2540" b="22860"/>
                <wp:docPr id="2934185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80193820" name="مجموعة 47"/>
                        <wpg:cNvGrpSpPr/>
                        <wpg:grpSpPr>
                          <a:xfrm>
                            <a:off x="0" y="0"/>
                            <a:ext cx="5731510" cy="895351"/>
                            <a:chOff x="0" y="0"/>
                            <a:chExt cx="5878196" cy="918845"/>
                          </a:xfrm>
                        </wpg:grpSpPr>
                        <wpg:grpSp>
                          <wpg:cNvPr id="2064811991" name="مجموعة 48"/>
                          <wpg:cNvGrpSpPr/>
                          <wpg:grpSpPr>
                            <a:xfrm>
                              <a:off x="0" y="0"/>
                              <a:ext cx="5878196" cy="918845"/>
                              <a:chOff x="0" y="0"/>
                              <a:chExt cx="6240348" cy="919070"/>
                            </a:xfrm>
                          </wpg:grpSpPr>
                          <wpg:grpSp>
                            <wpg:cNvPr id="1628722044" name="مجموعة 49"/>
                            <wpg:cNvGrpSpPr/>
                            <wpg:grpSpPr>
                              <a:xfrm>
                                <a:off x="0" y="169208"/>
                                <a:ext cx="5433072" cy="580613"/>
                                <a:chOff x="0" y="169208"/>
                                <a:chExt cx="5433072" cy="580613"/>
                              </a:xfrm>
                            </wpg:grpSpPr>
                            <wps:wsp>
                              <wps:cNvPr id="548268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4311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61837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067594" name="مربع نص 41"/>
                          <wps:cNvSpPr txBox="1"/>
                          <wps:spPr>
                            <a:xfrm>
                              <a:off x="204466" y="257055"/>
                              <a:ext cx="4615801" cy="387740"/>
                            </a:xfrm>
                            <a:prstGeom prst="rect">
                              <a:avLst/>
                            </a:prstGeom>
                            <a:noFill/>
                          </wps:spPr>
                          <wps:txbx>
                            <w:txbxContent>
                              <w:p w14:paraId="328B5B2B" w14:textId="2BF910F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نقص الموارد والتمويل:</w:t>
                                </w:r>
                              </w:p>
                            </w:txbxContent>
                          </wps:txbx>
                          <wps:bodyPr wrap="square" rtlCol="1">
                            <a:spAutoFit/>
                          </wps:bodyPr>
                        </wps:wsp>
                      </wpg:grpSp>
                      <pic:pic xmlns:pic="http://schemas.openxmlformats.org/drawingml/2006/picture">
                        <pic:nvPicPr>
                          <pic:cNvPr id="44947354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CCA5DE" id="_x0000_s20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cLwUj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0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">
                  <v:group id="مجموعة 48" o:spid="_x0000_s20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">
                    <v:group id="مجموعة 49" o:spid="_x0000_s20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">
                      <v:shape id="شكل حر 50" o:spid="_x0000_s20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" fillcolor="#a5a5a5 [2092]" stroked="f" strokeweight="1pt">
                        <v:stroke joinstyle="miter"/>
                      </v:roundrect>
                    </v:group>
                    <v:oval id="شكل بيضاوي 52" o:spid="_x0000_s20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" filled="f" strokecolor="#168489" strokeweight="1pt">
                      <v:stroke joinstyle="miter"/>
                    </v:oval>
                  </v:group>
                  <v:shape id="مربع نص 41" o:spid="_x0000_s203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" filled="f" stroked="f">
                    <v:textbox style="mso-fit-shape-to-text:t">
                      <w:txbxContent>
                        <w:p w14:paraId="328B5B2B" w14:textId="2BF910F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نقص الموارد والتمويل:</w:t>
                          </w:r>
                        </w:p>
                      </w:txbxContent>
                    </v:textbox>
                  </v:shape>
                </v:group>
                <v:shape id="صورة 54" o:spid="_x0000_s20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">
                  <v:imagedata r:id="rId79" o:title=""/>
                </v:shape>
                <w10:anchorlock/>
              </v:group>
            </w:pict>
          </mc:Fallback>
        </mc:AlternateContent>
      </w:r>
    </w:p>
    <w:p w14:paraId="12BA43DD" w14:textId="71F8C0C7"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عدم توفر الموارد المالية والبشرية اللازمة لمشاريع الاستدامة.</w:t>
      </w:r>
    </w:p>
    <w:p w14:paraId="0ECA2A6A" w14:textId="34EEFAA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صعوبة تبرير العائد المالي على المدى القصير.</w:t>
      </w:r>
    </w:p>
    <w:p w14:paraId="7CC9CFAA" w14:textId="3A0FDFFC"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0E109CF1" wp14:editId="7AE88179">
                <wp:extent cx="5731510" cy="891540"/>
                <wp:effectExtent l="0" t="0" r="2540" b="22860"/>
                <wp:docPr id="18868520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0538579" name="مجموعة 47"/>
                        <wpg:cNvGrpSpPr/>
                        <wpg:grpSpPr>
                          <a:xfrm>
                            <a:off x="0" y="0"/>
                            <a:ext cx="5731510" cy="895351"/>
                            <a:chOff x="0" y="0"/>
                            <a:chExt cx="5878196" cy="918845"/>
                          </a:xfrm>
                        </wpg:grpSpPr>
                        <wpg:grpSp>
                          <wpg:cNvPr id="158258237" name="مجموعة 48"/>
                          <wpg:cNvGrpSpPr/>
                          <wpg:grpSpPr>
                            <a:xfrm>
                              <a:off x="0" y="0"/>
                              <a:ext cx="5878196" cy="918845"/>
                              <a:chOff x="0" y="0"/>
                              <a:chExt cx="6240348" cy="919070"/>
                            </a:xfrm>
                          </wpg:grpSpPr>
                          <wpg:grpSp>
                            <wpg:cNvPr id="1727687327" name="مجموعة 49"/>
                            <wpg:cNvGrpSpPr/>
                            <wpg:grpSpPr>
                              <a:xfrm>
                                <a:off x="0" y="169208"/>
                                <a:ext cx="5433072" cy="580613"/>
                                <a:chOff x="0" y="169208"/>
                                <a:chExt cx="5433072" cy="580613"/>
                              </a:xfrm>
                            </wpg:grpSpPr>
                            <wps:wsp>
                              <wps:cNvPr id="21382262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36825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24059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2966698" name="مربع نص 41"/>
                          <wps:cNvSpPr txBox="1"/>
                          <wps:spPr>
                            <a:xfrm>
                              <a:off x="204466" y="257055"/>
                              <a:ext cx="4615801" cy="387740"/>
                            </a:xfrm>
                            <a:prstGeom prst="rect">
                              <a:avLst/>
                            </a:prstGeom>
                            <a:noFill/>
                          </wps:spPr>
                          <wps:txbx>
                            <w:txbxContent>
                              <w:p w14:paraId="27E35394" w14:textId="35140D4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التقنية والتشغيلية:</w:t>
                                </w:r>
                              </w:p>
                            </w:txbxContent>
                          </wps:txbx>
                          <wps:bodyPr wrap="square" rtlCol="1">
                            <a:spAutoFit/>
                          </wps:bodyPr>
                        </wps:wsp>
                      </wpg:grpSp>
                      <pic:pic xmlns:pic="http://schemas.openxmlformats.org/drawingml/2006/picture">
                        <pic:nvPicPr>
                          <pic:cNvPr id="41498953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109CF1" id="_x0000_s20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Ke+P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0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">
                  <v:group id="مجموعة 48" o:spid="_x0000_s20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">
                    <v:group id="مجموعة 49" o:spid="_x0000_s20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">
                      <v:shape id="شكل حر 50" o:spid="_x0000_s20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" fillcolor="#a5a5a5 [2092]" stroked="f" strokeweight="1pt">
                        <v:stroke joinstyle="miter"/>
                      </v:roundrect>
                    </v:group>
                    <v:oval id="شكل بيضاوي 52" o:spid="_x0000_s20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" filled="f" strokecolor="#168489" strokeweight="1pt">
                      <v:stroke joinstyle="miter"/>
                    </v:oval>
                  </v:group>
                  <v:shape id="مربع نص 41" o:spid="_x0000_s20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" filled="f" stroked="f">
                    <v:textbox style="mso-fit-shape-to-text:t">
                      <w:txbxContent>
                        <w:p w14:paraId="27E35394" w14:textId="35140D40"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التحديات التقنية والتشغيلية:</w:t>
                          </w:r>
                        </w:p>
                      </w:txbxContent>
                    </v:textbox>
                  </v:shape>
                </v:group>
                <v:shape id="صورة 54" o:spid="_x0000_s20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">
                  <v:imagedata r:id="rId79" o:title=""/>
                </v:shape>
                <w10:anchorlock/>
              </v:group>
            </w:pict>
          </mc:Fallback>
        </mc:AlternateContent>
      </w:r>
    </w:p>
    <w:p w14:paraId="154043F3" w14:textId="104A762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الصعوبات في تطبيق الحلول التقنية المبتكرة للاستدامة.</w:t>
      </w:r>
    </w:p>
    <w:p w14:paraId="630D0F5D" w14:textId="08D2009F"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ضعف البنية التحتية والنظم المؤسسية الداعمة.</w:t>
      </w:r>
    </w:p>
    <w:p w14:paraId="071346E5" w14:textId="77777777" w:rsidR="0002554C" w:rsidRDefault="0002554C" w:rsidP="00684194">
      <w:pPr>
        <w:rPr>
          <w:b/>
          <w:bCs/>
          <w:color w:val="168489"/>
        </w:rPr>
      </w:pPr>
      <w:r w:rsidRPr="00684194">
        <w:rPr>
          <w:b/>
          <w:bCs/>
          <w:color w:val="168489"/>
          <w:rtl/>
        </w:rPr>
        <w:t>الاستراتيجيات:</w:t>
      </w:r>
    </w:p>
    <w:p w14:paraId="6D24B16E" w14:textId="5E64E81B" w:rsidR="00ED340E" w:rsidRPr="00684194" w:rsidRDefault="00ED340E" w:rsidP="00ED340E">
      <w:pPr>
        <w:rPr>
          <w:b/>
          <w:bCs/>
          <w:color w:val="168489"/>
          <w:rtl/>
        </w:rPr>
      </w:pPr>
      <w:r w:rsidRPr="00ED340E">
        <w:rPr>
          <w:b/>
          <w:bCs/>
          <w:noProof/>
          <w:color w:val="168489"/>
        </w:rPr>
        <mc:AlternateContent>
          <mc:Choice Requires="wpg">
            <w:drawing>
              <wp:inline distT="0" distB="0" distL="0" distR="0" wp14:anchorId="602948D8" wp14:editId="605D2CDD">
                <wp:extent cx="5597702" cy="3041738"/>
                <wp:effectExtent l="0" t="19050" r="22225" b="25400"/>
                <wp:docPr id="11" name="Group 10">
                  <a:extLst xmlns:a="http://schemas.openxmlformats.org/drawingml/2006/main">
                    <a:ext uri="{FF2B5EF4-FFF2-40B4-BE49-F238E27FC236}">
                      <a16:creationId xmlns:a16="http://schemas.microsoft.com/office/drawing/2014/main" id="{258B46C2-3486-E11C-A35B-AC49B39148C8}"/>
                    </a:ext>
                  </a:extLst>
                </wp:docPr>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926888247" name="Group 926888247">
                          <a:extLst>
                            <a:ext uri="{FF2B5EF4-FFF2-40B4-BE49-F238E27FC236}">
                              <a16:creationId xmlns:a16="http://schemas.microsoft.com/office/drawing/2014/main" id="{E560BAF3-C865-4068-A236-024F156D3D96}"/>
                            </a:ext>
                          </a:extLst>
                        </wpg:cNvPr>
                        <wpg:cNvGrpSpPr/>
                        <wpg:grpSpPr>
                          <a:xfrm>
                            <a:off x="831449" y="1418669"/>
                            <a:ext cx="1798531" cy="1592169"/>
                            <a:chOff x="831449" y="1418669"/>
                            <a:chExt cx="2927037" cy="2592030"/>
                          </a:xfrm>
                        </wpg:grpSpPr>
                        <wps:wsp>
                          <wps:cNvPr id="39072350" name="مربع نص 24">
                            <a:extLst>
                              <a:ext uri="{FF2B5EF4-FFF2-40B4-BE49-F238E27FC236}">
                                <a16:creationId xmlns:a16="http://schemas.microsoft.com/office/drawing/2014/main" id="{D0290431-31AE-40DB-8C87-68B18B33C5F2}"/>
                              </a:ext>
                            </a:extLst>
                          </wps:cNvPr>
                          <wps:cNvSpPr txBox="1"/>
                          <wps:spPr>
                            <a:xfrm>
                              <a:off x="1772938" y="2002177"/>
                              <a:ext cx="1825886" cy="1684802"/>
                            </a:xfrm>
                            <a:prstGeom prst="rect">
                              <a:avLst/>
                            </a:prstGeom>
                            <a:noFill/>
                          </wps:spPr>
                          <wps:txbx>
                            <w:txbxContent>
                              <w:p w14:paraId="5B9D2D99" w14:textId="39AEF2A6"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التعاون والشراكات الخارجية</w:t>
                                </w:r>
                              </w:p>
                            </w:txbxContent>
                          </wps:txbx>
                          <wps:bodyPr wrap="square" rtlCol="1">
                            <a:noAutofit/>
                          </wps:bodyPr>
                        </wps:wsp>
                        <wps:wsp>
                          <wps:cNvPr id="313254050" name="Freeform: Shape 313254050">
                            <a:extLst>
                              <a:ext uri="{FF2B5EF4-FFF2-40B4-BE49-F238E27FC236}">
                                <a16:creationId xmlns:a16="http://schemas.microsoft.com/office/drawing/2014/main" id="{6851C93D-6B07-4D94-81DB-BB3658B578D7}"/>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168489"/>
                            </a:solidFill>
                            <a:ln w="12700">
                              <a:solidFill>
                                <a:srgbClr val="168489"/>
                              </a:solidFill>
                              <a:miter lim="400000"/>
                            </a:ln>
                          </wps:spPr>
                          <wps:bodyPr wrap="square" lIns="38100" tIns="38100" rIns="38100" bIns="38100" anchor="ctr">
                            <a:noAutofit/>
                          </wps:bodyPr>
                        </wps:wsp>
                      </wpg:grpSp>
                      <wpg:grpSp>
                        <wpg:cNvPr id="1180139944" name="Group 1180139944">
                          <a:extLst>
                            <a:ext uri="{FF2B5EF4-FFF2-40B4-BE49-F238E27FC236}">
                              <a16:creationId xmlns:a16="http://schemas.microsoft.com/office/drawing/2014/main" id="{54D46C7A-C6EB-42DD-ADD5-624877F385B2}"/>
                            </a:ext>
                          </a:extLst>
                        </wpg:cNvPr>
                        <wpg:cNvGrpSpPr/>
                        <wpg:grpSpPr>
                          <a:xfrm>
                            <a:off x="2966202" y="1446424"/>
                            <a:ext cx="1710799" cy="1595314"/>
                            <a:chOff x="2966202" y="1446424"/>
                            <a:chExt cx="2784257" cy="2597150"/>
                          </a:xfrm>
                        </wpg:grpSpPr>
                        <wps:wsp>
                          <wps:cNvPr id="1434155170" name="مربع نص 24">
                            <a:extLst>
                              <a:ext uri="{FF2B5EF4-FFF2-40B4-BE49-F238E27FC236}">
                                <a16:creationId xmlns:a16="http://schemas.microsoft.com/office/drawing/2014/main" id="{437B903D-AA18-46B5-8E51-50BCFB6E4D44}"/>
                              </a:ext>
                            </a:extLst>
                          </wps:cNvPr>
                          <wps:cNvSpPr txBox="1"/>
                          <wps:spPr>
                            <a:xfrm>
                              <a:off x="3804510" y="2215040"/>
                              <a:ext cx="1825886" cy="1169730"/>
                            </a:xfrm>
                            <a:prstGeom prst="rect">
                              <a:avLst/>
                            </a:prstGeom>
                            <a:noFill/>
                          </wps:spPr>
                          <wps:txbx>
                            <w:txbxContent>
                              <w:p w14:paraId="55A5FA1C" w14:textId="6CE3FE88"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التحول الرقمي والتكنولوجي</w:t>
                                </w:r>
                              </w:p>
                            </w:txbxContent>
                          </wps:txbx>
                          <wps:bodyPr wrap="square" rtlCol="1">
                            <a:noAutofit/>
                          </wps:bodyPr>
                        </wps:wsp>
                        <wps:wsp>
                          <wps:cNvPr id="1698621053" name="Shape">
                            <a:extLst>
                              <a:ext uri="{FF2B5EF4-FFF2-40B4-BE49-F238E27FC236}">
                                <a16:creationId xmlns:a16="http://schemas.microsoft.com/office/drawing/2014/main" id="{F01038C1-1ACB-49BD-A8AA-697E6C29CCE2}"/>
                              </a:ext>
                            </a:extLst>
                          </wps:cNvPr>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828973251" name="Group 828973251">
                          <a:extLst>
                            <a:ext uri="{FF2B5EF4-FFF2-40B4-BE49-F238E27FC236}">
                              <a16:creationId xmlns:a16="http://schemas.microsoft.com/office/drawing/2014/main" id="{50F721DA-FBF0-4A85-BB4E-482DF46A14AB}"/>
                            </a:ext>
                          </a:extLst>
                        </wpg:cNvPr>
                        <wpg:cNvGrpSpPr/>
                        <wpg:grpSpPr>
                          <a:xfrm>
                            <a:off x="0" y="0"/>
                            <a:ext cx="5597702" cy="1604774"/>
                            <a:chOff x="0" y="0"/>
                            <a:chExt cx="5597702" cy="1604774"/>
                          </a:xfrm>
                        </wpg:grpSpPr>
                        <wpg:grpSp>
                          <wpg:cNvPr id="785079479" name="Group 785079479">
                            <a:extLst>
                              <a:ext uri="{FF2B5EF4-FFF2-40B4-BE49-F238E27FC236}">
                                <a16:creationId xmlns:a16="http://schemas.microsoft.com/office/drawing/2014/main" id="{636B4180-5275-4037-82BF-7C2390468D1E}"/>
                              </a:ext>
                            </a:extLst>
                          </wpg:cNvPr>
                          <wpg:cNvGrpSpPr/>
                          <wpg:grpSpPr>
                            <a:xfrm>
                              <a:off x="0" y="0"/>
                              <a:ext cx="3611296" cy="1604771"/>
                              <a:chOff x="0" y="0"/>
                              <a:chExt cx="3611296" cy="1604771"/>
                            </a:xfrm>
                          </wpg:grpSpPr>
                          <wpg:grpSp>
                            <wpg:cNvPr id="1027885438" name="Group 1027885438">
                              <a:extLst>
                                <a:ext uri="{FF2B5EF4-FFF2-40B4-BE49-F238E27FC236}">
                                  <a16:creationId xmlns:a16="http://schemas.microsoft.com/office/drawing/2014/main" id="{B8415EB5-D259-4BBE-BD93-17B7E914EB41}"/>
                                </a:ext>
                              </a:extLst>
                            </wpg:cNvPr>
                            <wpg:cNvGrpSpPr/>
                            <wpg:grpSpPr>
                              <a:xfrm>
                                <a:off x="1891724" y="14611"/>
                                <a:ext cx="1719572" cy="1590160"/>
                                <a:chOff x="1891724" y="14611"/>
                                <a:chExt cx="2798535" cy="2589706"/>
                              </a:xfrm>
                            </wpg:grpSpPr>
                            <wps:wsp>
                              <wps:cNvPr id="1500653600" name="مربع نص 24">
                                <a:extLst>
                                  <a:ext uri="{FF2B5EF4-FFF2-40B4-BE49-F238E27FC236}">
                                    <a16:creationId xmlns:a16="http://schemas.microsoft.com/office/drawing/2014/main" id="{EEB12EC3-7D4F-4216-A08C-F8CCE30B882C}"/>
                                  </a:ext>
                                </a:extLst>
                              </wps:cNvPr>
                              <wps:cNvSpPr txBox="1"/>
                              <wps:spPr>
                                <a:xfrm>
                                  <a:off x="2748671" y="614156"/>
                                  <a:ext cx="1825888" cy="1990161"/>
                                </a:xfrm>
                                <a:prstGeom prst="rect">
                                  <a:avLst/>
                                </a:prstGeom>
                                <a:noFill/>
                              </wps:spPr>
                              <wps:txbx>
                                <w:txbxContent>
                                  <w:p w14:paraId="458B3A8A" w14:textId="09E032C0"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إظهار قيادة ملتزمة وواضحة الرؤية</w:t>
                                    </w:r>
                                  </w:p>
                                </w:txbxContent>
                              </wps:txbx>
                              <wps:bodyPr wrap="square" rtlCol="1">
                                <a:noAutofit/>
                              </wps:bodyPr>
                            </wps:wsp>
                            <wps:wsp>
                              <wps:cNvPr id="1839446223" name="Shape">
                                <a:extLst>
                                  <a:ext uri="{FF2B5EF4-FFF2-40B4-BE49-F238E27FC236}">
                                    <a16:creationId xmlns:a16="http://schemas.microsoft.com/office/drawing/2014/main" id="{97746350-D59C-42AB-B335-24974DBEF697}"/>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1731442961" name="Group 1731442961">
                              <a:extLst>
                                <a:ext uri="{FF2B5EF4-FFF2-40B4-BE49-F238E27FC236}">
                                  <a16:creationId xmlns:a16="http://schemas.microsoft.com/office/drawing/2014/main" id="{7A6C11A4-57ED-44F0-B3D2-FFE6327E03A8}"/>
                                </a:ext>
                              </a:extLst>
                            </wpg:cNvPr>
                            <wpg:cNvGrpSpPr/>
                            <wpg:grpSpPr>
                              <a:xfrm>
                                <a:off x="0" y="0"/>
                                <a:ext cx="1643532" cy="1590162"/>
                                <a:chOff x="0" y="0"/>
                                <a:chExt cx="2674783" cy="2589711"/>
                              </a:xfrm>
                            </wpg:grpSpPr>
                            <wps:wsp>
                              <wps:cNvPr id="661615258" name="مربع نص 24">
                                <a:extLst>
                                  <a:ext uri="{FF2B5EF4-FFF2-40B4-BE49-F238E27FC236}">
                                    <a16:creationId xmlns:a16="http://schemas.microsoft.com/office/drawing/2014/main" id="{CB421D0F-9981-4D9E-8E84-B50815047A88}"/>
                                  </a:ext>
                                </a:extLst>
                              </wps:cNvPr>
                              <wps:cNvSpPr txBox="1"/>
                              <wps:spPr>
                                <a:xfrm>
                                  <a:off x="634216" y="731270"/>
                                  <a:ext cx="1955511" cy="1276459"/>
                                </a:xfrm>
                                <a:prstGeom prst="rect">
                                  <a:avLst/>
                                </a:prstGeom>
                                <a:noFill/>
                              </wps:spPr>
                              <wps:txbx>
                                <w:txbxContent>
                                  <w:p w14:paraId="1B16B0EC" w14:textId="48C80B3E"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بناء ثقافة داعمة للتغيير المستدام</w:t>
                                    </w:r>
                                  </w:p>
                                </w:txbxContent>
                              </wps:txbx>
                              <wps:bodyPr wrap="square" rtlCol="1">
                                <a:noAutofit/>
                              </wps:bodyPr>
                            </wps:wsp>
                            <wps:wsp>
                              <wps:cNvPr id="1781640171" name="Shape">
                                <a:extLst>
                                  <a:ext uri="{FF2B5EF4-FFF2-40B4-BE49-F238E27FC236}">
                                    <a16:creationId xmlns:a16="http://schemas.microsoft.com/office/drawing/2014/main" id="{5DFB772F-9A49-456A-81D1-4A9A710D883E}"/>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1346323951" name="Group 1346323951">
                            <a:extLst>
                              <a:ext uri="{FF2B5EF4-FFF2-40B4-BE49-F238E27FC236}">
                                <a16:creationId xmlns:a16="http://schemas.microsoft.com/office/drawing/2014/main" id="{8362E6FB-F62D-47E3-AD4E-14C6317784A0}"/>
                              </a:ext>
                            </a:extLst>
                          </wpg:cNvPr>
                          <wpg:cNvGrpSpPr/>
                          <wpg:grpSpPr>
                            <a:xfrm>
                              <a:off x="3879597" y="14611"/>
                              <a:ext cx="1718105" cy="1590163"/>
                              <a:chOff x="3879597" y="14611"/>
                              <a:chExt cx="2796148" cy="2589712"/>
                            </a:xfrm>
                          </wpg:grpSpPr>
                          <wps:wsp>
                            <wps:cNvPr id="761062020" name="مربع نص 18">
                              <a:extLst>
                                <a:ext uri="{FF2B5EF4-FFF2-40B4-BE49-F238E27FC236}">
                                  <a16:creationId xmlns:a16="http://schemas.microsoft.com/office/drawing/2014/main" id="{2D73D82F-BB26-43A3-8053-F731F1F10DBD}"/>
                                </a:ext>
                              </a:extLst>
                            </wps:cNvPr>
                            <wps:cNvSpPr txBox="1"/>
                            <wps:spPr>
                              <a:xfrm>
                                <a:off x="4754450" y="587221"/>
                                <a:ext cx="1664200" cy="2017102"/>
                              </a:xfrm>
                              <a:prstGeom prst="rect">
                                <a:avLst/>
                              </a:prstGeom>
                              <a:noFill/>
                            </wps:spPr>
                            <wps:txbx>
                              <w:txbxContent>
                                <w:p w14:paraId="7799CF31" w14:textId="52CD6A37"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تخصيص الموارد وبناء القدرات</w:t>
                                  </w:r>
                                </w:p>
                              </w:txbxContent>
                            </wps:txbx>
                            <wps:bodyPr wrap="square" rtlCol="1">
                              <a:noAutofit/>
                            </wps:bodyPr>
                          </wps:wsp>
                          <wps:wsp>
                            <wps:cNvPr id="2029846532" name="Shape">
                              <a:extLst>
                                <a:ext uri="{FF2B5EF4-FFF2-40B4-BE49-F238E27FC236}">
                                  <a16:creationId xmlns:a16="http://schemas.microsoft.com/office/drawing/2014/main" id="{47E3D324-4232-48F0-8FA3-6D16C9B7D40E}"/>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grpSp>
                    </wpg:wgp>
                  </a:graphicData>
                </a:graphic>
              </wp:inline>
            </w:drawing>
          </mc:Choice>
          <mc:Fallback>
            <w:pict>
              <v:group w14:anchorId="602948D8" id="_x0000_s2046"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">
                <v:group id="Group 926888247" o:spid="_x0000_s2047"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">
                  <v:shape id="مربع نص 24" o:spid="_x0000_s2048" type="#_x0000_t202" style="position:absolute;left:17729;top:20021;width:18259;height:1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" filled="f" stroked="f">
                    <v:textbox>
                      <w:txbxContent>
                        <w:p w14:paraId="5B9D2D99" w14:textId="39AEF2A6"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التعاون والشراكات الخارجية</w:t>
                          </w:r>
                        </w:p>
                      </w:txbxContent>
                    </v:textbox>
                  </v:shape>
                  <v:shape id="Freeform: Shape 313254050" o:spid="_x0000_s2049"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168489" strokecolor="#168489"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180139944" o:spid="_x0000_s2050" style="position:absolute;left:29662;top:14464;width:17108;height:15953" coordorigin="29662,14464" coordsize="27842,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">
                  <v:shape id="مربع نص 24" o:spid="_x0000_s2051" type="#_x0000_t202" style="position:absolute;left:38045;top:22150;width:18258;height:1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" filled="f" stroked="f">
                    <v:textbox>
                      <w:txbxContent>
                        <w:p w14:paraId="55A5FA1C" w14:textId="6CE3FE88"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التحول الرقمي والتكنولوجي</w:t>
                          </w:r>
                        </w:p>
                      </w:txbxContent>
                    </v:textbox>
                  </v:shape>
                  <v:shape id="Shape" o:spid="_x0000_s2052"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828973251" o:spid="_x0000_s2053" style="position:absolute;width:55977;height:16047" coordsize="55977,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">
                  <v:group id="Group 785079479" o:spid="_x0000_s2054" style="position:absolute;width:36112;height:16047" coordsize="36112,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">
                    <v:group id="Group 1027885438" o:spid="_x0000_s2055" style="position:absolute;left:18917;top:146;width:17195;height:15901" coordorigin="18917,146" coordsize="27985,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">
                      <v:shape id="مربع نص 24" o:spid="_x0000_s2056" type="#_x0000_t202" style="position:absolute;left:27486;top:6141;width:18259;height:1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" filled="f" stroked="f">
                        <v:textbox>
                          <w:txbxContent>
                            <w:p w14:paraId="458B3A8A" w14:textId="09E032C0"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إظهار قيادة ملتزمة وواضحة الرؤية</w:t>
                              </w:r>
                            </w:p>
                          </w:txbxContent>
                        </v:textbox>
                      </v:shape>
                      <v:shape id="Shape" o:spid="_x0000_s2057"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1731442961" o:spid="_x0000_s2058"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">
                      <v:shape id="مربع نص 24" o:spid="_x0000_s2059" type="#_x0000_t202" style="position:absolute;left:6342;top:7312;width:19555;height:12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" filled="f" stroked="f">
                        <v:textbox>
                          <w:txbxContent>
                            <w:p w14:paraId="1B16B0EC" w14:textId="48C80B3E"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بناء ثقافة داعمة للتغيير المستدام</w:t>
                              </w:r>
                            </w:p>
                          </w:txbxContent>
                        </v:textbox>
                      </v:shape>
                      <v:shape id="Shape" o:spid="_x0000_s2060"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1346323951" o:spid="_x0000_s2061"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">
                    <v:shape id="مربع نص 18" o:spid="_x0000_s2062" type="#_x0000_t202" style="position:absolute;left:47544;top:5872;width:16642;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" filled="f" stroked="f">
                      <v:textbox>
                        <w:txbxContent>
                          <w:p w14:paraId="7799CF31" w14:textId="52CD6A37" w:rsidR="00ED340E" w:rsidRDefault="00ED340E" w:rsidP="00ED340E">
                            <w:pPr>
                              <w:bidi w:val="0"/>
                              <w:jc w:val="center"/>
                              <w:rPr>
                                <w:rFonts w:ascii="Adobe Arabic" w:eastAsia="Calibri" w:hAnsi="Adobe Arabic" w:cs="Adobe Arabic"/>
                                <w:b/>
                                <w:bCs/>
                                <w:color w:val="000000"/>
                                <w:kern w:val="24"/>
                                <w:sz w:val="36"/>
                                <w:szCs w:val="36"/>
                                <w:lang w:bidi="ar-SY"/>
                              </w:rPr>
                            </w:pPr>
                            <w:r w:rsidRPr="00ED340E">
                              <w:rPr>
                                <w:rFonts w:ascii="Adobe Arabic" w:eastAsia="Calibri" w:hAnsi="Adobe Arabic" w:cs="Adobe Arabic"/>
                                <w:b/>
                                <w:bCs/>
                                <w:color w:val="000000"/>
                                <w:kern w:val="24"/>
                                <w:sz w:val="36"/>
                                <w:szCs w:val="36"/>
                                <w:rtl/>
                                <w:lang w:bidi="ar-SY"/>
                              </w:rPr>
                              <w:t>تخصيص الموارد وبناء القدرات</w:t>
                            </w:r>
                          </w:p>
                        </w:txbxContent>
                      </v:textbox>
                    </v:shape>
                    <v:shape id="Shape" o:spid="_x0000_s2063"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729EE3AF" w14:textId="5C04607E" w:rsidR="00684194" w:rsidRPr="00A36A69" w:rsidRDefault="00684194" w:rsidP="00684194">
      <w:pPr>
        <w:rPr>
          <w:b/>
          <w:bCs/>
        </w:rPr>
      </w:pPr>
      <w:r w:rsidRPr="002A078C">
        <w:rPr>
          <w:rFonts w:ascii="Sakkal Majalla" w:hAnsi="Sakkal Majalla"/>
          <w:noProof/>
          <w:sz w:val="34"/>
          <w:lang w:bidi="ar-EG"/>
        </w:rPr>
        <mc:AlternateContent>
          <mc:Choice Requires="wpg">
            <w:drawing>
              <wp:inline distT="0" distB="0" distL="0" distR="0" wp14:anchorId="2EF69804" wp14:editId="7C314A84">
                <wp:extent cx="5731510" cy="891540"/>
                <wp:effectExtent l="0" t="0" r="2540" b="22860"/>
                <wp:docPr id="97170082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32387739" name="مجموعة 47"/>
                        <wpg:cNvGrpSpPr/>
                        <wpg:grpSpPr>
                          <a:xfrm>
                            <a:off x="0" y="0"/>
                            <a:ext cx="5731510" cy="895351"/>
                            <a:chOff x="0" y="0"/>
                            <a:chExt cx="5878196" cy="918845"/>
                          </a:xfrm>
                        </wpg:grpSpPr>
                        <wpg:grpSp>
                          <wpg:cNvPr id="2107848169" name="مجموعة 48"/>
                          <wpg:cNvGrpSpPr/>
                          <wpg:grpSpPr>
                            <a:xfrm>
                              <a:off x="0" y="0"/>
                              <a:ext cx="5878196" cy="918845"/>
                              <a:chOff x="0" y="0"/>
                              <a:chExt cx="6240348" cy="919070"/>
                            </a:xfrm>
                          </wpg:grpSpPr>
                          <wpg:grpSp>
                            <wpg:cNvPr id="1791792993" name="مجموعة 49"/>
                            <wpg:cNvGrpSpPr/>
                            <wpg:grpSpPr>
                              <a:xfrm>
                                <a:off x="0" y="169208"/>
                                <a:ext cx="5433072" cy="580613"/>
                                <a:chOff x="0" y="169208"/>
                                <a:chExt cx="5433072" cy="580613"/>
                              </a:xfrm>
                            </wpg:grpSpPr>
                            <wps:wsp>
                              <wps:cNvPr id="16609170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01056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23674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2216091" name="مربع نص 41"/>
                          <wps:cNvSpPr txBox="1"/>
                          <wps:spPr>
                            <a:xfrm>
                              <a:off x="204466" y="257055"/>
                              <a:ext cx="4615801" cy="387740"/>
                            </a:xfrm>
                            <a:prstGeom prst="rect">
                              <a:avLst/>
                            </a:prstGeom>
                            <a:noFill/>
                          </wps:spPr>
                          <wps:txbx>
                            <w:txbxContent>
                              <w:p w14:paraId="5491B32C" w14:textId="6AE9661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بناء ثقافة داعمة للتغيير المستدام:</w:t>
                                </w:r>
                              </w:p>
                            </w:txbxContent>
                          </wps:txbx>
                          <wps:bodyPr wrap="square" rtlCol="1">
                            <a:spAutoFit/>
                          </wps:bodyPr>
                        </wps:wsp>
                      </wpg:grpSp>
                      <pic:pic xmlns:pic="http://schemas.openxmlformats.org/drawingml/2006/picture">
                        <pic:nvPicPr>
                          <pic:cNvPr id="165960565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F69804" id="_x0000_s20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BnFrS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0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">
                  <v:group id="مجموعة 48" o:spid="_x0000_s20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">
                    <v:group id="مجموعة 49" o:spid="_x0000_s20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">
                      <v:shape id="شكل حر 50" o:spid="_x0000_s20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" fillcolor="#a5a5a5 [2092]" stroked="f" strokeweight="1pt">
                        <v:stroke joinstyle="miter"/>
                      </v:roundrect>
                    </v:group>
                    <v:oval id="شكل بيضاوي 52" o:spid="_x0000_s20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" filled="f" strokecolor="#168489" strokeweight="1pt">
                      <v:stroke joinstyle="miter"/>
                    </v:oval>
                  </v:group>
                  <v:shape id="مربع نص 41" o:spid="_x0000_s20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" filled="f" stroked="f">
                    <v:textbox style="mso-fit-shape-to-text:t">
                      <w:txbxContent>
                        <w:p w14:paraId="5491B32C" w14:textId="6AE9661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بناء ثقافة داعمة للتغيير المستدام:</w:t>
                          </w:r>
                        </w:p>
                      </w:txbxContent>
                    </v:textbox>
                  </v:shape>
                </v:group>
                <v:shape id="صورة 54" o:spid="_x0000_s20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">
                  <v:imagedata r:id="rId79" o:title=""/>
                </v:shape>
                <w10:anchorlock/>
              </v:group>
            </w:pict>
          </mc:Fallback>
        </mc:AlternateContent>
      </w:r>
    </w:p>
    <w:p w14:paraId="76BFF184" w14:textId="7FF263B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زيادة الوعي والتثقيف حول أهمية الاستدامة.</w:t>
      </w:r>
    </w:p>
    <w:p w14:paraId="3CA15681" w14:textId="35AE055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إشراك الموظفين وبناء قيادات داخلية للتغيير.</w:t>
      </w:r>
    </w:p>
    <w:p w14:paraId="14806EF4" w14:textId="70AC231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16CAFE1A" wp14:editId="37AEF3C1">
                <wp:extent cx="5731510" cy="891540"/>
                <wp:effectExtent l="0" t="0" r="2540" b="22860"/>
                <wp:docPr id="162542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080362" name="مجموعة 47"/>
                        <wpg:cNvGrpSpPr/>
                        <wpg:grpSpPr>
                          <a:xfrm>
                            <a:off x="0" y="0"/>
                            <a:ext cx="5731510" cy="895351"/>
                            <a:chOff x="0" y="0"/>
                            <a:chExt cx="5878196" cy="918845"/>
                          </a:xfrm>
                        </wpg:grpSpPr>
                        <wpg:grpSp>
                          <wpg:cNvPr id="1244043714" name="مجموعة 48"/>
                          <wpg:cNvGrpSpPr/>
                          <wpg:grpSpPr>
                            <a:xfrm>
                              <a:off x="0" y="0"/>
                              <a:ext cx="5878196" cy="918845"/>
                              <a:chOff x="0" y="0"/>
                              <a:chExt cx="6240348" cy="919070"/>
                            </a:xfrm>
                          </wpg:grpSpPr>
                          <wpg:grpSp>
                            <wpg:cNvPr id="1231001898" name="مجموعة 49"/>
                            <wpg:cNvGrpSpPr/>
                            <wpg:grpSpPr>
                              <a:xfrm>
                                <a:off x="0" y="169208"/>
                                <a:ext cx="5433072" cy="580613"/>
                                <a:chOff x="0" y="169208"/>
                                <a:chExt cx="5433072" cy="580613"/>
                              </a:xfrm>
                            </wpg:grpSpPr>
                            <wps:wsp>
                              <wps:cNvPr id="4595167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50807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3778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015387" name="مربع نص 41"/>
                          <wps:cNvSpPr txBox="1"/>
                          <wps:spPr>
                            <a:xfrm>
                              <a:off x="204466" y="257055"/>
                              <a:ext cx="4615801" cy="387740"/>
                            </a:xfrm>
                            <a:prstGeom prst="rect">
                              <a:avLst/>
                            </a:prstGeom>
                            <a:noFill/>
                          </wps:spPr>
                          <wps:txbx>
                            <w:txbxContent>
                              <w:p w14:paraId="0A04AC42" w14:textId="45DEF191"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إظهار قيادة ملتزمة وواضحة الرؤية:</w:t>
                                </w:r>
                              </w:p>
                            </w:txbxContent>
                          </wps:txbx>
                          <wps:bodyPr wrap="square" rtlCol="1">
                            <a:spAutoFit/>
                          </wps:bodyPr>
                        </wps:wsp>
                      </wpg:grpSp>
                      <pic:pic xmlns:pic="http://schemas.openxmlformats.org/drawingml/2006/picture">
                        <pic:nvPicPr>
                          <pic:cNvPr id="115697316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CAFE1A" id="_x0000_s20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&#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lfl+qlBwAA+R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">
                  <v:group id="مجموعة 48" o:spid="_x0000_s2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">
                    <v:group id="مجموعة 49" o:spid="_x0000_s2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">
                      <v:shape id="شكل حر 50" o:spid="_x0000_s2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" fillcolor="#a5a5a5 [2092]" stroked="f" strokeweight="1pt">
                        <v:stroke joinstyle="miter"/>
                      </v:roundrect>
                    </v:group>
                    <v:oval id="شكل بيضاوي 52" o:spid="_x0000_s2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" filled="f" strokecolor="#168489" strokeweight="1pt">
                      <v:stroke joinstyle="miter"/>
                    </v:oval>
                  </v:group>
                  <v:shape id="مربع نص 41" o:spid="_x0000_s20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" filled="f" stroked="f">
                    <v:textbox style="mso-fit-shape-to-text:t">
                      <w:txbxContent>
                        <w:p w14:paraId="0A04AC42" w14:textId="45DEF191"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إظهار قيادة ملتزمة وواضحة الرؤية:</w:t>
                          </w:r>
                        </w:p>
                      </w:txbxContent>
                    </v:textbox>
                  </v:shape>
                </v:group>
                <v:shape id="صورة 54" o:spid="_x0000_s20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">
                  <v:imagedata r:id="rId79" o:title=""/>
                </v:shape>
                <w10:anchorlock/>
              </v:group>
            </w:pict>
          </mc:Fallback>
        </mc:AlternateContent>
      </w:r>
    </w:p>
    <w:p w14:paraId="497732EC" w14:textId="17560EB0" w:rsidR="0002554C" w:rsidRPr="003B7188" w:rsidRDefault="0002554C" w:rsidP="002467E8">
      <w:pPr>
        <w:pStyle w:val="a5"/>
        <w:numPr>
          <w:ilvl w:val="0"/>
          <w:numId w:val="5"/>
        </w:numPr>
        <w:spacing w:after="0"/>
        <w:jc w:val="both"/>
        <w:rPr>
          <w:rFonts w:ascii="Sakkal Majalla" w:hAnsi="Sakkal Majalla" w:cs="Sakkal Majalla"/>
          <w:sz w:val="34"/>
          <w:szCs w:val="34"/>
        </w:rPr>
      </w:pPr>
      <w:r>
        <w:t xml:space="preserve">التزام </w:t>
      </w:r>
      <w:hyperlink r:id="rId305">
        <w:r>
          <w:rPr>
            <w:color w:val="0000FF"/>
            <w:u w:val="single"/>
          </w:rPr>
          <w:t>القيادة</w:t>
        </w:r>
      </w:hyperlink>
      <w:r>
        <w:t xml:space="preserve"> العليا شخصياً بتحقيق الأهداف المستدامة.</w:t>
      </w:r>
    </w:p>
    <w:p w14:paraId="7CE96132" w14:textId="1155613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استراتيجية واضحة للاستدامة ودمجها في الخطط الشاملة.</w:t>
      </w:r>
    </w:p>
    <w:p w14:paraId="2042B6B9" w14:textId="0B6B1B5A"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27050A7D" wp14:editId="251FE7BF">
                <wp:extent cx="5731510" cy="891540"/>
                <wp:effectExtent l="0" t="0" r="2540" b="22860"/>
                <wp:docPr id="14516139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5034388" name="مجموعة 47"/>
                        <wpg:cNvGrpSpPr/>
                        <wpg:grpSpPr>
                          <a:xfrm>
                            <a:off x="0" y="0"/>
                            <a:ext cx="5731510" cy="895351"/>
                            <a:chOff x="0" y="0"/>
                            <a:chExt cx="5878196" cy="918845"/>
                          </a:xfrm>
                        </wpg:grpSpPr>
                        <wpg:grpSp>
                          <wpg:cNvPr id="1078798911" name="مجموعة 48"/>
                          <wpg:cNvGrpSpPr/>
                          <wpg:grpSpPr>
                            <a:xfrm>
                              <a:off x="0" y="0"/>
                              <a:ext cx="5878196" cy="918845"/>
                              <a:chOff x="0" y="0"/>
                              <a:chExt cx="6240348" cy="919070"/>
                            </a:xfrm>
                          </wpg:grpSpPr>
                          <wpg:grpSp>
                            <wpg:cNvPr id="1743446718" name="مجموعة 49"/>
                            <wpg:cNvGrpSpPr/>
                            <wpg:grpSpPr>
                              <a:xfrm>
                                <a:off x="0" y="169208"/>
                                <a:ext cx="5433072" cy="580613"/>
                                <a:chOff x="0" y="169208"/>
                                <a:chExt cx="5433072" cy="580613"/>
                              </a:xfrm>
                            </wpg:grpSpPr>
                            <wps:wsp>
                              <wps:cNvPr id="16438612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7746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2119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6306649" name="مربع نص 41"/>
                          <wps:cNvSpPr txBox="1"/>
                          <wps:spPr>
                            <a:xfrm>
                              <a:off x="204466" y="257055"/>
                              <a:ext cx="4615801" cy="387740"/>
                            </a:xfrm>
                            <a:prstGeom prst="rect">
                              <a:avLst/>
                            </a:prstGeom>
                            <a:noFill/>
                          </wps:spPr>
                          <wps:txbx>
                            <w:txbxContent>
                              <w:p w14:paraId="4DC9FA85" w14:textId="07B05DF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تخصيص الموارد وبناء القدرات:</w:t>
                                </w:r>
                              </w:p>
                            </w:txbxContent>
                          </wps:txbx>
                          <wps:bodyPr wrap="square" rtlCol="1">
                            <a:spAutoFit/>
                          </wps:bodyPr>
                        </wps:wsp>
                      </wpg:grpSp>
                      <pic:pic xmlns:pic="http://schemas.openxmlformats.org/drawingml/2006/picture">
                        <pic:nvPicPr>
                          <pic:cNvPr id="126411111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050A7D" id="_x0000_s20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Hxltj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0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">
                  <v:group id="مجموعة 48" o:spid="_x0000_s20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">
                    <v:group id="مجموعة 49" o:spid="_x0000_s20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">
                      <v:shape id="شكل حر 50" o:spid="_x0000_s20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" fillcolor="#a5a5a5 [2092]" stroked="f" strokeweight="1pt">
                        <v:stroke joinstyle="miter"/>
                      </v:roundrect>
                    </v:group>
                    <v:oval id="شكل بيضاوي 52" o:spid="_x0000_s20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" filled="f" strokecolor="#168489" strokeweight="1pt">
                      <v:stroke joinstyle="miter"/>
                    </v:oval>
                  </v:group>
                  <v:shape id="مربع نص 41" o:spid="_x0000_s20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" filled="f" stroked="f">
                    <v:textbox style="mso-fit-shape-to-text:t">
                      <w:txbxContent>
                        <w:p w14:paraId="4DC9FA85" w14:textId="07B05DFA"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تخصيص الموارد وبناء القدرات:</w:t>
                          </w:r>
                        </w:p>
                      </w:txbxContent>
                    </v:textbox>
                  </v:shape>
                </v:group>
                <v:shape id="صورة 54" o:spid="_x0000_s20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">
                  <v:imagedata r:id="rId79" o:title=""/>
                </v:shape>
                <w10:anchorlock/>
              </v:group>
            </w:pict>
          </mc:Fallback>
        </mc:AlternateContent>
      </w:r>
    </w:p>
    <w:p w14:paraId="5AA54A54" w14:textId="7DE16E1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تخصيص ميزانيات كافية ودعم مالي للمبادرات المستدامة.</w:t>
      </w:r>
    </w:p>
    <w:p w14:paraId="122151C2" w14:textId="3ED9F00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الكفاءات والمهارات في مجالات الابتكار والاستدامة.</w:t>
      </w:r>
    </w:p>
    <w:p w14:paraId="234A3FC4" w14:textId="26EA2FEB"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13D0B30" wp14:editId="0E8509B9">
                <wp:extent cx="5731510" cy="891540"/>
                <wp:effectExtent l="0" t="0" r="2540" b="22860"/>
                <wp:docPr id="3387223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159008" name="مجموعة 47"/>
                        <wpg:cNvGrpSpPr/>
                        <wpg:grpSpPr>
                          <a:xfrm>
                            <a:off x="0" y="0"/>
                            <a:ext cx="5731510" cy="895351"/>
                            <a:chOff x="0" y="0"/>
                            <a:chExt cx="5878196" cy="918845"/>
                          </a:xfrm>
                        </wpg:grpSpPr>
                        <wpg:grpSp>
                          <wpg:cNvPr id="2127454655" name="مجموعة 48"/>
                          <wpg:cNvGrpSpPr/>
                          <wpg:grpSpPr>
                            <a:xfrm>
                              <a:off x="0" y="0"/>
                              <a:ext cx="5878196" cy="918845"/>
                              <a:chOff x="0" y="0"/>
                              <a:chExt cx="6240348" cy="919070"/>
                            </a:xfrm>
                          </wpg:grpSpPr>
                          <wpg:grpSp>
                            <wpg:cNvPr id="1643668664" name="مجموعة 49"/>
                            <wpg:cNvGrpSpPr/>
                            <wpg:grpSpPr>
                              <a:xfrm>
                                <a:off x="0" y="169208"/>
                                <a:ext cx="5433072" cy="580613"/>
                                <a:chOff x="0" y="169208"/>
                                <a:chExt cx="5433072" cy="580613"/>
                              </a:xfrm>
                            </wpg:grpSpPr>
                            <wps:wsp>
                              <wps:cNvPr id="7271337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1897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87324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1275299" name="مربع نص 41"/>
                          <wps:cNvSpPr txBox="1"/>
                          <wps:spPr>
                            <a:xfrm>
                              <a:off x="204466" y="257055"/>
                              <a:ext cx="4615801" cy="387740"/>
                            </a:xfrm>
                            <a:prstGeom prst="rect">
                              <a:avLst/>
                            </a:prstGeom>
                            <a:noFill/>
                          </wps:spPr>
                          <wps:txbx>
                            <w:txbxContent>
                              <w:p w14:paraId="540A4A86" w14:textId="3786D5D7"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التعاون والشراكات الخارجية:</w:t>
                                </w:r>
                              </w:p>
                            </w:txbxContent>
                          </wps:txbx>
                          <wps:bodyPr wrap="square" rtlCol="1">
                            <a:spAutoFit/>
                          </wps:bodyPr>
                        </wps:wsp>
                      </wpg:grpSp>
                      <pic:pic xmlns:pic="http://schemas.openxmlformats.org/drawingml/2006/picture">
                        <pic:nvPicPr>
                          <pic:cNvPr id="9122189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3D0B30" id="_x0000_s20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kfZ4owcAAPccAAAOAAAAZHJzL2Uyb0RvYy54bWzsWd2O00YUvq/Udxjl&#10;shLE/z8RC1qWgpC2FAEV9NJxJomF7XHtySbLbaFCvAi0alXRlla8SfI2/WbGYzvZbJP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ykfZ4owcAAPc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2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">
                  <v:group id="مجموعة 48" o:spid="_x0000_s2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Jb4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">
                    <v:group id="مجموعة 49" o:spid="_x0000_s2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">
                      <v:shape id="شكل حر 50" o:spid="_x0000_s2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" fillcolor="#a5a5a5 [2092]" stroked="f" strokeweight="1pt">
                        <v:stroke joinstyle="miter"/>
                      </v:roundrect>
                    </v:group>
                    <v:oval id="شكل بيضاوي 52" o:spid="_x0000_s2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" filled="f" strokecolor="#168489" strokeweight="1pt">
                      <v:stroke joinstyle="miter"/>
                    </v:oval>
                  </v:group>
                  <v:shape id="مربع نص 41" o:spid="_x0000_s209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" filled="f" stroked="f">
                    <v:textbox style="mso-fit-shape-to-text:t">
                      <w:txbxContent>
                        <w:p w14:paraId="540A4A86" w14:textId="3786D5D7"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التعاون والشراكات الخارجية:</w:t>
                          </w:r>
                        </w:p>
                      </w:txbxContent>
                    </v:textbox>
                  </v:shape>
                </v:group>
                <v:shape id="صورة 54" o:spid="_x0000_s20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">
                  <v:imagedata r:id="rId79" o:title=""/>
                </v:shape>
                <w10:anchorlock/>
              </v:group>
            </w:pict>
          </mc:Fallback>
        </mc:AlternateContent>
      </w:r>
    </w:p>
    <w:p w14:paraId="43C96DC1" w14:textId="398BD1C3"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التعاون مع جهات خارجية لتبادل الخبرات والممارسات الفضلى.</w:t>
      </w:r>
    </w:p>
    <w:p w14:paraId="21846D0A" w14:textId="0BC2CF5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إقامة شراكات استراتيجية لتطوير حلول مبتكرة ومستدامة.</w:t>
      </w:r>
    </w:p>
    <w:p w14:paraId="7057EFFF" w14:textId="24C30810"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9192660" wp14:editId="029F7E87">
                <wp:extent cx="5731510" cy="891540"/>
                <wp:effectExtent l="0" t="0" r="2540" b="22860"/>
                <wp:docPr id="20772237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216371" name="مجموعة 47"/>
                        <wpg:cNvGrpSpPr/>
                        <wpg:grpSpPr>
                          <a:xfrm>
                            <a:off x="0" y="0"/>
                            <a:ext cx="5731510" cy="895351"/>
                            <a:chOff x="0" y="0"/>
                            <a:chExt cx="5878196" cy="918845"/>
                          </a:xfrm>
                        </wpg:grpSpPr>
                        <wpg:grpSp>
                          <wpg:cNvPr id="357338420" name="مجموعة 48"/>
                          <wpg:cNvGrpSpPr/>
                          <wpg:grpSpPr>
                            <a:xfrm>
                              <a:off x="0" y="0"/>
                              <a:ext cx="5878196" cy="918845"/>
                              <a:chOff x="0" y="0"/>
                              <a:chExt cx="6240348" cy="919070"/>
                            </a:xfrm>
                          </wpg:grpSpPr>
                          <wpg:grpSp>
                            <wpg:cNvPr id="2009941738" name="مجموعة 49"/>
                            <wpg:cNvGrpSpPr/>
                            <wpg:grpSpPr>
                              <a:xfrm>
                                <a:off x="0" y="169208"/>
                                <a:ext cx="5433072" cy="580613"/>
                                <a:chOff x="0" y="169208"/>
                                <a:chExt cx="5433072" cy="580613"/>
                              </a:xfrm>
                            </wpg:grpSpPr>
                            <wps:wsp>
                              <wps:cNvPr id="18343093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9020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98250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333292" name="مربع نص 41"/>
                          <wps:cNvSpPr txBox="1"/>
                          <wps:spPr>
                            <a:xfrm>
                              <a:off x="204466" y="257055"/>
                              <a:ext cx="4615801" cy="387740"/>
                            </a:xfrm>
                            <a:prstGeom prst="rect">
                              <a:avLst/>
                            </a:prstGeom>
                            <a:noFill/>
                          </wps:spPr>
                          <wps:txbx>
                            <w:txbxContent>
                              <w:p w14:paraId="20D2BB6D" w14:textId="2EFFD4FC"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التحول الرقمي والتكنولوجي:</w:t>
                                </w:r>
                              </w:p>
                            </w:txbxContent>
                          </wps:txbx>
                          <wps:bodyPr wrap="square" rtlCol="1">
                            <a:spAutoFit/>
                          </wps:bodyPr>
                        </wps:wsp>
                      </wpg:grpSp>
                      <pic:pic xmlns:pic="http://schemas.openxmlformats.org/drawingml/2006/picture">
                        <pic:nvPicPr>
                          <pic:cNvPr id="9945701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192660" id="_x0000_s21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h+aoQcAAPk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Yfmq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">
                  <v:group id="مجموعة 48" o:spid="_x0000_s2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">
                    <v:group id="مجموعة 49" o:spid="_x0000_s2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">
                      <v:shape id="شكل حر 50" o:spid="_x0000_s2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" fillcolor="#a5a5a5 [2092]" stroked="f" strokeweight="1pt">
                        <v:stroke joinstyle="miter"/>
                      </v:roundrect>
                    </v:group>
                    <v:oval id="شكل بيضاوي 52" o:spid="_x0000_s2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" filled="f" strokecolor="#168489" strokeweight="1pt">
                      <v:stroke joinstyle="miter"/>
                    </v:oval>
                  </v:group>
                  <v:shape id="مربع نص 41" o:spid="_x0000_s210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" filled="f" stroked="f">
                    <v:textbox style="mso-fit-shape-to-text:t">
                      <w:txbxContent>
                        <w:p w14:paraId="20D2BB6D" w14:textId="2EFFD4FC"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التحول الرقمي والتكنولوجي:</w:t>
                          </w:r>
                        </w:p>
                      </w:txbxContent>
                    </v:textbox>
                  </v:shape>
                </v:group>
                <v:shape id="صورة 54" o:spid="_x0000_s21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">
                  <v:imagedata r:id="rId79" o:title=""/>
                </v:shape>
                <w10:anchorlock/>
              </v:group>
            </w:pict>
          </mc:Fallback>
        </mc:AlternateContent>
      </w:r>
    </w:p>
    <w:p w14:paraId="07189C91" w14:textId="38529C2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تبن</w:t>
      </w:r>
      <w:r w:rsidRPr="003B7188">
        <w:rPr>
          <w:rFonts w:ascii="Sakkal Majalla" w:hAnsi="Sakkal Majalla" w:cs="Sakkal Majalla" w:hint="cs"/>
          <w:sz w:val="34"/>
          <w:szCs w:val="34"/>
          <w:rtl/>
        </w:rPr>
        <w:t>ّ</w:t>
      </w:r>
      <w:r w:rsidRPr="003B7188">
        <w:rPr>
          <w:rFonts w:ascii="Sakkal Majalla" w:hAnsi="Sakkal Majalla" w:cs="Sakkal Majalla"/>
          <w:sz w:val="34"/>
          <w:szCs w:val="34"/>
          <w:rtl/>
        </w:rPr>
        <w:t>ي التقنيات الحديثة لتحسين الأداء والاستدامة التشغيلية.</w:t>
      </w:r>
    </w:p>
    <w:p w14:paraId="563B0937" w14:textId="54ECBAA0"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منتجات وخدمات رقمية تعزز من الاستدامة البيئية والاجتماعية.</w:t>
      </w:r>
    </w:p>
    <w:p w14:paraId="31DD7912" w14:textId="77777777" w:rsidR="0002554C" w:rsidRDefault="0002554C" w:rsidP="00684194">
      <w:pPr>
        <w:rPr>
          <w:rtl/>
        </w:rPr>
      </w:pPr>
      <w:r w:rsidRPr="004B3470">
        <w:rPr>
          <w:rtl/>
        </w:rPr>
        <w:t>إن التوفيق بين هذه الاستراتيجيات يساعد المؤسسات على التغلب على التحديات وتحقيق التغيير المستدام على المدى الطويل.</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B7188" w:rsidRPr="00563DBD" w14:paraId="3292D268" w14:textId="77777777" w:rsidTr="009A1C3E">
        <w:tc>
          <w:tcPr>
            <w:tcW w:w="1962" w:type="dxa"/>
            <w:tcBorders>
              <w:right w:val="single" w:sz="36" w:space="0" w:color="168489"/>
            </w:tcBorders>
            <w:shd w:val="clear" w:color="auto" w:fill="F2F2F2" w:themeFill="background1" w:themeFillShade="F2"/>
            <w:vAlign w:val="center"/>
          </w:tcPr>
          <w:p w14:paraId="17ADBDF5" w14:textId="77777777" w:rsidR="003B7188" w:rsidRPr="008113E1" w:rsidRDefault="003B7188" w:rsidP="008814D1">
            <w:pPr>
              <w:pStyle w:val="ad"/>
              <w:pageBreakBefore/>
              <w:jc w:val="center"/>
              <w:rPr>
                <w:rtl/>
              </w:rPr>
            </w:pPr>
            <w:r w:rsidRPr="008113E1">
              <w:rPr>
                <w:noProof/>
                <w:rtl/>
                <w:lang w:val="ar-SA"/>
              </w:rPr>
              <w:lastRenderedPageBreak/>
              <w:drawing>
                <wp:inline distT="0" distB="0" distL="0" distR="0" wp14:anchorId="62B0DC1C" wp14:editId="35F8FCCF">
                  <wp:extent cx="563984" cy="563914"/>
                  <wp:effectExtent l="0" t="0" r="7620" b="7620"/>
                  <wp:docPr id="1263568745" name="Picture 126356874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F5D1F9D" w14:textId="3D572492" w:rsidR="003B7188" w:rsidRPr="00563DBD" w:rsidRDefault="003B7188" w:rsidP="008814D1">
            <w:pPr>
              <w:bidi w:val="0"/>
              <w:jc w:val="center"/>
              <w:rPr>
                <w:rFonts w:eastAsia="Times New Roman" w:cs="GE Dinar Two Medium"/>
                <w:color w:val="1E3D6A"/>
                <w:kern w:val="24"/>
                <w:szCs w:val="28"/>
                <w:rtl/>
                <w:lang w:bidi="ar-SY"/>
              </w:rPr>
            </w:pPr>
            <w:r w:rsidRPr="003B7188">
              <w:rPr>
                <w:rFonts w:ascii="Adobe Arabic" w:eastAsia="Times New Roman" w:hAnsi="Adobe Arabic" w:cs="Adobe Arabic"/>
                <w:b/>
                <w:bCs/>
                <w:color w:val="168489"/>
                <w:kern w:val="24"/>
                <w:sz w:val="44"/>
                <w:szCs w:val="44"/>
                <w:rtl/>
                <w:lang w:bidi="ar-SY"/>
              </w:rPr>
              <w:t>كيف يمكن للمؤسسات تحفيز الموظفين على المشاركة الفعّالة في مبادرات الاستدامة؟</w:t>
            </w:r>
          </w:p>
        </w:tc>
      </w:tr>
      <w:tr w:rsidR="003B7188" w14:paraId="74CFFCE4" w14:textId="77777777" w:rsidTr="009A1C3E">
        <w:tc>
          <w:tcPr>
            <w:tcW w:w="1962" w:type="dxa"/>
            <w:tcBorders>
              <w:right w:val="single" w:sz="36" w:space="0" w:color="168489"/>
            </w:tcBorders>
            <w:shd w:val="clear" w:color="auto" w:fill="F2F2F2" w:themeFill="background1" w:themeFillShade="F2"/>
            <w:vAlign w:val="center"/>
          </w:tcPr>
          <w:p w14:paraId="459EA9BC" w14:textId="77777777" w:rsidR="003B7188" w:rsidRPr="008113E1" w:rsidRDefault="003B7188"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2E275D9" w14:textId="77777777" w:rsidR="003B7188" w:rsidRDefault="003B7188" w:rsidP="008814D1">
            <w:pPr>
              <w:pStyle w:val="ad"/>
              <w:rPr>
                <w:rtl/>
              </w:rPr>
            </w:pPr>
          </w:p>
        </w:tc>
      </w:tr>
    </w:tbl>
    <w:p w14:paraId="3A6EC782" w14:textId="77777777" w:rsidR="003B7188" w:rsidRPr="003B7188" w:rsidRDefault="003B7188" w:rsidP="003B7188">
      <w:pPr>
        <w:rPr>
          <w:rFonts w:ascii="Sakkal Majalla" w:hAnsi="Sakkal Majalla"/>
          <w:sz w:val="34"/>
          <w:lang w:bidi="ar-SY"/>
        </w:rPr>
      </w:pPr>
    </w:p>
    <w:p w14:paraId="332ACCC8" w14:textId="7C83648C" w:rsidR="009A1C3E" w:rsidRDefault="009A1C3E" w:rsidP="009A1C3E">
      <w:pPr>
        <w:pStyle w:val="ae"/>
        <w:ind w:left="-897"/>
        <w:jc w:val="center"/>
        <w:rPr>
          <w:noProof/>
          <w:rtl/>
          <w:lang w:bidi="ar-SY"/>
        </w:rPr>
      </w:pPr>
      <w:r>
        <w:rPr>
          <w:noProof/>
        </w:rPr>
        <mc:AlternateContent>
          <mc:Choice Requires="wps">
            <w:drawing>
              <wp:inline distT="0" distB="0" distL="0" distR="0" wp14:anchorId="57B558BA" wp14:editId="646784F8">
                <wp:extent cx="6766560" cy="5949950"/>
                <wp:effectExtent l="0" t="0" r="15240" b="12700"/>
                <wp:docPr id="6580536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5949950"/>
                        </a:xfrm>
                        <a:prstGeom prst="roundRect">
                          <a:avLst>
                            <a:gd name="adj" fmla="val 16667"/>
                          </a:avLst>
                        </a:prstGeom>
                        <a:solidFill>
                          <a:srgbClr val="EAF4E4"/>
                        </a:solidFill>
                        <a:ln w="12700">
                          <a:solidFill>
                            <a:schemeClr val="accent6"/>
                          </a:solidFill>
                          <a:miter lim="800000"/>
                          <a:headEnd/>
                          <a:tailEnd/>
                        </a:ln>
                      </wps:spPr>
                      <wps:txbx>
                        <w:txbxContent>
                          <w:p w14:paraId="0BFEE4D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C9D807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5735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B3B1E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DBD96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4E4D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05AEB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0CCBB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6F11E6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2727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1DD02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C68E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604DC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36FF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3BB09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F3A5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2860B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1388E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78BF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4E855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65F56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74B73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2A697C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1A318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EA8E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7A5B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25DC5B"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7B558BA" id="_x0000_s2109" style="width:532.8pt;height:4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" fillcolor="#eaf4e4" strokecolor="#70ad47 [3209]" strokeweight="1pt">
                <v:stroke joinstyle="miter"/>
                <v:textbox inset="0,3mm,0">
                  <w:txbxContent>
                    <w:p w14:paraId="0BFEE4D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C9D807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5735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B3B1E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DBD96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4E4DA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005AEB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0CCBB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6F11E6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2727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1DD02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C68E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604DC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36FF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3BB09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AF3A5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2860B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1388E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78BF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4E855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65F56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74B73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2A697C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1A318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3EA8E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87A5BE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25DC5B" w14:textId="77777777" w:rsidR="009A1C3E" w:rsidRDefault="009A1C3E" w:rsidP="009A1C3E">
                      <w:pPr>
                        <w:jc w:val="center"/>
                        <w:rPr>
                          <w:sz w:val="22"/>
                          <w:szCs w:val="28"/>
                          <w:rtl/>
                          <w:lang w:bidi="ar-SY"/>
                        </w:rPr>
                      </w:pPr>
                    </w:p>
                  </w:txbxContent>
                </v:textbox>
                <w10:anchorlock/>
              </v:roundrect>
            </w:pict>
          </mc:Fallback>
        </mc:AlternateContent>
      </w:r>
    </w:p>
    <w:p w14:paraId="46E88E88" w14:textId="58EDBAF9" w:rsidR="003B7188" w:rsidRPr="004B3470" w:rsidRDefault="003B7188" w:rsidP="009A1C3E">
      <w:pPr>
        <w:pStyle w:val="ae"/>
        <w:bidi w:val="0"/>
        <w:jc w:val="center"/>
      </w:pPr>
      <w:r w:rsidRPr="00F131A0">
        <w:rPr>
          <w:noProof/>
          <w:lang w:bidi="ar-SY"/>
        </w:rPr>
        <w:drawing>
          <wp:inline distT="0" distB="0" distL="0" distR="0" wp14:anchorId="2C07547D" wp14:editId="3040F73C">
            <wp:extent cx="1527176" cy="1420708"/>
            <wp:effectExtent l="0" t="0" r="0" b="8255"/>
            <wp:docPr id="64136649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B5CCD75" w14:textId="77777777" w:rsidR="003B7188" w:rsidRDefault="003B7188" w:rsidP="003B7188">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4674C10E" wp14:editId="081F1A32">
                <wp:extent cx="5633504" cy="593062"/>
                <wp:effectExtent l="0" t="0" r="5715" b="0"/>
                <wp:docPr id="1999328964"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048119483" name="Rectangle 104811948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5283482" name="Rectangle 137528348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6860697" name="TextBox 7"/>
                        <wps:cNvSpPr txBox="1"/>
                        <wps:spPr>
                          <a:xfrm>
                            <a:off x="1796583" y="0"/>
                            <a:ext cx="4386580" cy="536575"/>
                          </a:xfrm>
                          <a:prstGeom prst="rect">
                            <a:avLst/>
                          </a:prstGeom>
                          <a:noFill/>
                        </wps:spPr>
                        <wps:txbx>
                          <w:txbxContent>
                            <w:p w14:paraId="2F042E9A" w14:textId="77777777" w:rsidR="003B7188" w:rsidRDefault="003B7188" w:rsidP="003B718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4674C10E" id="_x0000_s211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vAr37wIDAADoCQAADgAAAAAAAAAAAAAAAAAuAgAAZHJzL2Uyb0RvYy54bWxQSwEC&#10;LQAUAAYACAAAACEATRNt9d0AAAAEAQAADwAAAAAAAAAAAAAAAABcBQAAZHJzL2Rvd25yZXYueG1s&#10;UEsFBgAAAAAEAAQA8wAAAGYGAAAAAA==&#10;">
                <v:rect id="Rectangle 1048119483" o:spid="_x0000_s211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" fillcolor="#f2f2f2 [3052]" stroked="f" strokeweight="1pt"/>
                <v:rect id="Rectangle 1375283482" o:spid="_x0000_s211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" fillcolor="#168489" stroked="f" strokeweight="1pt"/>
                <v:shape id="TextBox 7" o:spid="_x0000_s211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" filled="f" stroked="f">
                  <v:textbox>
                    <w:txbxContent>
                      <w:p w14:paraId="2F042E9A" w14:textId="77777777" w:rsidR="003B7188" w:rsidRDefault="003B7188" w:rsidP="003B718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242C29E" w14:textId="77777777" w:rsidR="003B7188" w:rsidRDefault="003B7188" w:rsidP="003B7188">
      <w:pPr>
        <w:pStyle w:val="ae"/>
      </w:pPr>
    </w:p>
    <w:p w14:paraId="6630FB51" w14:textId="77777777" w:rsidR="003B7188" w:rsidRDefault="003B7188" w:rsidP="003B7188">
      <w:pPr>
        <w:pStyle w:val="ae"/>
      </w:pPr>
    </w:p>
    <w:p w14:paraId="00263D0E" w14:textId="77777777" w:rsidR="003B7188" w:rsidRPr="00A84A2A" w:rsidRDefault="003B7188" w:rsidP="003B7188">
      <w:pPr>
        <w:pStyle w:val="ae"/>
        <w:rPr>
          <w:color w:val="168489"/>
        </w:rPr>
      </w:pPr>
      <w:r w:rsidRPr="00A84A2A">
        <w:rPr>
          <w:color w:val="168489"/>
          <w:rtl/>
        </w:rPr>
        <w:t>تم في هذه الجلسة مناقشة المواضيع والأفكار الآتية:</w:t>
      </w:r>
    </w:p>
    <w:p w14:paraId="63BB06BB" w14:textId="77777777" w:rsidR="003B7188" w:rsidRPr="003B7188" w:rsidRDefault="003B7188" w:rsidP="002467E8">
      <w:pPr>
        <w:pStyle w:val="ae"/>
        <w:numPr>
          <w:ilvl w:val="0"/>
          <w:numId w:val="14"/>
        </w:numPr>
      </w:pPr>
      <w:r w:rsidRPr="003B7188">
        <w:rPr>
          <w:rtl/>
        </w:rPr>
        <w:t>أهمية إدارة التغيير في سياق الاستدامة.</w:t>
      </w:r>
    </w:p>
    <w:p w14:paraId="18FE1DCF" w14:textId="77777777" w:rsidR="003B7188" w:rsidRPr="003B7188" w:rsidRDefault="003B7188" w:rsidP="002467E8">
      <w:pPr>
        <w:pStyle w:val="ae"/>
        <w:numPr>
          <w:ilvl w:val="0"/>
          <w:numId w:val="14"/>
        </w:numPr>
      </w:pPr>
      <w:r w:rsidRPr="003B7188">
        <w:rPr>
          <w:rtl/>
        </w:rPr>
        <w:t>تعزيز الابتكار وتطبيق الأفكار المستدامة في المؤسسات.</w:t>
      </w:r>
    </w:p>
    <w:p w14:paraId="67CA5AEC" w14:textId="77777777" w:rsidR="003B7188" w:rsidRPr="003B7188" w:rsidRDefault="003B7188" w:rsidP="002467E8">
      <w:pPr>
        <w:pStyle w:val="ae"/>
        <w:numPr>
          <w:ilvl w:val="0"/>
          <w:numId w:val="14"/>
        </w:numPr>
        <w:rPr>
          <w:rtl/>
        </w:rPr>
      </w:pPr>
      <w:r w:rsidRPr="003B7188">
        <w:rPr>
          <w:rtl/>
        </w:rPr>
        <w:t>التحديات والاستراتيجيات لتحقيق التغيير المستدام.</w:t>
      </w:r>
    </w:p>
    <w:p w14:paraId="74B22809" w14:textId="77777777" w:rsidR="003B7188" w:rsidRDefault="003B7188" w:rsidP="003B7188">
      <w:pPr>
        <w:rPr>
          <w:rFonts w:ascii="Sakkal Majalla" w:hAnsi="Sakkal Majalla"/>
          <w:sz w:val="34"/>
          <w:rtl/>
        </w:rPr>
      </w:pPr>
    </w:p>
    <w:p w14:paraId="71B6D601" w14:textId="77777777" w:rsidR="003B7188" w:rsidRDefault="003B7188" w:rsidP="003B7188">
      <w:pPr>
        <w:rPr>
          <w:rFonts w:ascii="Sakkal Majalla" w:hAnsi="Sakkal Majalla"/>
          <w:sz w:val="34"/>
          <w:rtl/>
        </w:rPr>
      </w:pPr>
    </w:p>
    <w:p w14:paraId="0E3CE492" w14:textId="77777777" w:rsidR="003B7188" w:rsidRDefault="003B7188" w:rsidP="003B7188">
      <w:pPr>
        <w:rPr>
          <w:rFonts w:ascii="Sakkal Majalla" w:hAnsi="Sakkal Majalla"/>
          <w:sz w:val="34"/>
          <w:rtl/>
        </w:rPr>
      </w:pPr>
    </w:p>
    <w:p w14:paraId="00359A43" w14:textId="55B39418" w:rsidR="00C0289F" w:rsidRPr="003B7188" w:rsidRDefault="003B7188" w:rsidP="003B7188">
      <w:pPr>
        <w:jc w:val="center"/>
        <w:rPr>
          <w:rFonts w:ascii="Sakkal Majalla" w:hAnsi="Sakkal Majalla"/>
          <w:sz w:val="34"/>
          <w:rtl/>
          <w:lang w:val="en-GB"/>
        </w:rPr>
      </w:pPr>
      <w:r>
        <w:rPr>
          <w:noProof/>
        </w:rPr>
        <w:drawing>
          <wp:inline distT="0" distB="0" distL="0" distR="0" wp14:anchorId="2C3C970E" wp14:editId="2B7BB1FA">
            <wp:extent cx="1219200" cy="1219200"/>
            <wp:effectExtent l="0" t="0" r="0" b="0"/>
            <wp:docPr id="116161023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7727A0DF" w14:textId="77777777" w:rsidR="00C0289F" w:rsidRDefault="00C0289F" w:rsidP="00403E19">
      <w:pPr>
        <w:rPr>
          <w:rtl/>
        </w:rPr>
      </w:pPr>
    </w:p>
    <w:p w14:paraId="0A227BFF" w14:textId="77777777" w:rsidR="00C0289F" w:rsidRDefault="00C0289F" w:rsidP="00403E19">
      <w:pPr>
        <w:rPr>
          <w:rtl/>
        </w:rPr>
      </w:pPr>
    </w:p>
    <w:p w14:paraId="38D7AE99" w14:textId="77777777" w:rsidR="00C0289F" w:rsidRDefault="00C0289F" w:rsidP="00403E19">
      <w:pPr>
        <w:rPr>
          <w:rtl/>
        </w:rPr>
      </w:pPr>
    </w:p>
    <w:p w14:paraId="74239909" w14:textId="77777777" w:rsidR="00C0289F" w:rsidRDefault="00C0289F" w:rsidP="00403E19">
      <w:pPr>
        <w:rPr>
          <w:rtl/>
        </w:rPr>
      </w:pPr>
    </w:p>
    <w:p w14:paraId="2CE6E6FD" w14:textId="77777777" w:rsidR="00C0289F" w:rsidRDefault="00C0289F" w:rsidP="00403E19">
      <w:pPr>
        <w:rPr>
          <w:rtl/>
        </w:rPr>
      </w:pPr>
    </w:p>
    <w:p w14:paraId="29232760" w14:textId="77777777" w:rsidR="00C0289F" w:rsidRDefault="00C0289F" w:rsidP="00403E19">
      <w:pPr>
        <w:rPr>
          <w:rtl/>
        </w:rPr>
      </w:pPr>
    </w:p>
    <w:p w14:paraId="7E047D67" w14:textId="43A91D26" w:rsidR="00C0289F" w:rsidRDefault="00C0289F" w:rsidP="00C0289F">
      <w:pPr>
        <w:jc w:val="center"/>
      </w:pPr>
    </w:p>
    <w:p w14:paraId="32A8132A" w14:textId="77777777" w:rsidR="009F34C6" w:rsidRDefault="009F34C6" w:rsidP="00C0289F">
      <w:pPr>
        <w:jc w:val="center"/>
      </w:pPr>
    </w:p>
    <w:p w14:paraId="73D2B24D" w14:textId="6057BF4D" w:rsidR="009F34C6" w:rsidRDefault="009F34C6" w:rsidP="00C0289F">
      <w:pPr>
        <w:jc w:val="center"/>
      </w:pPr>
    </w:p>
    <w:p w14:paraId="2152E3F6" w14:textId="77777777" w:rsidR="009F34C6" w:rsidRDefault="009F34C6">
      <w:pPr>
        <w:bidi w:val="0"/>
        <w:spacing w:after="160" w:line="259" w:lineRule="auto"/>
        <w:jc w:val="left"/>
      </w:pPr>
      <w:r>
        <w:br w:type="page"/>
      </w:r>
    </w:p>
    <w:p w14:paraId="4F1128D1"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3D56101"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6D2FF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3B9FE90" w14:textId="77777777" w:rsidTr="00E220AB">
        <w:tc>
          <w:tcPr>
            <w:tcW w:w="2612" w:type="pct"/>
            <w:tcBorders>
              <w:left w:val="single" w:sz="4" w:space="0" w:color="168489"/>
              <w:right w:val="single" w:sz="4" w:space="0" w:color="168489"/>
            </w:tcBorders>
            <w:shd w:val="clear" w:color="auto" w:fill="auto"/>
          </w:tcPr>
          <w:p w14:paraId="0BF75A81" w14:textId="77777777" w:rsidR="00F01FA2" w:rsidRDefault="00F01FA2" w:rsidP="00E220AB">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2B57B2F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E7AB9F3" w14:textId="77777777" w:rsidR="00F01FA2" w:rsidRDefault="00F01FA2" w:rsidP="00E220AB">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53C8CE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EF6236E"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82FD411" w14:textId="77777777" w:rsidTr="00E220AB">
        <w:tc>
          <w:tcPr>
            <w:tcW w:w="2612" w:type="pct"/>
            <w:tcBorders>
              <w:left w:val="single" w:sz="4" w:space="0" w:color="168489"/>
              <w:right w:val="single" w:sz="4" w:space="0" w:color="168489"/>
            </w:tcBorders>
            <w:vAlign w:val="center"/>
          </w:tcPr>
          <w:p w14:paraId="158F039A"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 تدريبي.</w:t>
            </w:r>
          </w:p>
          <w:p w14:paraId="2A89F9FF"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المسؤولية الاجتماعية والبيئية للمؤسسات.</w:t>
            </w:r>
          </w:p>
          <w:p w14:paraId="0A487751"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تمرين.</w:t>
            </w:r>
          </w:p>
          <w:p w14:paraId="19162370"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تطوير استراتيجيات المسؤولية الاجتماعية والبيئية.</w:t>
            </w:r>
          </w:p>
          <w:p w14:paraId="015A3E55"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نشاط تدريبي.</w:t>
            </w:r>
          </w:p>
          <w:p w14:paraId="7E15F0A8" w14:textId="77777777" w:rsidR="0002554C" w:rsidRPr="0002554C" w:rsidRDefault="0002554C"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تقييم أثر المؤسسة على المجتمع والبيئة والإبلاغ عنه.</w:t>
            </w:r>
          </w:p>
          <w:p w14:paraId="44B71C75" w14:textId="2ABE5C90" w:rsidR="00F01FA2" w:rsidRPr="00041E68" w:rsidRDefault="0002554C"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02554C">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3D5C35D9"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فيديوهات تدريبية.</w:t>
            </w:r>
          </w:p>
          <w:p w14:paraId="158A8BAB"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العصف الذهني.</w:t>
            </w:r>
          </w:p>
          <w:p w14:paraId="7F1CDDAF"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المحاكاة في التدريب.</w:t>
            </w:r>
          </w:p>
          <w:p w14:paraId="1171761E"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التدريب والتوجيه.</w:t>
            </w:r>
          </w:p>
          <w:p w14:paraId="48CD13F8" w14:textId="77777777" w:rsidR="0002554C" w:rsidRPr="0002554C" w:rsidRDefault="0002554C"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مناقشات جماعية.</w:t>
            </w:r>
          </w:p>
          <w:p w14:paraId="35CA7F6B" w14:textId="7E83FE56" w:rsidR="00F01FA2" w:rsidRPr="0002554C" w:rsidRDefault="0002554C"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02554C">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3486F34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094194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4C9B020D" wp14:editId="467C001D">
                <wp:simplePos x="0" y="0"/>
                <wp:positionH relativeFrom="column">
                  <wp:posOffset>126460</wp:posOffset>
                </wp:positionH>
                <wp:positionV relativeFrom="paragraph">
                  <wp:posOffset>-466928</wp:posOffset>
                </wp:positionV>
                <wp:extent cx="6352560" cy="6789907"/>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789907"/>
                          <a:chOff x="0" y="0"/>
                          <a:chExt cx="6352560" cy="6789907"/>
                        </a:xfrm>
                      </wpg:grpSpPr>
                      <wpg:grpSp>
                        <wpg:cNvPr id="1451488606" name="Group 1451488606"/>
                        <wpg:cNvGrpSpPr/>
                        <wpg:grpSpPr>
                          <a:xfrm>
                            <a:off x="161925" y="2571750"/>
                            <a:ext cx="5425884" cy="4218157"/>
                            <a:chOff x="-2" y="0"/>
                            <a:chExt cx="5425956" cy="4218456"/>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3B7A39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5B09719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209528" y="874593"/>
                              <a:ext cx="2216426" cy="3288056"/>
                            </a:xfrm>
                            <a:prstGeom prst="rect">
                              <a:avLst/>
                            </a:prstGeom>
                            <a:noFill/>
                            <a:ln w="6350">
                              <a:noFill/>
                            </a:ln>
                          </wps:spPr>
                          <wps:txbx>
                            <w:txbxContent>
                              <w:p w14:paraId="1457F6E4"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82D5714"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6E726591"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6BFCDEFB" w14:textId="35AF5A92"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335"/>
                              <a:ext cx="2216426" cy="3344121"/>
                            </a:xfrm>
                            <a:prstGeom prst="rect">
                              <a:avLst/>
                            </a:prstGeom>
                            <a:noFill/>
                            <a:ln w="6350">
                              <a:noFill/>
                            </a:ln>
                          </wps:spPr>
                          <wps:txbx>
                            <w:txbxContent>
                              <w:p w14:paraId="03535E17"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04D41DE"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1EE4AD41"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45D76BA8"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449EC16"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52F302F3" w14:textId="77777777" w:rsidR="0002554C" w:rsidRPr="0002554C" w:rsidRDefault="0002554C" w:rsidP="002467E8">
                                <w:pPr>
                                  <w:pStyle w:val="a5"/>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36596F78" w14:textId="4FC500F7" w:rsidR="00F01FA2" w:rsidRPr="000F32C7" w:rsidRDefault="0002554C"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201620DE" w14:textId="6169D8D8"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0BF7A910" w14:textId="447BA93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371D7812" w14:textId="72005E53"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قيادة المسؤولية الاجتماعية والبيئية</w:t>
                                </w:r>
                              </w:p>
                            </w:txbxContent>
                          </wps:txbx>
                          <wps:bodyPr wrap="square" rtlCol="0">
                            <a:spAutoFit/>
                          </wps:bodyPr>
                        </wps:wsp>
                      </wpg:grpSp>
                    </wpg:wgp>
                  </a:graphicData>
                </a:graphic>
                <wp14:sizeRelV relativeFrom="margin">
                  <wp14:pctHeight>0</wp14:pctHeight>
                </wp14:sizeRelV>
              </wp:anchor>
            </w:drawing>
          </mc:Choice>
          <mc:Fallback>
            <w:pict>
              <v:group w14:anchorId="4C9B020D" id="Group 1451488605" o:spid="_x0000_s2114" style="position:absolute;left:0;text-align:left;margin-left:9.95pt;margin-top:-36.75pt;width:500.2pt;height:534.65pt;z-index:252777472;mso-position-horizontal-relative:text;mso-position-vertical-relative:text;mso-height-relative:margin" coordsize="63525,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">
                <v:group id="Group 1451488606" o:spid="_x0000_s2115"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211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211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211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211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6" o:title="Target " gain="19661f" blacklevel="22938f"/>
                      </v:shape>
                    </v:group>
                    <v:shape id="TextBox 34" o:spid="_x0000_s212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3B7A39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12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212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212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5B09719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12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47" o:title="Note " gain="19661f" blacklevel="22938f"/>
                    </v:shape>
                  </v:group>
                  <v:shape id="Text Box 1451488616" o:spid="_x0000_s2125"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1457F6E4"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82D5714"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فهم المسؤولية الاجتماعية والبيئية للمؤسسات.</w:t>
                          </w:r>
                        </w:p>
                        <w:p w14:paraId="6E726591"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توضيح كيفية تطوير استراتيجيات المسؤولية الاجتماعية والبيئية.</w:t>
                          </w:r>
                        </w:p>
                        <w:p w14:paraId="6BFCDEFB" w14:textId="35AF5A92"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معرفة كيفية تقييم أثر المؤسسة على المجتمع والبيئة والإبلاغ عنه.</w:t>
                          </w:r>
                        </w:p>
                      </w:txbxContent>
                    </v:textbox>
                  </v:shape>
                  <v:shape id="Text Box 1451488617" o:spid="_x0000_s2126"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03535E17"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فيديو تدريبي.</w:t>
                          </w:r>
                        </w:p>
                        <w:p w14:paraId="304D41DE"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المسؤولية الاجتماعية والبيئية للمؤسسات.</w:t>
                          </w:r>
                        </w:p>
                        <w:p w14:paraId="1EE4AD41"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تمرين.</w:t>
                          </w:r>
                        </w:p>
                        <w:p w14:paraId="45D76BA8"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تطوير استراتيجيات المسؤولية الاجتماعية والبيئية.</w:t>
                          </w:r>
                        </w:p>
                        <w:p w14:paraId="7449EC16"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نشاط تدريبي.</w:t>
                          </w:r>
                        </w:p>
                        <w:p w14:paraId="52F302F3" w14:textId="77777777" w:rsidR="0002554C" w:rsidRPr="0002554C" w:rsidRDefault="0002554C" w:rsidP="002467E8">
                          <w:pPr>
                            <w:pStyle w:val="ListParagraph"/>
                            <w:numPr>
                              <w:ilvl w:val="0"/>
                              <w:numId w:val="2"/>
                            </w:numPr>
                            <w:rPr>
                              <w:rFonts w:ascii="Adobe Arabic" w:eastAsia="GE Dinar One" w:hAnsi="Adobe Arabic" w:cs="Adobe Arabic"/>
                              <w:color w:val="000000"/>
                              <w:kern w:val="24"/>
                              <w:sz w:val="36"/>
                              <w:szCs w:val="36"/>
                              <w:rtl/>
                              <w:lang w:bidi="ar-SY"/>
                            </w:rPr>
                          </w:pPr>
                          <w:r w:rsidRPr="0002554C">
                            <w:rPr>
                              <w:rFonts w:ascii="Adobe Arabic" w:eastAsia="GE Dinar One" w:hAnsi="Adobe Arabic" w:cs="Adobe Arabic"/>
                              <w:color w:val="000000"/>
                              <w:kern w:val="24"/>
                              <w:sz w:val="36"/>
                              <w:szCs w:val="36"/>
                              <w:rtl/>
                              <w:lang w:bidi="ar-SY"/>
                            </w:rPr>
                            <w:t>تقييم أثر المؤسسة على المجتمع والبيئة والإبلاغ عنه.</w:t>
                          </w:r>
                        </w:p>
                        <w:p w14:paraId="36596F78" w14:textId="4FC500F7" w:rsidR="00F01FA2" w:rsidRPr="000F32C7" w:rsidRDefault="0002554C"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554C">
                            <w:rPr>
                              <w:rFonts w:ascii="Adobe Arabic" w:eastAsia="GE Dinar One" w:hAnsi="Adobe Arabic" w:cs="Adobe Arabic"/>
                              <w:color w:val="000000"/>
                              <w:kern w:val="24"/>
                              <w:sz w:val="36"/>
                              <w:szCs w:val="36"/>
                              <w:rtl/>
                              <w:lang w:bidi="ar-SY"/>
                            </w:rPr>
                            <w:t>تمرين.</w:t>
                          </w:r>
                        </w:p>
                      </w:txbxContent>
                    </v:textbox>
                  </v:shape>
                </v:group>
                <v:group id="Group 1451488618" o:spid="_x0000_s212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212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48" o:title="Calendar " gain="19661f" blacklevel="22938f"/>
                  </v:shape>
                  <v:shape id="TextBox 34" o:spid="_x0000_s212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201620DE" w14:textId="6169D8D8"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13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0BF7A910" w14:textId="447BA93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13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371D7812" w14:textId="72005E53" w:rsidR="00F01FA2" w:rsidRPr="00F01FA2" w:rsidRDefault="0002554C" w:rsidP="00F01FA2">
                          <w:pPr>
                            <w:bidi w:val="0"/>
                            <w:jc w:val="center"/>
                            <w:rPr>
                              <w:rFonts w:ascii="Adobe Arabic" w:eastAsia="GE Dinar One" w:hAnsi="Adobe Arabic" w:cs="Adobe Arabic"/>
                              <w:b/>
                              <w:bCs/>
                              <w:kern w:val="24"/>
                              <w:sz w:val="56"/>
                              <w:szCs w:val="56"/>
                              <w:lang w:bidi="ar-SY"/>
                            </w:rPr>
                          </w:pPr>
                          <w:r w:rsidRPr="0002554C">
                            <w:rPr>
                              <w:rFonts w:ascii="Adobe Arabic" w:eastAsia="GE Dinar One" w:hAnsi="Adobe Arabic" w:cs="Adobe Arabic"/>
                              <w:b/>
                              <w:bCs/>
                              <w:kern w:val="24"/>
                              <w:sz w:val="56"/>
                              <w:szCs w:val="56"/>
                              <w:rtl/>
                              <w:lang w:bidi="ar-SY"/>
                            </w:rPr>
                            <w:t>قيادة المسؤولية الاجتماعية والبيئية</w:t>
                          </w:r>
                        </w:p>
                      </w:txbxContent>
                    </v:textbox>
                  </v:shape>
                </v:group>
              </v:group>
            </w:pict>
          </mc:Fallback>
        </mc:AlternateContent>
      </w:r>
    </w:p>
    <w:p w14:paraId="750F330D" w14:textId="3A839F40"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63266458"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52E47017" w14:textId="77777777" w:rsidR="00DB7FDB" w:rsidRDefault="00DB7FDB" w:rsidP="00DB7FDB">
      <w:pPr>
        <w:pStyle w:val="a5"/>
        <w:spacing w:line="360" w:lineRule="auto"/>
        <w:rPr>
          <w:rFonts w:ascii="Adobe Arabic" w:hAnsi="Adobe Arabic" w:cs="Adobe Arabic"/>
          <w:b/>
          <w:bCs/>
          <w:color w:val="002060"/>
          <w:sz w:val="48"/>
          <w:szCs w:val="36"/>
          <w:rtl/>
        </w:rPr>
      </w:pPr>
    </w:p>
    <w:p w14:paraId="25527248" w14:textId="66813A4E"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70D429E4"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4BB6914A" wp14:editId="35F0AC2F">
                <wp:extent cx="5239055" cy="1388331"/>
                <wp:effectExtent l="19050" t="19050" r="19050" b="21590"/>
                <wp:docPr id="135361227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048567311" name="Rectangle 1048567311"/>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44519542" name="Picture 2044519542"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381129252" name="TextBox 36"/>
                        <wps:cNvSpPr txBox="1"/>
                        <wps:spPr>
                          <a:xfrm>
                            <a:off x="1305515" y="316344"/>
                            <a:ext cx="4178935" cy="377825"/>
                          </a:xfrm>
                          <a:prstGeom prst="rect">
                            <a:avLst/>
                          </a:prstGeom>
                          <a:noFill/>
                        </wps:spPr>
                        <wps:txbx>
                          <w:txbxContent>
                            <w:p w14:paraId="245005DE" w14:textId="1C4FA92B"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المسؤولية الاجتماعية</w:t>
                              </w:r>
                            </w:p>
                          </w:txbxContent>
                        </wps:txbx>
                        <wps:bodyPr wrap="square">
                          <a:noAutofit/>
                        </wps:bodyPr>
                      </wps:wsp>
                      <wps:wsp>
                        <wps:cNvPr id="680257656" name="TextBox 38"/>
                        <wps:cNvSpPr txBox="1"/>
                        <wps:spPr>
                          <a:xfrm>
                            <a:off x="973811" y="817161"/>
                            <a:ext cx="4833288" cy="417195"/>
                          </a:xfrm>
                          <a:prstGeom prst="rect">
                            <a:avLst/>
                          </a:prstGeom>
                          <a:noFill/>
                        </wps:spPr>
                        <wps:txbx>
                          <w:txbxContent>
                            <w:p w14:paraId="21D422DF" w14:textId="5D317F43" w:rsidR="002D7D32" w:rsidRPr="0002554C" w:rsidRDefault="0002554C" w:rsidP="0002554C">
                              <w:pPr>
                                <w:jc w:val="center"/>
                                <w:rPr>
                                  <w:sz w:val="24"/>
                                  <w:szCs w:val="32"/>
                                </w:rPr>
                              </w:pPr>
                              <w:hyperlink r:id="rId181" w:history="1">
                                <w:r w:rsidRPr="0002554C">
                                  <w:rPr>
                                    <w:rStyle w:val="Hyperlink"/>
                                    <w:sz w:val="24"/>
                                    <w:szCs w:val="32"/>
                                  </w:rPr>
                                  <w:t>https://youtu.be/1htnQHbwRN0?si=gdXQSTdNYVNrLoCe</w:t>
                                </w:r>
                              </w:hyperlink>
                            </w:p>
                          </w:txbxContent>
                        </wps:txbx>
                        <wps:bodyPr wrap="square">
                          <a:noAutofit/>
                        </wps:bodyPr>
                      </wps:wsp>
                    </wpg:wgp>
                  </a:graphicData>
                </a:graphic>
              </wp:inline>
            </w:drawing>
          </mc:Choice>
          <mc:Fallback>
            <w:pict>
              <v:group w14:anchorId="4BB6914A" id="_x0000_s2132"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">
                <v:rect id="Rectangle 1048567311" o:spid="_x0000_s213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" fillcolor="#f2f2f2 [3052]" strokecolor="#168489" strokeweight="2.25pt"/>
                <v:shape id="Picture 2044519542" o:spid="_x0000_s2134"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">
                  <v:imagedata r:id="rId58" o:title="Youtube-logo png images for free download – Pngset"/>
                </v:shape>
                <v:shape id="TextBox 36" o:spid="_x0000_s2135"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" filled="f" stroked="f">
                  <v:textbox>
                    <w:txbxContent>
                      <w:p w14:paraId="245005DE" w14:textId="1C4FA92B" w:rsidR="002D7D32" w:rsidRDefault="0002554C" w:rsidP="002D7D32">
                        <w:pPr>
                          <w:jc w:val="center"/>
                          <w:rPr>
                            <w:rFonts w:ascii="Adobe Arabic" w:eastAsia="Calibri" w:hAnsi="Adobe Arabic" w:cs="Adobe Arabic"/>
                            <w:b/>
                            <w:bCs/>
                            <w:color w:val="168489"/>
                            <w:kern w:val="24"/>
                            <w:sz w:val="36"/>
                            <w:szCs w:val="36"/>
                            <w:lang w:bidi="ar-SY"/>
                          </w:rPr>
                        </w:pPr>
                        <w:r w:rsidRPr="0002554C">
                          <w:rPr>
                            <w:rFonts w:ascii="Adobe Arabic" w:eastAsia="Calibri" w:hAnsi="Adobe Arabic" w:cs="Adobe Arabic"/>
                            <w:b/>
                            <w:bCs/>
                            <w:color w:val="168489"/>
                            <w:kern w:val="24"/>
                            <w:sz w:val="36"/>
                            <w:szCs w:val="36"/>
                            <w:rtl/>
                            <w:lang w:bidi="ar-SY"/>
                          </w:rPr>
                          <w:t>المسؤولية الاجتماعية</w:t>
                        </w:r>
                      </w:p>
                    </w:txbxContent>
                  </v:textbox>
                </v:shape>
                <v:shape id="TextBox 38" o:spid="_x0000_s2136"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" filled="f" stroked="f">
                  <v:textbox>
                    <w:txbxContent>
                      <w:p w14:paraId="21D422DF" w14:textId="5D317F43" w:rsidR="002D7D32" w:rsidRPr="0002554C" w:rsidRDefault="00000000" w:rsidP="0002554C">
                        <w:pPr>
                          <w:jc w:val="center"/>
                          <w:rPr>
                            <w:sz w:val="24"/>
                            <w:szCs w:val="32"/>
                          </w:rPr>
                        </w:pPr>
                        <w:hyperlink r:id="rId182" w:history="1">
                          <w:r w:rsidR="0002554C" w:rsidRPr="0002554C">
                            <w:rPr>
                              <w:rStyle w:val="Hyperlink"/>
                              <w:sz w:val="24"/>
                              <w:szCs w:val="32"/>
                            </w:rPr>
                            <w:t>https://youtu.be/1htnQHbwRN0?si=gdXQSTdNYVNrLoCe</w:t>
                          </w:r>
                        </w:hyperlink>
                      </w:p>
                    </w:txbxContent>
                  </v:textbox>
                </v:shape>
                <w10:anchorlock/>
              </v:group>
            </w:pict>
          </mc:Fallback>
        </mc:AlternateContent>
      </w:r>
    </w:p>
    <w:p w14:paraId="165811FB"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6D0A5AEB" wp14:editId="18260DEC">
                <wp:extent cx="5731510" cy="895350"/>
                <wp:effectExtent l="0" t="0" r="21590" b="19050"/>
                <wp:docPr id="11445658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71915962"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1222583" name="مجموعة 39"/>
                        <wpg:cNvGrpSpPr/>
                        <wpg:grpSpPr>
                          <a:xfrm>
                            <a:off x="0" y="0"/>
                            <a:ext cx="5731510" cy="895350"/>
                            <a:chOff x="0" y="0"/>
                            <a:chExt cx="5878196" cy="918845"/>
                          </a:xfrm>
                        </wpg:grpSpPr>
                        <wpg:grpSp>
                          <wpg:cNvPr id="521780121" name="مجموعة 40"/>
                          <wpg:cNvGrpSpPr/>
                          <wpg:grpSpPr>
                            <a:xfrm>
                              <a:off x="0" y="0"/>
                              <a:ext cx="5878196" cy="918845"/>
                              <a:chOff x="0" y="0"/>
                              <a:chExt cx="6240348" cy="919070"/>
                            </a:xfrm>
                          </wpg:grpSpPr>
                          <wpg:grpSp>
                            <wpg:cNvPr id="945346677" name="مجموعة 41"/>
                            <wpg:cNvGrpSpPr/>
                            <wpg:grpSpPr>
                              <a:xfrm>
                                <a:off x="0" y="169208"/>
                                <a:ext cx="5433072" cy="580613"/>
                                <a:chOff x="0" y="169208"/>
                                <a:chExt cx="5433072" cy="580613"/>
                              </a:xfrm>
                            </wpg:grpSpPr>
                            <wps:wsp>
                              <wps:cNvPr id="1355475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5706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46264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248910" name="مربع نص 41"/>
                          <wps:cNvSpPr txBox="1"/>
                          <wps:spPr>
                            <a:xfrm>
                              <a:off x="204484" y="257055"/>
                              <a:ext cx="4616071" cy="387740"/>
                            </a:xfrm>
                            <a:prstGeom prst="rect">
                              <a:avLst/>
                            </a:prstGeom>
                            <a:noFill/>
                          </wps:spPr>
                          <wps:txbx>
                            <w:txbxContent>
                              <w:p w14:paraId="63134A7F" w14:textId="2FA6C343" w:rsidR="002D7D32" w:rsidRDefault="003B7188" w:rsidP="002D7D32">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 والبيئية للمؤسسات</w:t>
                                </w:r>
                              </w:p>
                            </w:txbxContent>
                          </wps:txbx>
                          <wps:bodyPr wrap="square" rtlCol="1">
                            <a:spAutoFit/>
                          </wps:bodyPr>
                        </wps:wsp>
                      </wpg:grpSp>
                    </wpg:wgp>
                  </a:graphicData>
                </a:graphic>
              </wp:inline>
            </w:drawing>
          </mc:Choice>
          <mc:Fallback>
            <w:pict>
              <v:group w14:anchorId="6D0A5AEB" id="_x0000_s21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50sQcAALg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i/250sQcAALg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21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">
                  <v:imagedata r:id="rId61" o:title=""/>
                </v:shape>
                <v:group id="مجموعة 39" o:spid="_x0000_s21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">
                  <v:group id="مجموعة 40" o:spid="_x0000_s21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">
                    <v:group id="مجموعة 41" o:spid="_x0000_s21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">
                      <v:shape id="شكل حر 42" o:spid="_x0000_s21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" fillcolor="#168489" stroked="f" strokeweight="1pt">
                        <v:stroke joinstyle="miter"/>
                      </v:roundrect>
                    </v:group>
                    <v:oval id="شكل بيضاوي 44" o:spid="_x0000_s21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" filled="f" strokecolor="#a5a5a5 [2092]" strokeweight="1pt">
                      <v:stroke joinstyle="miter"/>
                    </v:oval>
                  </v:group>
                  <v:shape id="مربع نص 41" o:spid="_x0000_s214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" filled="f" stroked="f">
                    <v:textbox style="mso-fit-shape-to-text:t">
                      <w:txbxContent>
                        <w:p w14:paraId="63134A7F" w14:textId="2FA6C343" w:rsidR="002D7D32" w:rsidRDefault="003B7188" w:rsidP="002D7D32">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 والبيئية للمؤسسات</w:t>
                          </w:r>
                        </w:p>
                      </w:txbxContent>
                    </v:textbox>
                  </v:shape>
                </v:group>
                <w10:anchorlock/>
              </v:group>
            </w:pict>
          </mc:Fallback>
        </mc:AlternateContent>
      </w:r>
    </w:p>
    <w:p w14:paraId="668E1CA5" w14:textId="77777777" w:rsidR="0002554C" w:rsidRDefault="0002554C" w:rsidP="00684194">
      <w:r w:rsidRPr="004B3470">
        <w:rPr>
          <w:rtl/>
        </w:rPr>
        <w:t>ت</w:t>
      </w:r>
      <w:r>
        <w:rPr>
          <w:rFonts w:hint="cs"/>
          <w:rtl/>
        </w:rPr>
        <w:t>ُ</w:t>
      </w:r>
      <w:r w:rsidRPr="004B3470">
        <w:rPr>
          <w:rtl/>
        </w:rPr>
        <w:t>شير المسؤولية الاجتماعية والبيئية للمؤسسات إلى التزام المؤسسات بالعمل على تحقيق التنمية المستدامة من خلال الأخذ بعين الاعتبار التأثيرات البيئية والاجتماعية لأنشطتهم. وتتضمن هذه المسؤولية عدة محاور رئيسية:</w:t>
      </w:r>
    </w:p>
    <w:p w14:paraId="4A3EC508" w14:textId="6409033E" w:rsidR="0036096D" w:rsidRDefault="0036096D" w:rsidP="0036096D">
      <w:pPr>
        <w:rPr>
          <w:rtl/>
        </w:rPr>
      </w:pPr>
      <w:r w:rsidRPr="0036096D">
        <w:rPr>
          <w:noProof/>
        </w:rPr>
        <mc:AlternateContent>
          <mc:Choice Requires="wpg">
            <w:drawing>
              <wp:inline distT="0" distB="0" distL="0" distR="0" wp14:anchorId="48CE5C55" wp14:editId="7DF04460">
                <wp:extent cx="5825671" cy="1734210"/>
                <wp:effectExtent l="0" t="0" r="0" b="18415"/>
                <wp:docPr id="7173" name="Group 7172">
                  <a:extLst xmlns:a="http://schemas.openxmlformats.org/drawingml/2006/main">
                    <a:ext uri="{FF2B5EF4-FFF2-40B4-BE49-F238E27FC236}">
                      <a16:creationId xmlns:a16="http://schemas.microsoft.com/office/drawing/2014/main" id="{6A995338-C10D-DD08-E06D-F282623A851B}"/>
                    </a:ext>
                  </a:extLst>
                </wp:docPr>
                <wp:cNvGraphicFramePr/>
                <a:graphic xmlns:a="http://schemas.openxmlformats.org/drawingml/2006/main">
                  <a:graphicData uri="http://schemas.microsoft.com/office/word/2010/wordprocessingGroup">
                    <wpg:wgp>
                      <wpg:cNvGrpSpPr/>
                      <wpg:grpSpPr>
                        <a:xfrm>
                          <a:off x="0" y="0"/>
                          <a:ext cx="5825671" cy="1734210"/>
                          <a:chOff x="0" y="0"/>
                          <a:chExt cx="6032648" cy="1795795"/>
                        </a:xfrm>
                      </wpg:grpSpPr>
                      <wpg:grpSp>
                        <wpg:cNvPr id="1812001037" name="Group 1812001037">
                          <a:extLst>
                            <a:ext uri="{FF2B5EF4-FFF2-40B4-BE49-F238E27FC236}">
                              <a16:creationId xmlns:a16="http://schemas.microsoft.com/office/drawing/2014/main" id="{C21E84B9-0B2F-1CCA-5A10-3D05051D137E}"/>
                            </a:ext>
                          </a:extLst>
                        </wpg:cNvPr>
                        <wpg:cNvGrpSpPr/>
                        <wpg:grpSpPr>
                          <a:xfrm>
                            <a:off x="0" y="449738"/>
                            <a:ext cx="4426305" cy="1346057"/>
                            <a:chOff x="0" y="449738"/>
                            <a:chExt cx="4426305" cy="1346057"/>
                          </a:xfrm>
                        </wpg:grpSpPr>
                        <wpg:grpSp>
                          <wpg:cNvPr id="1776172473" name="Group 1776172473">
                            <a:extLst>
                              <a:ext uri="{FF2B5EF4-FFF2-40B4-BE49-F238E27FC236}">
                                <a16:creationId xmlns:a16="http://schemas.microsoft.com/office/drawing/2014/main" id="{9F9A4A58-A21D-429F-ADC7-BAB49ACCD15E}"/>
                              </a:ext>
                            </a:extLst>
                          </wpg:cNvPr>
                          <wpg:cNvGrpSpPr/>
                          <wpg:grpSpPr>
                            <a:xfrm>
                              <a:off x="3067224" y="449738"/>
                              <a:ext cx="1359081" cy="1346057"/>
                              <a:chOff x="3067224" y="449738"/>
                              <a:chExt cx="1400407" cy="1387734"/>
                            </a:xfrm>
                          </wpg:grpSpPr>
                          <wps:wsp>
                            <wps:cNvPr id="472175849" name="شكل حر: شكل 30">
                              <a:extLst>
                                <a:ext uri="{FF2B5EF4-FFF2-40B4-BE49-F238E27FC236}">
                                  <a16:creationId xmlns:a16="http://schemas.microsoft.com/office/drawing/2014/main" id="{FAD15C57-C695-47B7-A602-69BFA152FB62}"/>
                                </a:ext>
                              </a:extLst>
                            </wps:cNvPr>
                            <wps:cNvSpPr/>
                            <wps:spPr>
                              <a:xfrm>
                                <a:off x="3076981"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45499962" name="مربع نص 28">
                              <a:extLst>
                                <a:ext uri="{FF2B5EF4-FFF2-40B4-BE49-F238E27FC236}">
                                  <a16:creationId xmlns:a16="http://schemas.microsoft.com/office/drawing/2014/main" id="{23F54EE5-D02D-4035-8FDB-D4588931CD1D}"/>
                                </a:ext>
                              </a:extLst>
                            </wps:cNvPr>
                            <wps:cNvSpPr txBox="1"/>
                            <wps:spPr>
                              <a:xfrm>
                                <a:off x="3067224" y="1020621"/>
                                <a:ext cx="1400406" cy="705326"/>
                              </a:xfrm>
                              <a:prstGeom prst="rect">
                                <a:avLst/>
                              </a:prstGeom>
                              <a:noFill/>
                            </wps:spPr>
                            <wps:txbx>
                              <w:txbxContent>
                                <w:p w14:paraId="7F3127E8"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الاجتماعية</w:t>
                                  </w:r>
                                </w:p>
                              </w:txbxContent>
                            </wps:txbx>
                            <wps:bodyPr wrap="square" rtlCol="1">
                              <a:noAutofit/>
                            </wps:bodyPr>
                          </wps:wsp>
                        </wpg:grpSp>
                        <wpg:grpSp>
                          <wpg:cNvPr id="655910995" name="Group 655910995">
                            <a:extLst>
                              <a:ext uri="{FF2B5EF4-FFF2-40B4-BE49-F238E27FC236}">
                                <a16:creationId xmlns:a16="http://schemas.microsoft.com/office/drawing/2014/main" id="{D1B5BF94-2F1F-414E-A776-B0332AE98CFC}"/>
                              </a:ext>
                            </a:extLst>
                          </wpg:cNvPr>
                          <wpg:cNvGrpSpPr/>
                          <wpg:grpSpPr>
                            <a:xfrm>
                              <a:off x="0" y="449738"/>
                              <a:ext cx="3067381" cy="1346057"/>
                              <a:chOff x="0" y="449738"/>
                              <a:chExt cx="3160651" cy="1387734"/>
                            </a:xfrm>
                          </wpg:grpSpPr>
                          <wpg:grpSp>
                            <wpg:cNvPr id="533156542" name="Group 533156542">
                              <a:extLst>
                                <a:ext uri="{FF2B5EF4-FFF2-40B4-BE49-F238E27FC236}">
                                  <a16:creationId xmlns:a16="http://schemas.microsoft.com/office/drawing/2014/main" id="{E1E506E9-B25A-4AFE-AF31-E90DDA797B34}"/>
                                </a:ext>
                              </a:extLst>
                            </wpg:cNvPr>
                            <wpg:cNvGrpSpPr/>
                            <wpg:grpSpPr>
                              <a:xfrm>
                                <a:off x="1509372" y="449738"/>
                                <a:ext cx="1651279" cy="1387734"/>
                                <a:chOff x="1509372" y="449738"/>
                                <a:chExt cx="1651279" cy="1387734"/>
                              </a:xfrm>
                            </wpg:grpSpPr>
                            <wps:wsp>
                              <wps:cNvPr id="1178144716" name="شكل حر: شكل 30">
                                <a:extLst>
                                  <a:ext uri="{FF2B5EF4-FFF2-40B4-BE49-F238E27FC236}">
                                    <a16:creationId xmlns:a16="http://schemas.microsoft.com/office/drawing/2014/main" id="{A1D93887-1F0E-4FFD-96D9-4B8D06A2D7ED}"/>
                                  </a:ext>
                                </a:extLst>
                              </wps:cNvPr>
                              <wps:cNvSpPr/>
                              <wps:spPr>
                                <a:xfrm>
                                  <a:off x="1617218"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146641786" name="مربع نص 28">
                                <a:extLst>
                                  <a:ext uri="{FF2B5EF4-FFF2-40B4-BE49-F238E27FC236}">
                                    <a16:creationId xmlns:a16="http://schemas.microsoft.com/office/drawing/2014/main" id="{0A03F7EF-72D0-4419-9234-08EC4AE9E6E1}"/>
                                  </a:ext>
                                </a:extLst>
                              </wps:cNvPr>
                              <wps:cNvSpPr txBox="1"/>
                              <wps:spPr>
                                <a:xfrm>
                                  <a:off x="1509372" y="1172516"/>
                                  <a:ext cx="1651279" cy="401536"/>
                                </a:xfrm>
                                <a:prstGeom prst="rect">
                                  <a:avLst/>
                                </a:prstGeom>
                                <a:noFill/>
                              </wps:spPr>
                              <wps:txbx>
                                <w:txbxContent>
                                  <w:p w14:paraId="533376F3"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الحوكمة المسؤولة</w:t>
                                    </w:r>
                                  </w:p>
                                </w:txbxContent>
                              </wps:txbx>
                              <wps:bodyPr wrap="square" rtlCol="1">
                                <a:noAutofit/>
                              </wps:bodyPr>
                            </wps:wsp>
                          </wpg:grpSp>
                          <wpg:grpSp>
                            <wpg:cNvPr id="1369122313" name="Group 1369122313">
                              <a:extLst>
                                <a:ext uri="{FF2B5EF4-FFF2-40B4-BE49-F238E27FC236}">
                                  <a16:creationId xmlns:a16="http://schemas.microsoft.com/office/drawing/2014/main" id="{7DE12065-6B3F-4A91-A2D9-353E26A65D47}"/>
                                </a:ext>
                              </a:extLst>
                            </wpg:cNvPr>
                            <wpg:cNvGrpSpPr/>
                            <wpg:grpSpPr>
                              <a:xfrm>
                                <a:off x="0" y="449738"/>
                                <a:ext cx="1509369" cy="1387734"/>
                                <a:chOff x="0" y="449738"/>
                                <a:chExt cx="1509369" cy="1387734"/>
                              </a:xfrm>
                            </wpg:grpSpPr>
                            <wps:wsp>
                              <wps:cNvPr id="159647562" name="شكل حر: شكل 30">
                                <a:extLst>
                                  <a:ext uri="{FF2B5EF4-FFF2-40B4-BE49-F238E27FC236}">
                                    <a16:creationId xmlns:a16="http://schemas.microsoft.com/office/drawing/2014/main" id="{98E210DC-3FC2-47D3-BA4D-071808530DAD}"/>
                                  </a:ext>
                                </a:extLst>
                              </wps:cNvPr>
                              <wps:cNvSpPr/>
                              <wps:spPr>
                                <a:xfrm>
                                  <a:off x="64189" y="449738"/>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598794169" name="مربع نص 28">
                                <a:extLst>
                                  <a:ext uri="{FF2B5EF4-FFF2-40B4-BE49-F238E27FC236}">
                                    <a16:creationId xmlns:a16="http://schemas.microsoft.com/office/drawing/2014/main" id="{BEECA069-01E6-4791-AACB-3E8BE58236B3}"/>
                                  </a:ext>
                                </a:extLst>
                              </wps:cNvPr>
                              <wps:cNvSpPr txBox="1"/>
                              <wps:spPr>
                                <a:xfrm>
                                  <a:off x="0" y="1189967"/>
                                  <a:ext cx="1509369" cy="366633"/>
                                </a:xfrm>
                                <a:prstGeom prst="rect">
                                  <a:avLst/>
                                </a:prstGeom>
                                <a:noFill/>
                              </wps:spPr>
                              <wps:txbx>
                                <w:txbxContent>
                                  <w:p w14:paraId="26781760"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والاستدامة</w:t>
                                    </w:r>
                                  </w:p>
                                </w:txbxContent>
                              </wps:txbx>
                              <wps:bodyPr wrap="square" rtlCol="1">
                                <a:noAutofit/>
                              </wps:bodyPr>
                            </wps:wsp>
                          </wpg:grpSp>
                        </wpg:grpSp>
                      </wpg:grpSp>
                      <wps:wsp>
                        <wps:cNvPr id="1451678579" name="شكل حر: شكل 30">
                          <a:extLst>
                            <a:ext uri="{FF2B5EF4-FFF2-40B4-BE49-F238E27FC236}">
                              <a16:creationId xmlns:a16="http://schemas.microsoft.com/office/drawing/2014/main" id="{6EA3CCEE-A0FF-499A-82C9-AFEED9BF6C70}"/>
                            </a:ext>
                          </a:extLst>
                        </wps:cNvPr>
                        <wps:cNvSpPr/>
                        <wps:spPr>
                          <a:xfrm>
                            <a:off x="4583893" y="449738"/>
                            <a:ext cx="1349612" cy="1346057"/>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1"/>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922627325" name="مربع نص 28">
                          <a:extLst>
                            <a:ext uri="{FF2B5EF4-FFF2-40B4-BE49-F238E27FC236}">
                              <a16:creationId xmlns:a16="http://schemas.microsoft.com/office/drawing/2014/main" id="{5F738F4A-9BE7-4318-BB2E-9A279D7A65E6}"/>
                            </a:ext>
                          </a:extLst>
                        </wps:cNvPr>
                        <wps:cNvSpPr txBox="1"/>
                        <wps:spPr>
                          <a:xfrm>
                            <a:off x="4530970" y="1161392"/>
                            <a:ext cx="1501678" cy="368310"/>
                          </a:xfrm>
                          <a:prstGeom prst="rect">
                            <a:avLst/>
                          </a:prstGeom>
                          <a:noFill/>
                        </wps:spPr>
                        <wps:txbx>
                          <w:txbxContent>
                            <w:p w14:paraId="031231FD"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البيئية</w:t>
                              </w:r>
                            </w:p>
                          </w:txbxContent>
                        </wps:txbx>
                        <wps:bodyPr wrap="square" rtlCol="1">
                          <a:noAutofit/>
                        </wps:bodyPr>
                      </wps:wsp>
                      <pic:pic xmlns:pic="http://schemas.openxmlformats.org/drawingml/2006/picture">
                        <pic:nvPicPr>
                          <pic:cNvPr id="1320586723" name="Picture 1320586723" descr="Environmental ">
                            <a:extLst>
                              <a:ext uri="{FF2B5EF4-FFF2-40B4-BE49-F238E27FC236}">
                                <a16:creationId xmlns:a16="http://schemas.microsoft.com/office/drawing/2014/main" id="{5BCF2DEB-1C09-662B-D0FB-782898BB3F75}"/>
                              </a:ext>
                            </a:extLst>
                          </pic:cNvP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4856559" y="0"/>
                            <a:ext cx="850015" cy="8500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1525046" name="Picture 2071525046" descr="Social care ">
                            <a:extLst>
                              <a:ext uri="{FF2B5EF4-FFF2-40B4-BE49-F238E27FC236}">
                                <a16:creationId xmlns:a16="http://schemas.microsoft.com/office/drawing/2014/main" id="{20E00097-464B-0CC2-2FF9-22287D0F1C1F}"/>
                              </a:ext>
                            </a:extLst>
                          </pic:cNvPr>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3394268" y="114440"/>
                            <a:ext cx="669109" cy="669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8111612" name="Picture 1298111612" descr="Responsible data governance ">
                            <a:extLst>
                              <a:ext uri="{FF2B5EF4-FFF2-40B4-BE49-F238E27FC236}">
                                <a16:creationId xmlns:a16="http://schemas.microsoft.com/office/drawing/2014/main" id="{06454920-5932-36E8-D6FE-7D2F9303A783}"/>
                              </a:ext>
                            </a:extLst>
                          </pic:cNvPr>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1906643" y="71360"/>
                            <a:ext cx="707293" cy="7072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379184" name="Picture 255379184" descr="Green energy ">
                            <a:extLst>
                              <a:ext uri="{FF2B5EF4-FFF2-40B4-BE49-F238E27FC236}">
                                <a16:creationId xmlns:a16="http://schemas.microsoft.com/office/drawing/2014/main" id="{F6228F13-F33C-CE79-5689-466F4A75FB99}"/>
                              </a:ext>
                            </a:extLst>
                          </pic:cNvPr>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433940" y="114440"/>
                            <a:ext cx="625085" cy="6250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8CE5C55" id="Group 7172" o:spid="_x0000_s2146" style="width:458.7pt;height:136.55pt;mso-position-horizontal-relative:char;mso-position-vertical-relative:line" coordsize="60326,17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">
                <v:group id="Group 1812001037" o:spid="_x0000_s2147" style="position:absolute;top:4497;width:44263;height:13460" coordorigin=",4497" coordsize="44263,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">
                  <v:group id="Group 1776172473" o:spid="_x0000_s2148" style="position:absolute;left:30672;top:4497;width:13591;height:13460" coordorigin="30672,4497" coordsize="14004,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">
                    <v:shape id="شكل حر: شكل 30" o:spid="_x0000_s2149" style="position:absolute;left:30769;top:4497;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50" type="#_x0000_t202" style="position:absolute;left:30672;top:10206;width:14004;height:7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" filled="f" stroked="f">
                      <v:textbox>
                        <w:txbxContent>
                          <w:p w14:paraId="7F3127E8"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الاجتماعية</w:t>
                            </w:r>
                          </w:p>
                        </w:txbxContent>
                      </v:textbox>
                    </v:shape>
                  </v:group>
                  <v:group id="Group 655910995" o:spid="_x0000_s2151" style="position:absolute;top:4497;width:30673;height:13460" coordorigin=",4497" coordsize="316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">
                    <v:group id="Group 533156542" o:spid="_x0000_s2152" style="position:absolute;left:15093;top:4497;width:16513;height:13877" coordorigin="15093,4497" coordsize="16512,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">
                      <v:shape id="شكل حر: شكل 30" o:spid="_x0000_s2153" style="position:absolute;left:16172;top:4497;width:13906;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54" type="#_x0000_t202" style="position:absolute;left:15093;top:11725;width:16513;height:4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" filled="f" stroked="f">
                        <v:textbox>
                          <w:txbxContent>
                            <w:p w14:paraId="533376F3"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الحوكمة المسؤولة</w:t>
                              </w:r>
                            </w:p>
                          </w:txbxContent>
                        </v:textbox>
                      </v:shape>
                    </v:group>
                    <v:group id="Group 1369122313" o:spid="_x0000_s2155" style="position:absolute;top:4497;width:15093;height:13877" coordorigin=",4497" coordsize="15093,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">
                      <v:shape id="شكل حر: شكل 30" o:spid="_x0000_s2156" style="position:absolute;left:641;top:4497;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157" type="#_x0000_t202" style="position:absolute;top:11899;width:15093;height:3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" filled="f" stroked="f">
                        <v:textbox>
                          <w:txbxContent>
                            <w:p w14:paraId="26781760"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الابتكار والاستدامة</w:t>
                              </w:r>
                            </w:p>
                          </w:txbxContent>
                        </v:textbox>
                      </v:shape>
                    </v:group>
                  </v:group>
                </v:group>
                <v:shape id="شكل حر: شكل 30" o:spid="_x0000_s2158" style="position:absolute;left:45838;top:4497;width:13497;height:13460;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4472c4 [3204]" strokeweight="1pt">
                  <v:stroke joinstyle="miter"/>
                  <v:path arrowok="t" o:connecttype="custom" o:connectlocs="196864,0;191560,52585;674806,535571;1158052,52585;1152748,0;1170005,1739;1349612,221991;1349612,1121238;1124672,1346057;224940,1346057;0,1121238;0,221991;179607,1739;196864,0" o:connectangles="0,0,0,0,0,0,0,0,0,0,0,0,0,0"/>
                </v:shape>
                <v:shape id="مربع نص 28" o:spid="_x0000_s2159" type="#_x0000_t202" style="position:absolute;left:45309;top:11613;width:15017;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" filled="f" stroked="f">
                  <v:textbox>
                    <w:txbxContent>
                      <w:p w14:paraId="031231FD" w14:textId="77777777" w:rsidR="0036096D" w:rsidRDefault="0036096D" w:rsidP="0036096D">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المسؤولية البيئية</w:t>
                        </w:r>
                      </w:p>
                    </w:txbxContent>
                  </v:textbox>
                </v:shape>
                <v:shape id="Picture 1320586723" o:spid="_x0000_s2160" type="#_x0000_t75" alt="Environmental " style="position:absolute;left:48565;width:8500;height:8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">
                  <v:imagedata r:id="rId187" o:title="Environmental "/>
                </v:shape>
                <v:shape id="Picture 2071525046" o:spid="_x0000_s2161" type="#_x0000_t75" alt="Social care " style="position:absolute;left:33942;top:1144;width:6691;height:6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">
                  <v:imagedata r:id="rId188" o:title="Social care "/>
                </v:shape>
                <v:shape id="Picture 1298111612" o:spid="_x0000_s2162" type="#_x0000_t75" alt="Responsible data governance " style="position:absolute;left:19066;top:713;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">
                  <v:imagedata r:id="rId189" o:title="Responsible data governance "/>
                </v:shape>
                <v:shape id="Picture 255379184" o:spid="_x0000_s2163" type="#_x0000_t75" alt="Green energy " style="position:absolute;left:4339;top:1144;width:6251;height:6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">
                  <v:imagedata r:id="rId190" o:title="Green energy "/>
                </v:shape>
                <w10:anchorlock/>
              </v:group>
            </w:pict>
          </mc:Fallback>
        </mc:AlternateContent>
      </w:r>
    </w:p>
    <w:p w14:paraId="7484EC0B" w14:textId="155A5318"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45327225" wp14:editId="1EBF1A6A">
                <wp:extent cx="5731510" cy="891540"/>
                <wp:effectExtent l="0" t="0" r="2540" b="22860"/>
                <wp:docPr id="9545004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2910692" name="مجموعة 47"/>
                        <wpg:cNvGrpSpPr/>
                        <wpg:grpSpPr>
                          <a:xfrm>
                            <a:off x="0" y="0"/>
                            <a:ext cx="5731510" cy="895351"/>
                            <a:chOff x="0" y="0"/>
                            <a:chExt cx="5878196" cy="918845"/>
                          </a:xfrm>
                        </wpg:grpSpPr>
                        <wpg:grpSp>
                          <wpg:cNvPr id="1661269203" name="مجموعة 48"/>
                          <wpg:cNvGrpSpPr/>
                          <wpg:grpSpPr>
                            <a:xfrm>
                              <a:off x="0" y="0"/>
                              <a:ext cx="5878196" cy="918845"/>
                              <a:chOff x="0" y="0"/>
                              <a:chExt cx="6240348" cy="919070"/>
                            </a:xfrm>
                          </wpg:grpSpPr>
                          <wpg:grpSp>
                            <wpg:cNvPr id="963329357" name="مجموعة 49"/>
                            <wpg:cNvGrpSpPr/>
                            <wpg:grpSpPr>
                              <a:xfrm>
                                <a:off x="0" y="169208"/>
                                <a:ext cx="5433072" cy="580613"/>
                                <a:chOff x="0" y="169208"/>
                                <a:chExt cx="5433072" cy="580613"/>
                              </a:xfrm>
                            </wpg:grpSpPr>
                            <wps:wsp>
                              <wps:cNvPr id="1340322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4137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8050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291124" name="مربع نص 41"/>
                          <wps:cNvSpPr txBox="1"/>
                          <wps:spPr>
                            <a:xfrm>
                              <a:off x="204466" y="257055"/>
                              <a:ext cx="4615801" cy="387740"/>
                            </a:xfrm>
                            <a:prstGeom prst="rect">
                              <a:avLst/>
                            </a:prstGeom>
                            <a:noFill/>
                          </wps:spPr>
                          <wps:txbx>
                            <w:txbxContent>
                              <w:p w14:paraId="2A604E1F" w14:textId="2B6E5348"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البيئية:</w:t>
                                </w:r>
                              </w:p>
                            </w:txbxContent>
                          </wps:txbx>
                          <wps:bodyPr wrap="square" rtlCol="1">
                            <a:spAutoFit/>
                          </wps:bodyPr>
                        </wps:wsp>
                      </wpg:grpSp>
                      <pic:pic xmlns:pic="http://schemas.openxmlformats.org/drawingml/2006/picture">
                        <pic:nvPicPr>
                          <pic:cNvPr id="107186328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5327225" id="_x0000_s21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&#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ZashqlBwAA+R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">
                  <v:group id="مجموعة 48" o:spid="_x0000_s2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">
                    <v:group id="مجموعة 49" o:spid="_x0000_s2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">
                      <v:shape id="شكل حر 50" o:spid="_x0000_s2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" fillcolor="#a5a5a5 [2092]" stroked="f" strokeweight="1pt">
                        <v:stroke joinstyle="miter"/>
                      </v:roundrect>
                    </v:group>
                    <v:oval id="شكل بيضاوي 52" o:spid="_x0000_s2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" filled="f" strokecolor="#168489" strokeweight="1pt">
                      <v:stroke joinstyle="miter"/>
                    </v:oval>
                  </v:group>
                  <v:shape id="مربع نص 41" o:spid="_x0000_s21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" filled="f" stroked="f">
                    <v:textbox style="mso-fit-shape-to-text:t">
                      <w:txbxContent>
                        <w:p w14:paraId="2A604E1F" w14:textId="2B6E5348"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البيئية:</w:t>
                          </w:r>
                        </w:p>
                      </w:txbxContent>
                    </v:textbox>
                  </v:shape>
                </v:group>
                <v:shape id="صورة 54" o:spid="_x0000_s21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">
                  <v:imagedata r:id="rId79" o:title=""/>
                </v:shape>
                <w10:anchorlock/>
              </v:group>
            </w:pict>
          </mc:Fallback>
        </mc:AlternateContent>
      </w:r>
    </w:p>
    <w:p w14:paraId="61FCCC25" w14:textId="43D58142"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الحد من البصمة البيئية للمؤسسة من خلال ترشيد استهلاك الموارد والطاقة وتقليل الانبعاثات والنفايات.</w:t>
      </w:r>
    </w:p>
    <w:p w14:paraId="3A309AC2" w14:textId="7367C096"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تبن</w:t>
      </w:r>
      <w:r w:rsidRPr="003B7188">
        <w:rPr>
          <w:rFonts w:ascii="Sakkal Majalla" w:hAnsi="Sakkal Majalla" w:cs="Sakkal Majalla" w:hint="cs"/>
          <w:sz w:val="34"/>
          <w:szCs w:val="34"/>
          <w:rtl/>
        </w:rPr>
        <w:t>ّ</w:t>
      </w:r>
      <w:r w:rsidRPr="003B7188">
        <w:rPr>
          <w:rFonts w:ascii="Sakkal Majalla" w:hAnsi="Sakkal Majalla" w:cs="Sakkal Majalla"/>
          <w:sz w:val="34"/>
          <w:szCs w:val="34"/>
          <w:rtl/>
        </w:rPr>
        <w:t>ي ممارسات صديقة للبيئة في التصنيع والتوزيع والتخلص من المنتجات.</w:t>
      </w:r>
    </w:p>
    <w:p w14:paraId="75ADCCDB" w14:textId="310EC86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المساهمة في حماية البيئة والمحافظة على الموارد الطبيعية.</w:t>
      </w:r>
    </w:p>
    <w:p w14:paraId="2798D93B" w14:textId="0E44B87D"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D664D40" wp14:editId="771802C8">
                <wp:extent cx="5731510" cy="891540"/>
                <wp:effectExtent l="0" t="0" r="2540" b="22860"/>
                <wp:docPr id="684832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02690621" name="مجموعة 47"/>
                        <wpg:cNvGrpSpPr/>
                        <wpg:grpSpPr>
                          <a:xfrm>
                            <a:off x="0" y="0"/>
                            <a:ext cx="5731510" cy="895351"/>
                            <a:chOff x="0" y="0"/>
                            <a:chExt cx="5878196" cy="918845"/>
                          </a:xfrm>
                        </wpg:grpSpPr>
                        <wpg:grpSp>
                          <wpg:cNvPr id="915028860" name="مجموعة 48"/>
                          <wpg:cNvGrpSpPr/>
                          <wpg:grpSpPr>
                            <a:xfrm>
                              <a:off x="0" y="0"/>
                              <a:ext cx="5878196" cy="918845"/>
                              <a:chOff x="0" y="0"/>
                              <a:chExt cx="6240348" cy="919070"/>
                            </a:xfrm>
                          </wpg:grpSpPr>
                          <wpg:grpSp>
                            <wpg:cNvPr id="1291808336" name="مجموعة 49"/>
                            <wpg:cNvGrpSpPr/>
                            <wpg:grpSpPr>
                              <a:xfrm>
                                <a:off x="0" y="169208"/>
                                <a:ext cx="5433072" cy="580613"/>
                                <a:chOff x="0" y="169208"/>
                                <a:chExt cx="5433072" cy="580613"/>
                              </a:xfrm>
                            </wpg:grpSpPr>
                            <wps:wsp>
                              <wps:cNvPr id="16727786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963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96016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4880083" name="مربع نص 41"/>
                          <wps:cNvSpPr txBox="1"/>
                          <wps:spPr>
                            <a:xfrm>
                              <a:off x="204466" y="257055"/>
                              <a:ext cx="4615801" cy="387740"/>
                            </a:xfrm>
                            <a:prstGeom prst="rect">
                              <a:avLst/>
                            </a:prstGeom>
                            <a:noFill/>
                          </wps:spPr>
                          <wps:txbx>
                            <w:txbxContent>
                              <w:p w14:paraId="24650B95" w14:textId="1B8A0F8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w:t>
                                </w:r>
                              </w:p>
                            </w:txbxContent>
                          </wps:txbx>
                          <wps:bodyPr wrap="square" rtlCol="1">
                            <a:spAutoFit/>
                          </wps:bodyPr>
                        </wps:wsp>
                      </wpg:grpSp>
                      <pic:pic xmlns:pic="http://schemas.openxmlformats.org/drawingml/2006/picture">
                        <pic:nvPicPr>
                          <pic:cNvPr id="110419305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664D40" id="_x0000_s21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c01ap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1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">
                  <v:group id="مجموعة 48" o:spid="_x0000_s21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">
                    <v:group id="مجموعة 49" o:spid="_x0000_s21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">
                      <v:shape id="شكل حر 50" o:spid="_x0000_s21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" fillcolor="#a5a5a5 [2092]" stroked="f" strokeweight="1pt">
                        <v:stroke joinstyle="miter"/>
                      </v:roundrect>
                    </v:group>
                    <v:oval id="شكل بيضاوي 52" o:spid="_x0000_s21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" filled="f" strokecolor="#168489" strokeweight="1pt">
                      <v:stroke joinstyle="miter"/>
                    </v:oval>
                  </v:group>
                  <v:shape id="مربع نص 41" o:spid="_x0000_s21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" filled="f" stroked="f">
                    <v:textbox style="mso-fit-shape-to-text:t">
                      <w:txbxContent>
                        <w:p w14:paraId="24650B95" w14:textId="1B8A0F86"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المسؤولية الاجتماعية:</w:t>
                          </w:r>
                        </w:p>
                      </w:txbxContent>
                    </v:textbox>
                  </v:shape>
                </v:group>
                <v:shape id="صورة 54" o:spid="_x0000_s21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">
                  <v:imagedata r:id="rId79" o:title=""/>
                </v:shape>
                <w10:anchorlock/>
              </v:group>
            </w:pict>
          </mc:Fallback>
        </mc:AlternateContent>
      </w:r>
    </w:p>
    <w:p w14:paraId="0092BBD0" w14:textId="3F28276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احترام حقوق الإنسان وتوفير بيئة عمل آمنة وصحية للموظفين.</w:t>
      </w:r>
    </w:p>
    <w:p w14:paraId="183BCABF" w14:textId="061E5F92"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lastRenderedPageBreak/>
        <w:t>دعم التنمية الاقتصادية والاجتماعية للمجتمعات المحلية.</w:t>
      </w:r>
    </w:p>
    <w:p w14:paraId="48DDACFF" w14:textId="313CE74C"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المساهمة في برامج التعليم والصحة والرفاهية الاجتماعية.</w:t>
      </w:r>
    </w:p>
    <w:p w14:paraId="7B428D09" w14:textId="136F453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EBF0F6C" wp14:editId="19B63474">
                <wp:extent cx="5731510" cy="891540"/>
                <wp:effectExtent l="0" t="0" r="2540" b="22860"/>
                <wp:docPr id="163242242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0028278" name="مجموعة 47"/>
                        <wpg:cNvGrpSpPr/>
                        <wpg:grpSpPr>
                          <a:xfrm>
                            <a:off x="0" y="0"/>
                            <a:ext cx="5731510" cy="895351"/>
                            <a:chOff x="0" y="0"/>
                            <a:chExt cx="5878196" cy="918845"/>
                          </a:xfrm>
                        </wpg:grpSpPr>
                        <wpg:grpSp>
                          <wpg:cNvPr id="1476205188" name="مجموعة 48"/>
                          <wpg:cNvGrpSpPr/>
                          <wpg:grpSpPr>
                            <a:xfrm>
                              <a:off x="0" y="0"/>
                              <a:ext cx="5878196" cy="918845"/>
                              <a:chOff x="0" y="0"/>
                              <a:chExt cx="6240348" cy="919070"/>
                            </a:xfrm>
                          </wpg:grpSpPr>
                          <wpg:grpSp>
                            <wpg:cNvPr id="1545978359" name="مجموعة 49"/>
                            <wpg:cNvGrpSpPr/>
                            <wpg:grpSpPr>
                              <a:xfrm>
                                <a:off x="0" y="169208"/>
                                <a:ext cx="5433072" cy="580613"/>
                                <a:chOff x="0" y="169208"/>
                                <a:chExt cx="5433072" cy="580613"/>
                              </a:xfrm>
                            </wpg:grpSpPr>
                            <wps:wsp>
                              <wps:cNvPr id="1886350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6119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95958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846982" name="مربع نص 41"/>
                          <wps:cNvSpPr txBox="1"/>
                          <wps:spPr>
                            <a:xfrm>
                              <a:off x="204466" y="257055"/>
                              <a:ext cx="4615801" cy="387740"/>
                            </a:xfrm>
                            <a:prstGeom prst="rect">
                              <a:avLst/>
                            </a:prstGeom>
                            <a:noFill/>
                          </wps:spPr>
                          <wps:txbx>
                            <w:txbxContent>
                              <w:p w14:paraId="6F2FB734" w14:textId="513BBA4E"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الحوكمة المسؤولة:</w:t>
                                </w:r>
                              </w:p>
                            </w:txbxContent>
                          </wps:txbx>
                          <wps:bodyPr wrap="square" rtlCol="1">
                            <a:spAutoFit/>
                          </wps:bodyPr>
                        </wps:wsp>
                      </wpg:grpSp>
                      <pic:pic xmlns:pic="http://schemas.openxmlformats.org/drawingml/2006/picture">
                        <pic:nvPicPr>
                          <pic:cNvPr id="191883790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BF0F6C" id="_x0000_s21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tcOqFlwcAAPo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1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">
                  <v:group id="مجموعة 48" o:spid="_x0000_s21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">
                    <v:group id="مجموعة 49" o:spid="_x0000_s21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">
                      <v:shape id="شكل حر 50" o:spid="_x0000_s21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" fillcolor="#a5a5a5 [2092]" stroked="f" strokeweight="1pt">
                        <v:stroke joinstyle="miter"/>
                      </v:roundrect>
                    </v:group>
                    <v:oval id="شكل بيضاوي 52" o:spid="_x0000_s21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" filled="f" strokecolor="#168489" strokeweight="1pt">
                      <v:stroke joinstyle="miter"/>
                    </v:oval>
                  </v:group>
                  <v:shape id="مربع نص 41" o:spid="_x0000_s21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" filled="f" stroked="f">
                    <v:textbox style="mso-fit-shape-to-text:t">
                      <w:txbxContent>
                        <w:p w14:paraId="6F2FB734" w14:textId="513BBA4E"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الحوكمة المسؤولة:</w:t>
                          </w:r>
                        </w:p>
                      </w:txbxContent>
                    </v:textbox>
                  </v:shape>
                </v:group>
                <v:shape id="صورة 54" o:spid="_x0000_s21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">
                  <v:imagedata r:id="rId79" o:title=""/>
                </v:shape>
                <w10:anchorlock/>
              </v:group>
            </w:pict>
          </mc:Fallback>
        </mc:AlternateContent>
      </w:r>
    </w:p>
    <w:p w14:paraId="2AE274C8" w14:textId="008DE109"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اعتماد ممارسات شفافة وأخلاقية في إدارة المؤسسة.</w:t>
      </w:r>
    </w:p>
    <w:p w14:paraId="4CA6D873" w14:textId="13A54985"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تطبيق آليات للمساءلة والرقابة على الأداء والالتزام.</w:t>
      </w:r>
    </w:p>
    <w:p w14:paraId="37CA8BAB" w14:textId="37D39437"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إدارة المخاطر والتعامل مع أصحاب المصلحة بمسؤولية.</w:t>
      </w:r>
    </w:p>
    <w:p w14:paraId="705CFB6E" w14:textId="3E2FF386"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509E319F" wp14:editId="1AFA01A0">
                <wp:extent cx="5731510" cy="891540"/>
                <wp:effectExtent l="0" t="0" r="2540" b="22860"/>
                <wp:docPr id="364865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4890646" name="مجموعة 47"/>
                        <wpg:cNvGrpSpPr/>
                        <wpg:grpSpPr>
                          <a:xfrm>
                            <a:off x="0" y="0"/>
                            <a:ext cx="5731510" cy="895351"/>
                            <a:chOff x="0" y="0"/>
                            <a:chExt cx="5878196" cy="918845"/>
                          </a:xfrm>
                        </wpg:grpSpPr>
                        <wpg:grpSp>
                          <wpg:cNvPr id="376821550" name="مجموعة 48"/>
                          <wpg:cNvGrpSpPr/>
                          <wpg:grpSpPr>
                            <a:xfrm>
                              <a:off x="0" y="0"/>
                              <a:ext cx="5878196" cy="918845"/>
                              <a:chOff x="0" y="0"/>
                              <a:chExt cx="6240348" cy="919070"/>
                            </a:xfrm>
                          </wpg:grpSpPr>
                          <wpg:grpSp>
                            <wpg:cNvPr id="715175793" name="مجموعة 49"/>
                            <wpg:cNvGrpSpPr/>
                            <wpg:grpSpPr>
                              <a:xfrm>
                                <a:off x="0" y="169208"/>
                                <a:ext cx="5433072" cy="580613"/>
                                <a:chOff x="0" y="169208"/>
                                <a:chExt cx="5433072" cy="580613"/>
                              </a:xfrm>
                            </wpg:grpSpPr>
                            <wps:wsp>
                              <wps:cNvPr id="964635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6706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73525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501487" name="مربع نص 41"/>
                          <wps:cNvSpPr txBox="1"/>
                          <wps:spPr>
                            <a:xfrm>
                              <a:off x="204466" y="257055"/>
                              <a:ext cx="4615801" cy="387740"/>
                            </a:xfrm>
                            <a:prstGeom prst="rect">
                              <a:avLst/>
                            </a:prstGeom>
                            <a:noFill/>
                          </wps:spPr>
                          <wps:txbx>
                            <w:txbxContent>
                              <w:p w14:paraId="7E0707B3" w14:textId="56CFB492"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الابتكار والاستدامة:</w:t>
                                </w:r>
                              </w:p>
                            </w:txbxContent>
                          </wps:txbx>
                          <wps:bodyPr wrap="square" rtlCol="1">
                            <a:spAutoFit/>
                          </wps:bodyPr>
                        </wps:wsp>
                      </wpg:grpSp>
                      <pic:pic xmlns:pic="http://schemas.openxmlformats.org/drawingml/2006/picture">
                        <pic:nvPicPr>
                          <pic:cNvPr id="9085739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9E319F" id="_x0000_s21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6xCKB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1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">
                  <v:group id="مجموعة 48" o:spid="_x0000_s21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">
                    <v:group id="مجموعة 49" o:spid="_x0000_s21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">
                      <v:shape id="شكل حر 50" o:spid="_x0000_s21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" fillcolor="#a5a5a5 [2092]" stroked="f" strokeweight="1pt">
                        <v:stroke joinstyle="miter"/>
                      </v:roundrect>
                    </v:group>
                    <v:oval id="شكل بيضاوي 52" o:spid="_x0000_s21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" filled="f" strokecolor="#168489" strokeweight="1pt">
                      <v:stroke joinstyle="miter"/>
                    </v:oval>
                  </v:group>
                  <v:shape id="مربع نص 41" o:spid="_x0000_s219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" filled="f" stroked="f">
                    <v:textbox style="mso-fit-shape-to-text:t">
                      <w:txbxContent>
                        <w:p w14:paraId="7E0707B3" w14:textId="56CFB492"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الابتكار والاستدامة:</w:t>
                          </w:r>
                        </w:p>
                      </w:txbxContent>
                    </v:textbox>
                  </v:shape>
                </v:group>
                <v:shape id="صورة 54" o:spid="_x0000_s21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">
                  <v:imagedata r:id="rId79" o:title=""/>
                </v:shape>
                <w10:anchorlock/>
              </v:group>
            </w:pict>
          </mc:Fallback>
        </mc:AlternateContent>
      </w:r>
    </w:p>
    <w:p w14:paraId="773F4A7C" w14:textId="049247C8"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تطوير منتجات وخدمات صديقة للبيئة وتعزز التنمية المستدامة.</w:t>
      </w:r>
    </w:p>
    <w:p w14:paraId="52197EF7" w14:textId="5CA72D4D" w:rsidR="0002554C" w:rsidRPr="003B7188" w:rsidRDefault="0002554C" w:rsidP="002467E8">
      <w:pPr>
        <w:pStyle w:val="a5"/>
        <w:numPr>
          <w:ilvl w:val="0"/>
          <w:numId w:val="5"/>
        </w:numPr>
        <w:spacing w:after="0"/>
        <w:jc w:val="both"/>
        <w:rPr>
          <w:rFonts w:ascii="Sakkal Majalla" w:hAnsi="Sakkal Majalla" w:cs="Sakkal Majalla"/>
          <w:sz w:val="34"/>
          <w:szCs w:val="34"/>
        </w:rPr>
      </w:pPr>
      <w:r w:rsidRPr="003B7188">
        <w:rPr>
          <w:rFonts w:ascii="Sakkal Majalla" w:hAnsi="Sakkal Majalla" w:cs="Sakkal Majalla"/>
          <w:sz w:val="34"/>
          <w:szCs w:val="34"/>
          <w:rtl/>
        </w:rPr>
        <w:t>الاستثمار في البحث والتطوير لإيجاد حلول مبتكرة للتحديات البيئية والاجتماعية.</w:t>
      </w:r>
    </w:p>
    <w:p w14:paraId="3728B6C1" w14:textId="77777777" w:rsidR="0002554C" w:rsidRDefault="0002554C" w:rsidP="00684194">
      <w:pPr>
        <w:rPr>
          <w:rtl/>
        </w:rPr>
      </w:pPr>
      <w:r w:rsidRPr="004B3470">
        <w:rPr>
          <w:rtl/>
        </w:rPr>
        <w:t>ت</w:t>
      </w:r>
      <w:r>
        <w:rPr>
          <w:rFonts w:hint="cs"/>
          <w:rtl/>
        </w:rPr>
        <w:t>ُ</w:t>
      </w:r>
      <w:r w:rsidRPr="004B3470">
        <w:rPr>
          <w:rtl/>
        </w:rPr>
        <w:t>عتبر المسؤولية الاجتماعية والبيئية جزءا</w:t>
      </w:r>
      <w:r>
        <w:rPr>
          <w:rFonts w:hint="cs"/>
          <w:rtl/>
        </w:rPr>
        <w:t>ً</w:t>
      </w:r>
      <w:r w:rsidRPr="004B3470">
        <w:rPr>
          <w:rtl/>
        </w:rPr>
        <w:t xml:space="preserve"> لا يتجزأ من استراتيجية ونموذج أعمال المؤسسات المستدامة. وتعود هذه المجهودات بالنفع على المؤسسة والمجتمع على حد سواء.</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3B7188" w:rsidRPr="00563DBD" w14:paraId="58533E96" w14:textId="77777777" w:rsidTr="009A1C3E">
        <w:tc>
          <w:tcPr>
            <w:tcW w:w="1962" w:type="dxa"/>
            <w:tcBorders>
              <w:right w:val="single" w:sz="36" w:space="0" w:color="168489"/>
            </w:tcBorders>
            <w:shd w:val="clear" w:color="auto" w:fill="F2F2F2" w:themeFill="background1" w:themeFillShade="F2"/>
            <w:vAlign w:val="center"/>
          </w:tcPr>
          <w:p w14:paraId="626A67AA" w14:textId="77777777" w:rsidR="003B7188" w:rsidRPr="008113E1" w:rsidRDefault="003B7188" w:rsidP="008814D1">
            <w:pPr>
              <w:pStyle w:val="ad"/>
              <w:pageBreakBefore/>
              <w:jc w:val="center"/>
              <w:rPr>
                <w:rtl/>
              </w:rPr>
            </w:pPr>
            <w:r w:rsidRPr="008113E1">
              <w:rPr>
                <w:noProof/>
                <w:rtl/>
                <w:lang w:val="ar-SA"/>
              </w:rPr>
              <w:lastRenderedPageBreak/>
              <w:drawing>
                <wp:inline distT="0" distB="0" distL="0" distR="0" wp14:anchorId="14ECD480" wp14:editId="5CA0F6C3">
                  <wp:extent cx="563984" cy="563914"/>
                  <wp:effectExtent l="0" t="0" r="7620" b="7620"/>
                  <wp:docPr id="1670159840" name="Picture 16701598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717D501" w14:textId="06C34A46" w:rsidR="003B7188" w:rsidRPr="00563DBD" w:rsidRDefault="003B7188" w:rsidP="008814D1">
            <w:pPr>
              <w:bidi w:val="0"/>
              <w:jc w:val="center"/>
              <w:rPr>
                <w:rFonts w:eastAsia="Times New Roman" w:cs="GE Dinar Two Medium"/>
                <w:color w:val="1E3D6A"/>
                <w:kern w:val="24"/>
                <w:szCs w:val="28"/>
                <w:rtl/>
                <w:lang w:bidi="ar-SY"/>
              </w:rPr>
            </w:pPr>
            <w:r w:rsidRPr="003B7188">
              <w:rPr>
                <w:rFonts w:ascii="Adobe Arabic" w:eastAsia="Times New Roman" w:hAnsi="Adobe Arabic" w:cs="Adobe Arabic"/>
                <w:b/>
                <w:bCs/>
                <w:color w:val="168489"/>
                <w:kern w:val="24"/>
                <w:sz w:val="44"/>
                <w:szCs w:val="44"/>
                <w:rtl/>
                <w:lang w:bidi="ar-SY"/>
              </w:rPr>
              <w:t>كيف يمكن للمؤسسات تعزيز مساهماتها في المسؤولية الاجتماعية والبيئية؟</w:t>
            </w:r>
          </w:p>
        </w:tc>
      </w:tr>
      <w:tr w:rsidR="003B7188" w14:paraId="4DE203F0" w14:textId="77777777" w:rsidTr="009A1C3E">
        <w:tc>
          <w:tcPr>
            <w:tcW w:w="1962" w:type="dxa"/>
            <w:tcBorders>
              <w:right w:val="single" w:sz="36" w:space="0" w:color="168489"/>
            </w:tcBorders>
            <w:shd w:val="clear" w:color="auto" w:fill="F2F2F2" w:themeFill="background1" w:themeFillShade="F2"/>
            <w:vAlign w:val="center"/>
          </w:tcPr>
          <w:p w14:paraId="0C94D551" w14:textId="77777777" w:rsidR="003B7188" w:rsidRPr="008113E1" w:rsidRDefault="003B7188"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44C82937" w14:textId="77777777" w:rsidR="003B7188" w:rsidRDefault="003B7188" w:rsidP="008814D1">
            <w:pPr>
              <w:pStyle w:val="ad"/>
              <w:rPr>
                <w:rtl/>
              </w:rPr>
            </w:pPr>
          </w:p>
        </w:tc>
      </w:tr>
    </w:tbl>
    <w:p w14:paraId="39DEAFBE" w14:textId="77777777" w:rsidR="003B7188" w:rsidRDefault="003B7188" w:rsidP="003B7188">
      <w:pPr>
        <w:rPr>
          <w:rFonts w:ascii="Sakkal Majalla" w:hAnsi="Sakkal Majalla"/>
          <w:sz w:val="34"/>
          <w:rtl/>
          <w:lang w:bidi="ar-SY"/>
        </w:rPr>
      </w:pPr>
    </w:p>
    <w:p w14:paraId="6C0E34A6" w14:textId="5B091372" w:rsidR="009A1C3E" w:rsidRPr="003B7188" w:rsidRDefault="009A1C3E" w:rsidP="009A1C3E">
      <w:pPr>
        <w:ind w:left="-755"/>
        <w:rPr>
          <w:rFonts w:ascii="Sakkal Majalla" w:hAnsi="Sakkal Majalla"/>
          <w:sz w:val="34"/>
          <w:lang w:bidi="ar-SY"/>
        </w:rPr>
      </w:pPr>
      <w:r>
        <w:rPr>
          <w:noProof/>
        </w:rPr>
        <mc:AlternateContent>
          <mc:Choice Requires="wps">
            <w:drawing>
              <wp:inline distT="0" distB="0" distL="0" distR="0" wp14:anchorId="063BD6DB" wp14:editId="411883AC">
                <wp:extent cx="6696710" cy="5949950"/>
                <wp:effectExtent l="0" t="0" r="27940" b="12700"/>
                <wp:docPr id="152499957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949950"/>
                        </a:xfrm>
                        <a:prstGeom prst="roundRect">
                          <a:avLst>
                            <a:gd name="adj" fmla="val 16667"/>
                          </a:avLst>
                        </a:prstGeom>
                        <a:solidFill>
                          <a:srgbClr val="EAF4E4"/>
                        </a:solidFill>
                        <a:ln w="12700">
                          <a:solidFill>
                            <a:schemeClr val="accent6"/>
                          </a:solidFill>
                          <a:miter lim="800000"/>
                          <a:headEnd/>
                          <a:tailEnd/>
                        </a:ln>
                      </wps:spPr>
                      <wps:txbx>
                        <w:txbxContent>
                          <w:p w14:paraId="7806B5E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7CFA1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94285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DC6A7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ED67C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B2B2C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8252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97F4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9DBFC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D264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6443A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8345A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1369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BDE4E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60292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BF42B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6F2A5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AB921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416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6D7C1C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3250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4825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9CD02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F8D7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76654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2194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E840D8F"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63BD6DB" id="_x0000_s2200" style="width:527.3pt;height:4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" fillcolor="#eaf4e4" strokecolor="#70ad47 [3209]" strokeweight="1pt">
                <v:stroke joinstyle="miter"/>
                <v:textbox inset="0,3mm,0">
                  <w:txbxContent>
                    <w:p w14:paraId="7806B5E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7CFA1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94285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DC6A7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9ED67C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B2B2C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8252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97F4F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B9DBFC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D264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6443A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8345A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1369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BDE4E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60292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BF42B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36F2A5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AB9215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B416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6D7C1C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3250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B48255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9CD02F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F8D7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D76654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219454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E840D8F" w14:textId="77777777" w:rsidR="009A1C3E" w:rsidRDefault="009A1C3E" w:rsidP="009A1C3E">
                      <w:pPr>
                        <w:jc w:val="center"/>
                        <w:rPr>
                          <w:sz w:val="22"/>
                          <w:szCs w:val="28"/>
                          <w:rtl/>
                          <w:lang w:bidi="ar-SY"/>
                        </w:rPr>
                      </w:pPr>
                    </w:p>
                  </w:txbxContent>
                </v:textbox>
                <w10:anchorlock/>
              </v:roundrect>
            </w:pict>
          </mc:Fallback>
        </mc:AlternateContent>
      </w:r>
    </w:p>
    <w:p w14:paraId="2F08DC33" w14:textId="77777777" w:rsidR="003B7188" w:rsidRPr="004B3470" w:rsidRDefault="003B7188" w:rsidP="003B7188">
      <w:pPr>
        <w:pStyle w:val="ae"/>
        <w:bidi w:val="0"/>
        <w:jc w:val="center"/>
      </w:pPr>
      <w:r w:rsidRPr="00F131A0">
        <w:rPr>
          <w:noProof/>
          <w:lang w:bidi="ar-SY"/>
        </w:rPr>
        <w:drawing>
          <wp:inline distT="0" distB="0" distL="0" distR="0" wp14:anchorId="26277387" wp14:editId="5287CFF8">
            <wp:extent cx="1527176" cy="1420708"/>
            <wp:effectExtent l="0" t="0" r="0" b="8255"/>
            <wp:docPr id="1777183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4C18B16" w14:textId="71B1853E" w:rsidR="0002554C" w:rsidRPr="00D8021F" w:rsidRDefault="0002554C" w:rsidP="0002554C">
      <w:r w:rsidRPr="002A078C">
        <w:rPr>
          <w:rFonts w:ascii="Sakkal Majalla" w:hAnsi="Sakkal Majalla"/>
          <w:noProof/>
          <w:color w:val="002060"/>
          <w:sz w:val="34"/>
          <w:lang w:bidi="ar-SY"/>
        </w:rPr>
        <w:lastRenderedPageBreak/>
        <mc:AlternateContent>
          <mc:Choice Requires="wpg">
            <w:drawing>
              <wp:inline distT="0" distB="0" distL="0" distR="0" wp14:anchorId="425184F3" wp14:editId="3965F99F">
                <wp:extent cx="5731510" cy="895350"/>
                <wp:effectExtent l="0" t="0" r="21590" b="19050"/>
                <wp:docPr id="18237537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93353441"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19652358" name="مجموعة 39"/>
                        <wpg:cNvGrpSpPr/>
                        <wpg:grpSpPr>
                          <a:xfrm>
                            <a:off x="0" y="0"/>
                            <a:ext cx="5731510" cy="895350"/>
                            <a:chOff x="0" y="0"/>
                            <a:chExt cx="5878196" cy="918845"/>
                          </a:xfrm>
                        </wpg:grpSpPr>
                        <wpg:grpSp>
                          <wpg:cNvPr id="2047958062" name="مجموعة 40"/>
                          <wpg:cNvGrpSpPr/>
                          <wpg:grpSpPr>
                            <a:xfrm>
                              <a:off x="0" y="0"/>
                              <a:ext cx="5878196" cy="918845"/>
                              <a:chOff x="0" y="0"/>
                              <a:chExt cx="6240348" cy="919070"/>
                            </a:xfrm>
                          </wpg:grpSpPr>
                          <wpg:grpSp>
                            <wpg:cNvPr id="686207515" name="مجموعة 41"/>
                            <wpg:cNvGrpSpPr/>
                            <wpg:grpSpPr>
                              <a:xfrm>
                                <a:off x="0" y="169208"/>
                                <a:ext cx="5433072" cy="580613"/>
                                <a:chOff x="0" y="169208"/>
                                <a:chExt cx="5433072" cy="580613"/>
                              </a:xfrm>
                            </wpg:grpSpPr>
                            <wps:wsp>
                              <wps:cNvPr id="84841217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346636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69051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7396645" name="مربع نص 41"/>
                          <wps:cNvSpPr txBox="1"/>
                          <wps:spPr>
                            <a:xfrm>
                              <a:off x="204484" y="257055"/>
                              <a:ext cx="4616071" cy="387740"/>
                            </a:xfrm>
                            <a:prstGeom prst="rect">
                              <a:avLst/>
                            </a:prstGeom>
                            <a:noFill/>
                          </wps:spPr>
                          <wps:txbx>
                            <w:txbxContent>
                              <w:p w14:paraId="7DBA5DE8" w14:textId="034808EF"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تطوير استراتيجيات المسؤولية الاجتماعية والبيئية</w:t>
                                </w:r>
                              </w:p>
                            </w:txbxContent>
                          </wps:txbx>
                          <wps:bodyPr wrap="square" rtlCol="1">
                            <a:spAutoFit/>
                          </wps:bodyPr>
                        </wps:wsp>
                      </wpg:grpSp>
                    </wpg:wgp>
                  </a:graphicData>
                </a:graphic>
              </wp:inline>
            </w:drawing>
          </mc:Choice>
          <mc:Fallback>
            <w:pict>
              <v:group w14:anchorId="425184F3" id="_x0000_s22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N9xtAcAALk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8N9xtAcAALk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220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">
                  <v:imagedata r:id="rId61" o:title=""/>
                </v:shape>
                <v:group id="مجموعة 39" o:spid="_x0000_s2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">
                  <v:group id="مجموعة 40" o:spid="_x0000_s2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">
                    <v:group id="مجموعة 41" o:spid="_x0000_s2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">
                      <v:shape id="شكل حر 42" o:spid="_x0000_s2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" fillcolor="#168489" stroked="f" strokeweight="1pt">
                        <v:stroke joinstyle="miter"/>
                      </v:roundrect>
                    </v:group>
                    <v:oval id="شكل بيضاوي 44" o:spid="_x0000_s2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" filled="f" strokecolor="#a5a5a5 [2092]" strokeweight="1pt">
                      <v:stroke joinstyle="miter"/>
                    </v:oval>
                  </v:group>
                  <v:shape id="مربع نص 41" o:spid="_x0000_s220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" filled="f" stroked="f">
                    <v:textbox style="mso-fit-shape-to-text:t">
                      <w:txbxContent>
                        <w:p w14:paraId="7DBA5DE8" w14:textId="034808EF" w:rsidR="0002554C" w:rsidRDefault="003B7188" w:rsidP="0002554C">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تطوير استراتيجيات المسؤولية الاجتماعية والبيئية</w:t>
                          </w:r>
                        </w:p>
                      </w:txbxContent>
                    </v:textbox>
                  </v:shape>
                </v:group>
                <w10:anchorlock/>
              </v:group>
            </w:pict>
          </mc:Fallback>
        </mc:AlternateContent>
      </w:r>
    </w:p>
    <w:p w14:paraId="1E4D80D1" w14:textId="77777777" w:rsidR="0002554C" w:rsidRDefault="0002554C" w:rsidP="00684194">
      <w:r w:rsidRPr="004B3470">
        <w:rPr>
          <w:rtl/>
        </w:rPr>
        <w:t>لتطوير استراتيجيات المسؤولية الاجتماعية والبيئية الفعالة، يمكن للمؤسسات اتباع الخطوات التالية:</w:t>
      </w:r>
    </w:p>
    <w:p w14:paraId="2807FDBF" w14:textId="60B02F16" w:rsidR="0036096D" w:rsidRDefault="0036096D" w:rsidP="0036096D">
      <w:pPr>
        <w:rPr>
          <w:rtl/>
        </w:rPr>
      </w:pPr>
      <w:r w:rsidRPr="0036096D">
        <w:rPr>
          <w:noProof/>
        </w:rPr>
        <mc:AlternateContent>
          <mc:Choice Requires="wpg">
            <w:drawing>
              <wp:inline distT="0" distB="0" distL="0" distR="0" wp14:anchorId="620B4E7C" wp14:editId="2D523263">
                <wp:extent cx="5710101" cy="2560410"/>
                <wp:effectExtent l="0" t="0" r="5080" b="11430"/>
                <wp:docPr id="34" name="Group 33">
                  <a:extLst xmlns:a="http://schemas.openxmlformats.org/drawingml/2006/main">
                    <a:ext uri="{FF2B5EF4-FFF2-40B4-BE49-F238E27FC236}">
                      <a16:creationId xmlns:a16="http://schemas.microsoft.com/office/drawing/2014/main" id="{CAA74F60-5A05-6E8E-D095-7CB8C3A31816}"/>
                    </a:ext>
                  </a:extLst>
                </wp:docPr>
                <wp:cNvGraphicFramePr/>
                <a:graphic xmlns:a="http://schemas.openxmlformats.org/drawingml/2006/main">
                  <a:graphicData uri="http://schemas.microsoft.com/office/word/2010/wordprocessingGroup">
                    <wpg:wgp>
                      <wpg:cNvGrpSpPr/>
                      <wpg:grpSpPr>
                        <a:xfrm>
                          <a:off x="0" y="0"/>
                          <a:ext cx="5710101" cy="2560410"/>
                          <a:chOff x="0" y="0"/>
                          <a:chExt cx="5993187" cy="2687663"/>
                        </a:xfrm>
                      </wpg:grpSpPr>
                      <wpg:grpSp>
                        <wpg:cNvPr id="925429166" name="Group 925429166">
                          <a:extLst>
                            <a:ext uri="{FF2B5EF4-FFF2-40B4-BE49-F238E27FC236}">
                              <a16:creationId xmlns:a16="http://schemas.microsoft.com/office/drawing/2014/main" id="{372043CC-C910-D8EF-C2F6-16BC45BC10EB}"/>
                            </a:ext>
                          </a:extLst>
                        </wpg:cNvPr>
                        <wpg:cNvGrpSpPr/>
                        <wpg:grpSpPr>
                          <a:xfrm>
                            <a:off x="0" y="0"/>
                            <a:ext cx="5993187" cy="2687663"/>
                            <a:chOff x="0" y="0"/>
                            <a:chExt cx="5993187" cy="2687663"/>
                          </a:xfrm>
                        </wpg:grpSpPr>
                        <wpg:grpSp>
                          <wpg:cNvPr id="430432839" name="Group 430432839">
                            <a:extLst>
                              <a:ext uri="{FF2B5EF4-FFF2-40B4-BE49-F238E27FC236}">
                                <a16:creationId xmlns:a16="http://schemas.microsoft.com/office/drawing/2014/main" id="{14ABDF2B-7318-4B22-AD0E-1D5C7EAF6563}"/>
                              </a:ext>
                            </a:extLst>
                          </wpg:cNvPr>
                          <wpg:cNvGrpSpPr/>
                          <wpg:grpSpPr>
                            <a:xfrm>
                              <a:off x="0" y="0"/>
                              <a:ext cx="1116644" cy="2687663"/>
                              <a:chOff x="0" y="0"/>
                              <a:chExt cx="1116644" cy="2687663"/>
                            </a:xfrm>
                          </wpg:grpSpPr>
                          <wps:wsp>
                            <wps:cNvPr id="502152093" name="Rectangle: Rounded Corners 502152093">
                              <a:extLst>
                                <a:ext uri="{FF2B5EF4-FFF2-40B4-BE49-F238E27FC236}">
                                  <a16:creationId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9030231" name="Oval 1169030231">
                              <a:extLst>
                                <a:ext uri="{FF2B5EF4-FFF2-40B4-BE49-F238E27FC236}">
                                  <a16:creationId xmlns:a16="http://schemas.microsoft.com/office/drawing/2014/main" id="{6A60D604-5F33-451B-8AB6-AEB080C9877D}"/>
                                </a:ext>
                              </a:extLst>
                            </wps:cNvPr>
                            <wps:cNvSpPr/>
                            <wps:spPr>
                              <a:xfrm>
                                <a:off x="93320"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6845345" name="TextBox 209">
                              <a:extLst>
                                <a:ext uri="{FF2B5EF4-FFF2-40B4-BE49-F238E27FC236}">
                                  <a16:creationId xmlns:a16="http://schemas.microsoft.com/office/drawing/2014/main" id="{DCC20D85-A422-4088-B35D-CC449858D97E}"/>
                                </a:ext>
                              </a:extLst>
                            </wps:cNvPr>
                            <wps:cNvSpPr txBox="1"/>
                            <wps:spPr>
                              <a:xfrm>
                                <a:off x="21904" y="1197381"/>
                                <a:ext cx="1094740" cy="1045845"/>
                              </a:xfrm>
                              <a:prstGeom prst="rect">
                                <a:avLst/>
                              </a:prstGeom>
                              <a:noFill/>
                            </wps:spPr>
                            <wps:txbx>
                              <w:txbxContent>
                                <w:p w14:paraId="368E1891"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القياس والتقويم المستمر</w:t>
                                  </w:r>
                                </w:p>
                              </w:txbxContent>
                            </wps:txbx>
                            <wps:bodyPr wrap="square" rtlCol="0">
                              <a:noAutofit/>
                            </wps:bodyPr>
                          </wps:wsp>
                        </wpg:grpSp>
                        <wpg:grpSp>
                          <wpg:cNvPr id="327704575" name="Group 327704575">
                            <a:extLst>
                              <a:ext uri="{FF2B5EF4-FFF2-40B4-BE49-F238E27FC236}">
                                <a16:creationId xmlns:a16="http://schemas.microsoft.com/office/drawing/2014/main" id="{4677A2E8-3986-4F8D-B9F5-B3E928AE12BE}"/>
                              </a:ext>
                            </a:extLst>
                          </wpg:cNvPr>
                          <wpg:cNvGrpSpPr/>
                          <wpg:grpSpPr>
                            <a:xfrm flipV="1">
                              <a:off x="1213341" y="0"/>
                              <a:ext cx="1131055" cy="2687663"/>
                              <a:chOff x="1213341" y="0"/>
                              <a:chExt cx="1131055" cy="2687663"/>
                            </a:xfrm>
                          </wpg:grpSpPr>
                          <wps:wsp>
                            <wps:cNvPr id="377715077" name="Rectangle: Rounded Corners 377715077">
                              <a:extLst>
                                <a:ext uri="{FF2B5EF4-FFF2-40B4-BE49-F238E27FC236}">
                                  <a16:creationId xmlns:a16="http://schemas.microsoft.com/office/drawing/2014/main" id="{9EDA840E-87D5-40C9-84E6-8FF043AE4161}"/>
                                </a:ext>
                              </a:extLst>
                            </wps:cNvPr>
                            <wps:cNvSpPr/>
                            <wps:spPr>
                              <a:xfrm>
                                <a:off x="1213341"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1411429" name="Oval 871411429">
                              <a:extLst>
                                <a:ext uri="{FF2B5EF4-FFF2-40B4-BE49-F238E27FC236}">
                                  <a16:creationId xmlns:a16="http://schemas.microsoft.com/office/drawing/2014/main" id="{59E4F61C-8108-41D8-BB25-9435F0AB7198}"/>
                                </a:ext>
                              </a:extLst>
                            </wps:cNvPr>
                            <wps:cNvSpPr/>
                            <wps:spPr>
                              <a:xfrm>
                                <a:off x="1306661"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6154369" name="TextBox 206">
                              <a:extLst>
                                <a:ext uri="{FF2B5EF4-FFF2-40B4-BE49-F238E27FC236}">
                                  <a16:creationId xmlns:a16="http://schemas.microsoft.com/office/drawing/2014/main" id="{3ED770CF-2B74-46DB-9A7C-870A521BF6A2}"/>
                                </a:ext>
                              </a:extLst>
                            </wps:cNvPr>
                            <wps:cNvSpPr txBox="1"/>
                            <wps:spPr>
                              <a:xfrm flipV="1">
                                <a:off x="1217906" y="980984"/>
                                <a:ext cx="1126490" cy="1191359"/>
                              </a:xfrm>
                              <a:prstGeom prst="rect">
                                <a:avLst/>
                              </a:prstGeom>
                              <a:noFill/>
                            </wps:spPr>
                            <wps:txbx>
                              <w:txbxContent>
                                <w:p w14:paraId="3F0AE8F4"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إشراك أصحاب المصلحة</w:t>
                                  </w:r>
                                </w:p>
                              </w:txbxContent>
                            </wps:txbx>
                            <wps:bodyPr wrap="square" rtlCol="0">
                              <a:noAutofit/>
                            </wps:bodyPr>
                          </wps:wsp>
                        </wpg:grpSp>
                        <wpg:grpSp>
                          <wpg:cNvPr id="227347900" name="Group 227347900">
                            <a:extLst>
                              <a:ext uri="{FF2B5EF4-FFF2-40B4-BE49-F238E27FC236}">
                                <a16:creationId xmlns:a16="http://schemas.microsoft.com/office/drawing/2014/main" id="{D46D26B5-5CFF-4561-A763-BA73CFCF2308}"/>
                              </a:ext>
                            </a:extLst>
                          </wpg:cNvPr>
                          <wpg:cNvGrpSpPr/>
                          <wpg:grpSpPr>
                            <a:xfrm>
                              <a:off x="2418617" y="0"/>
                              <a:ext cx="1111553" cy="2687663"/>
                              <a:chOff x="2418617" y="0"/>
                              <a:chExt cx="1111553" cy="2687663"/>
                            </a:xfrm>
                          </wpg:grpSpPr>
                          <wps:wsp>
                            <wps:cNvPr id="1709833914" name="Rectangle: Rounded Corners 1709833914">
                              <a:extLst>
                                <a:ext uri="{FF2B5EF4-FFF2-40B4-BE49-F238E27FC236}">
                                  <a16:creationId xmlns:a16="http://schemas.microsoft.com/office/drawing/2014/main" id="{04D1081B-1D21-494B-BE6E-43CF71769DBE}"/>
                                </a:ext>
                              </a:extLst>
                            </wps:cNvPr>
                            <wps:cNvSpPr/>
                            <wps:spPr>
                              <a:xfrm>
                                <a:off x="241861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1677958" name="Oval 1831677958">
                              <a:extLst>
                                <a:ext uri="{FF2B5EF4-FFF2-40B4-BE49-F238E27FC236}">
                                  <a16:creationId xmlns:a16="http://schemas.microsoft.com/office/drawing/2014/main" id="{3914325E-5D90-4CD5-B6B9-1B1140FCC451}"/>
                                </a:ext>
                              </a:extLst>
                            </wps:cNvPr>
                            <wps:cNvSpPr/>
                            <wps:spPr>
                              <a:xfrm>
                                <a:off x="2511937"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0757285" name="TextBox 203">
                              <a:extLst>
                                <a:ext uri="{FF2B5EF4-FFF2-40B4-BE49-F238E27FC236}">
                                  <a16:creationId xmlns:a16="http://schemas.microsoft.com/office/drawing/2014/main" id="{0F6986FB-DC2D-4469-BBD0-B70AF84049C9}"/>
                                </a:ext>
                              </a:extLst>
                            </wps:cNvPr>
                            <wps:cNvSpPr txBox="1"/>
                            <wps:spPr>
                              <a:xfrm>
                                <a:off x="2457821" y="1309950"/>
                                <a:ext cx="1032510" cy="1045845"/>
                              </a:xfrm>
                              <a:prstGeom prst="rect">
                                <a:avLst/>
                              </a:prstGeom>
                              <a:noFill/>
                            </wps:spPr>
                            <wps:txbx>
                              <w:txbxContent>
                                <w:p w14:paraId="738D8E0C"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تصميم البرامج والمبادرات</w:t>
                                  </w:r>
                                </w:p>
                              </w:txbxContent>
                            </wps:txbx>
                            <wps:bodyPr wrap="square" rtlCol="0">
                              <a:noAutofit/>
                            </wps:bodyPr>
                          </wps:wsp>
                        </wpg:grpSp>
                        <wpg:grpSp>
                          <wpg:cNvPr id="1227532144" name="Group 1227532144">
                            <a:extLst>
                              <a:ext uri="{FF2B5EF4-FFF2-40B4-BE49-F238E27FC236}">
                                <a16:creationId xmlns:a16="http://schemas.microsoft.com/office/drawing/2014/main" id="{3100C0A4-72BD-4FA7-98E4-C7348401BD32}"/>
                              </a:ext>
                            </a:extLst>
                          </wpg:cNvPr>
                          <wpg:cNvGrpSpPr/>
                          <wpg:grpSpPr>
                            <a:xfrm flipV="1">
                              <a:off x="3625490" y="0"/>
                              <a:ext cx="1124585" cy="2687663"/>
                              <a:chOff x="3625490" y="0"/>
                              <a:chExt cx="1124585" cy="2687663"/>
                            </a:xfrm>
                          </wpg:grpSpPr>
                          <wps:wsp>
                            <wps:cNvPr id="575237280" name="Rectangle: Rounded Corners 575237280">
                              <a:extLst>
                                <a:ext uri="{FF2B5EF4-FFF2-40B4-BE49-F238E27FC236}">
                                  <a16:creationId xmlns:a16="http://schemas.microsoft.com/office/drawing/2014/main" id="{527A79F1-2CB8-4902-9A24-782B138ED478}"/>
                                </a:ext>
                              </a:extLst>
                            </wps:cNvPr>
                            <wps:cNvSpPr/>
                            <wps:spPr>
                              <a:xfrm>
                                <a:off x="363195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8314605" name="Oval 498314605">
                              <a:extLst>
                                <a:ext uri="{FF2B5EF4-FFF2-40B4-BE49-F238E27FC236}">
                                  <a16:creationId xmlns:a16="http://schemas.microsoft.com/office/drawing/2014/main" id="{71E8C4C3-6F60-41EE-A70F-AF7010A69F74}"/>
                                </a:ext>
                              </a:extLst>
                            </wps:cNvPr>
                            <wps:cNvSpPr/>
                            <wps:spPr>
                              <a:xfrm>
                                <a:off x="3725278"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0672635" name="TextBox 200">
                              <a:extLst>
                                <a:ext uri="{FF2B5EF4-FFF2-40B4-BE49-F238E27FC236}">
                                  <a16:creationId xmlns:a16="http://schemas.microsoft.com/office/drawing/2014/main" id="{F10DD354-DDD1-4612-B7F6-E4F7EA3ED150}"/>
                                </a:ext>
                              </a:extLst>
                            </wps:cNvPr>
                            <wps:cNvSpPr txBox="1"/>
                            <wps:spPr>
                              <a:xfrm flipV="1">
                                <a:off x="3625490" y="1181793"/>
                                <a:ext cx="1124585" cy="1045845"/>
                              </a:xfrm>
                              <a:prstGeom prst="rect">
                                <a:avLst/>
                              </a:prstGeom>
                              <a:noFill/>
                            </wps:spPr>
                            <wps:txbx>
                              <w:txbxContent>
                                <w:p w14:paraId="4DAE581D"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وضع الأهداف والأولويات الاستراتيجية</w:t>
                                  </w:r>
                                </w:p>
                              </w:txbxContent>
                            </wps:txbx>
                            <wps:bodyPr wrap="square" rtlCol="0">
                              <a:noAutofit/>
                            </wps:bodyPr>
                          </wps:wsp>
                        </wpg:grpSp>
                        <wpg:grpSp>
                          <wpg:cNvPr id="164525799" name="Group 164525799">
                            <a:extLst>
                              <a:ext uri="{FF2B5EF4-FFF2-40B4-BE49-F238E27FC236}">
                                <a16:creationId xmlns:a16="http://schemas.microsoft.com/office/drawing/2014/main" id="{CA12C81F-61D1-47DC-93B9-A9E9B6EE1ADB}"/>
                              </a:ext>
                            </a:extLst>
                          </wpg:cNvPr>
                          <wpg:cNvGrpSpPr/>
                          <wpg:grpSpPr>
                            <a:xfrm>
                              <a:off x="4800022" y="0"/>
                              <a:ext cx="1193165" cy="2687663"/>
                              <a:chOff x="4800022" y="0"/>
                              <a:chExt cx="1193165" cy="2687663"/>
                            </a:xfrm>
                          </wpg:grpSpPr>
                          <wps:wsp>
                            <wps:cNvPr id="1688464871" name="Rectangle: Rounded Corners 1688464871">
                              <a:extLst>
                                <a:ext uri="{FF2B5EF4-FFF2-40B4-BE49-F238E27FC236}">
                                  <a16:creationId xmlns:a16="http://schemas.microsoft.com/office/drawing/2014/main" id="{F10E9817-98FB-4FF8-8244-3D97C3968F8A}"/>
                                </a:ext>
                              </a:extLst>
                            </wps:cNvPr>
                            <wps:cNvSpPr/>
                            <wps:spPr>
                              <a:xfrm>
                                <a:off x="4828726"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3350147" name="Oval 1003350147">
                              <a:extLst>
                                <a:ext uri="{FF2B5EF4-FFF2-40B4-BE49-F238E27FC236}">
                                  <a16:creationId xmlns:a16="http://schemas.microsoft.com/office/drawing/2014/main" id="{6317CFE1-33EA-4C83-AEC4-2F6009BDB28A}"/>
                                </a:ext>
                              </a:extLst>
                            </wps:cNvPr>
                            <wps:cNvSpPr/>
                            <wps:spPr>
                              <a:xfrm>
                                <a:off x="4922046"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3346457" name="TextBox 197">
                              <a:extLst>
                                <a:ext uri="{FF2B5EF4-FFF2-40B4-BE49-F238E27FC236}">
                                  <a16:creationId xmlns:a16="http://schemas.microsoft.com/office/drawing/2014/main" id="{A9DE092A-C9F5-4768-B545-F01C822A0842}"/>
                                </a:ext>
                              </a:extLst>
                            </wps:cNvPr>
                            <wps:cNvSpPr txBox="1"/>
                            <wps:spPr>
                              <a:xfrm>
                                <a:off x="4800022" y="1266371"/>
                                <a:ext cx="1193165" cy="727710"/>
                              </a:xfrm>
                              <a:prstGeom prst="rect">
                                <a:avLst/>
                              </a:prstGeom>
                            </wps:spPr>
                            <wps:txbx>
                              <w:txbxContent>
                                <w:p w14:paraId="5B7ECC96"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تقييم الواقع والتشخيص</w:t>
                                  </w:r>
                                </w:p>
                              </w:txbxContent>
                            </wps:txbx>
                            <wps:bodyPr wrap="square" rtlCol="0">
                              <a:noAutofit/>
                            </wps:bodyPr>
                          </wps:wsp>
                        </wpg:grpSp>
                      </wpg:grpSp>
                      <pic:pic xmlns:pic="http://schemas.openxmlformats.org/drawingml/2006/picture">
                        <pic:nvPicPr>
                          <pic:cNvPr id="1789573052" name="Graphic 79" descr="Books with solid fill">
                            <a:extLst>
                              <a:ext uri="{FF2B5EF4-FFF2-40B4-BE49-F238E27FC236}">
                                <a16:creationId xmlns:a16="http://schemas.microsoft.com/office/drawing/2014/main" id="{DB335C36-B902-EF61-1F85-E7C177D638A2}"/>
                              </a:ext>
                            </a:extLst>
                          </pic:cNvPr>
                          <pic:cNvPicPr>
                            <a:picLocks noChangeAspect="1"/>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2608926" y="169681"/>
                            <a:ext cx="694194" cy="694194"/>
                          </a:xfrm>
                          <a:prstGeom prst="rect">
                            <a:avLst/>
                          </a:prstGeom>
                        </pic:spPr>
                      </pic:pic>
                      <pic:pic xmlns:pic="http://schemas.openxmlformats.org/drawingml/2006/picture">
                        <pic:nvPicPr>
                          <pic:cNvPr id="723322049"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191">
                            <a:extLst>
                              <a:ext uri="{28A0092B-C50C-407E-A947-70E740481C1C}">
                                <a14:useLocalDpi xmlns:a14="http://schemas.microsoft.com/office/drawing/2010/main" val="0"/>
                              </a:ext>
                              <a:ext uri="{96DAC541-7B7A-43D3-8B79-37D633B846F1}">
                                <asvg:svgBlip xmlns:asvg="http://schemas.microsoft.com/office/drawing/2016/SVG/main" r:embed="rId192"/>
                              </a:ext>
                            </a:extLst>
                          </a:blip>
                          <a:stretch>
                            <a:fillRect/>
                          </a:stretch>
                        </pic:blipFill>
                        <pic:spPr>
                          <a:xfrm>
                            <a:off x="3873218" y="1861779"/>
                            <a:ext cx="640686" cy="640686"/>
                          </a:xfrm>
                          <a:prstGeom prst="rect">
                            <a:avLst/>
                          </a:prstGeom>
                        </pic:spPr>
                      </pic:pic>
                      <pic:pic xmlns:pic="http://schemas.openxmlformats.org/drawingml/2006/picture">
                        <pic:nvPicPr>
                          <pic:cNvPr id="176788083" name="Graphic 40" descr="Meeting with solid fill">
                            <a:extLst>
                              <a:ext uri="{FF2B5EF4-FFF2-40B4-BE49-F238E27FC236}">
                                <a16:creationId xmlns:a16="http://schemas.microsoft.com/office/drawing/2014/main" id="{67B7F22D-200A-899F-E2CD-F17633642AE1}"/>
                              </a:ext>
                            </a:extLst>
                          </pic:cNvPr>
                          <pic:cNvPicPr>
                            <a:picLocks noChangeAspect="1"/>
                          </pic:cNvPicPr>
                        </pic:nvPicPr>
                        <pic:blipFill>
                          <a:blip r:embed="rId193">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1474840" y="1881404"/>
                            <a:ext cx="601437" cy="601437"/>
                          </a:xfrm>
                          <a:prstGeom prst="rect">
                            <a:avLst/>
                          </a:prstGeom>
                        </pic:spPr>
                      </pic:pic>
                      <pic:pic xmlns:pic="http://schemas.openxmlformats.org/drawingml/2006/picture">
                        <pic:nvPicPr>
                          <pic:cNvPr id="1190010917" name="رسم 15" descr="قائمة اختيار">
                            <a:extLst>
                              <a:ext uri="{FF2B5EF4-FFF2-40B4-BE49-F238E27FC236}">
                                <a16:creationId xmlns:a16="http://schemas.microsoft.com/office/drawing/2014/main" id="{FF15828F-E269-3573-0193-BDC2B20ED4AF}"/>
                              </a:ext>
                            </a:extLst>
                          </pic:cNvPr>
                          <pic:cNvPicPr>
                            <a:picLocks noChangeAspect="1"/>
                          </pic:cNvPicPr>
                        </pic:nvPicPr>
                        <pic:blipFill>
                          <a:blip r:embed="rId195">
                            <a:extLst>
                              <a:ext uri="{28A0092B-C50C-407E-A947-70E740481C1C}">
                                <a14:useLocalDpi xmlns:a14="http://schemas.microsoft.com/office/drawing/2010/main" val="0"/>
                              </a:ext>
                              <a:ext uri="{96DAC541-7B7A-43D3-8B79-37D633B846F1}">
                                <asvg:svgBlip xmlns:asvg="http://schemas.microsoft.com/office/drawing/2016/SVG/main" r:embed="rId196"/>
                              </a:ext>
                            </a:extLst>
                          </a:blip>
                          <a:stretch>
                            <a:fillRect/>
                          </a:stretch>
                        </pic:blipFill>
                        <pic:spPr>
                          <a:xfrm>
                            <a:off x="5045053" y="182593"/>
                            <a:ext cx="668371" cy="668371"/>
                          </a:xfrm>
                          <a:prstGeom prst="rect">
                            <a:avLst/>
                          </a:prstGeom>
                        </pic:spPr>
                      </pic:pic>
                      <pic:pic xmlns:pic="http://schemas.openxmlformats.org/drawingml/2006/picture">
                        <pic:nvPicPr>
                          <pic:cNvPr id="914828768" name="Graphic 80" descr="List with solid fill">
                            <a:extLst>
                              <a:ext uri="{FF2B5EF4-FFF2-40B4-BE49-F238E27FC236}">
                                <a16:creationId xmlns:a16="http://schemas.microsoft.com/office/drawing/2014/main" id="{39C8C933-30FB-4391-9553-6334D1469084}"/>
                              </a:ext>
                            </a:extLst>
                          </pic:cNvPr>
                          <pic:cNvPicPr>
                            <a:picLocks noChangeAspect="1"/>
                          </pic:cNvPicPr>
                        </pic:nvPicPr>
                        <pic:blipFill>
                          <a:blip r:embed="rId142" cstate="print">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210695" y="181560"/>
                            <a:ext cx="670437" cy="670437"/>
                          </a:xfrm>
                          <a:prstGeom prst="rect">
                            <a:avLst/>
                          </a:prstGeom>
                        </pic:spPr>
                      </pic:pic>
                    </wpg:wgp>
                  </a:graphicData>
                </a:graphic>
              </wp:inline>
            </w:drawing>
          </mc:Choice>
          <mc:Fallback>
            <w:pict>
              <v:group w14:anchorId="620B4E7C" id="Group 33" o:spid="_x0000_s2210" style="width:449.6pt;height:201.6pt;mso-position-horizontal-relative:char;mso-position-vertical-relative:line" coordsize="59931,268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">
                <v:group id="Group 925429166" o:spid="_x0000_s2211" style="position:absolute;width:59931;height:26876" coordsize="59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">
                  <v:group id="Group 430432839" o:spid="_x0000_s2212" style="position:absolute;width:11166;height:26876" coordsize="11166,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">
                    <v:roundrect id="Rectangle: Rounded Corners 502152093" o:spid="_x0000_s2213"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" fillcolor="white [3212]" strokecolor="#7f7f7f [1612]" strokeweight="1pt">
                      <v:stroke joinstyle="miter"/>
                    </v:roundrect>
                    <v:oval id="Oval 1169030231" o:spid="_x0000_s2214"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" fillcolor="#168489" strokecolor="#7f7f7f [1612]" strokeweight="1pt">
                      <v:stroke joinstyle="miter"/>
                    </v:oval>
                    <v:shape id="TextBox 209" o:spid="_x0000_s2215" type="#_x0000_t202" style="position:absolute;left:219;top:11973;width:1094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" filled="f" stroked="f">
                      <v:textbox>
                        <w:txbxContent>
                          <w:p w14:paraId="368E1891"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القياس والتقويم المستمر</w:t>
                            </w:r>
                          </w:p>
                        </w:txbxContent>
                      </v:textbox>
                    </v:shape>
                  </v:group>
                  <v:group id="Group 327704575" o:spid="_x0000_s2216" style="position:absolute;left:12133;width:11310;height:26876;flip:y" coordorigin="12133" coordsize="11310,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">
                    <v:roundrect id="Rectangle: Rounded Corners 377715077" o:spid="_x0000_s2217" style="position:absolute;left:12133;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" fillcolor="white [3212]" strokecolor="#7f7f7f [1612]" strokeweight="1pt">
                      <v:stroke joinstyle="miter"/>
                    </v:roundrect>
                    <v:oval id="Oval 871411429" o:spid="_x0000_s2218" style="position:absolute;left:13066;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" fillcolor="#168489" strokecolor="#7f7f7f [1612]" strokeweight="1pt">
                      <v:stroke joinstyle="miter"/>
                    </v:oval>
                    <v:shape id="TextBox 206" o:spid="_x0000_s2219" type="#_x0000_t202" style="position:absolute;left:12179;top:9809;width:11264;height:1191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" filled="f" stroked="f">
                      <v:textbox>
                        <w:txbxContent>
                          <w:p w14:paraId="3F0AE8F4"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إشراك أصحاب المصلحة</w:t>
                            </w:r>
                          </w:p>
                        </w:txbxContent>
                      </v:textbox>
                    </v:shape>
                  </v:group>
                  <v:group id="Group 227347900" o:spid="_x0000_s2220" style="position:absolute;left:24186;width:11115;height:26876" coordorigin="24186"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">
                    <v:roundrect id="Rectangle: Rounded Corners 1709833914" o:spid="_x0000_s2221" style="position:absolute;left:24186;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" fillcolor="white [3212]" strokecolor="#7f7f7f [1612]" strokeweight="1pt">
                      <v:stroke joinstyle="miter"/>
                    </v:roundrect>
                    <v:oval id="Oval 1831677958" o:spid="_x0000_s2222" style="position:absolute;left:25119;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" fillcolor="#168489" strokecolor="#7f7f7f [1612]" strokeweight="1pt">
                      <v:stroke joinstyle="miter"/>
                    </v:oval>
                    <v:shape id="TextBox 203" o:spid="_x0000_s2223" type="#_x0000_t202" style="position:absolute;left:24578;top:13099;width:10325;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" filled="f" stroked="f">
                      <v:textbox>
                        <w:txbxContent>
                          <w:p w14:paraId="738D8E0C"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تصميم البرامج والمبادرات</w:t>
                            </w:r>
                          </w:p>
                        </w:txbxContent>
                      </v:textbox>
                    </v:shape>
                  </v:group>
                  <v:group id="Group 1227532144" o:spid="_x0000_s2224" style="position:absolute;left:36254;width:11246;height:26876;flip:y" coordorigin="36254"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">
                    <v:roundrect id="Rectangle: Rounded Corners 575237280" o:spid="_x0000_s2225" style="position:absolute;left:36319;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" fillcolor="white [3212]" strokecolor="#7f7f7f [1612]" strokeweight="1pt">
                      <v:stroke joinstyle="miter"/>
                    </v:roundrect>
                    <v:oval id="Oval 498314605" o:spid="_x0000_s2226" style="position:absolute;left:37252;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" fillcolor="#168489" strokecolor="#7f7f7f [1612]" strokeweight="1pt">
                      <v:stroke joinstyle="miter"/>
                    </v:oval>
                    <v:shape id="TextBox 200" o:spid="_x0000_s2227" type="#_x0000_t202" style="position:absolute;left:36254;top:11817;width:11246;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" filled="f" stroked="f">
                      <v:textbox>
                        <w:txbxContent>
                          <w:p w14:paraId="4DAE581D"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وضع الأهداف والأولويات الاستراتيجية</w:t>
                            </w:r>
                          </w:p>
                        </w:txbxContent>
                      </v:textbox>
                    </v:shape>
                  </v:group>
                  <v:group id="Group 164525799" o:spid="_x0000_s2228" style="position:absolute;left:48000;width:11931;height:26876" coordorigin="48000"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">
                    <v:roundrect id="Rectangle: Rounded Corners 1688464871" o:spid="_x0000_s2229" style="position:absolute;left:48287;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" fillcolor="white [3212]" strokecolor="#7f7f7f [1612]" strokeweight="1pt">
                      <v:stroke joinstyle="miter"/>
                    </v:roundrect>
                    <v:oval id="Oval 1003350147" o:spid="_x0000_s2230" style="position:absolute;left:49220;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" fillcolor="#168489" strokecolor="#7f7f7f [1612]" strokeweight="1pt">
                      <v:stroke joinstyle="miter"/>
                    </v:oval>
                    <v:shape id="TextBox 197" o:spid="_x0000_s2231" type="#_x0000_t202" style="position:absolute;left:48000;top:12663;width:1193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" filled="f" stroked="f">
                      <v:textbox>
                        <w:txbxContent>
                          <w:p w14:paraId="5B7ECC96" w14:textId="77777777" w:rsidR="0036096D" w:rsidRDefault="0036096D" w:rsidP="0036096D">
                            <w:pPr>
                              <w:jc w:val="center"/>
                              <w:rPr>
                                <w:rFonts w:hAnsi="Adobe Arabic" w:cs="Adobe Arabic"/>
                                <w:b/>
                                <w:bCs/>
                                <w:kern w:val="24"/>
                                <w:sz w:val="40"/>
                                <w:szCs w:val="40"/>
                                <w:lang w:bidi="ar-EG"/>
                              </w:rPr>
                            </w:pPr>
                            <w:r>
                              <w:rPr>
                                <w:rFonts w:hAnsi="Adobe Arabic" w:cs="Adobe Arabic"/>
                                <w:b/>
                                <w:bCs/>
                                <w:kern w:val="24"/>
                                <w:sz w:val="40"/>
                                <w:szCs w:val="40"/>
                                <w:rtl/>
                                <w:lang w:bidi="ar-EG"/>
                              </w:rPr>
                              <w:t>تقييم الواقع والتشخيص</w:t>
                            </w:r>
                          </w:p>
                        </w:txbxContent>
                      </v:textbox>
                    </v:shape>
                  </v:group>
                </v:group>
                <v:shape id="Graphic 79" o:spid="_x0000_s2232" type="#_x0000_t75" alt="Books with solid fill" style="position:absolute;left:26089;top:1696;width:6942;height:6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">
                  <v:imagedata r:id="rId157" o:title="Books with solid fill"/>
                </v:shape>
                <v:shape id="Graphic 4" o:spid="_x0000_s2233" type="#_x0000_t75" alt="Bullseye with solid fill" style="position:absolute;left:38732;top:18617;width:6407;height:6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">
                  <v:imagedata r:id="rId197" o:title="Bullseye with solid fill"/>
                </v:shape>
                <v:shape id="Graphic 40" o:spid="_x0000_s2234" type="#_x0000_t75" alt="Meeting with solid fill" style="position:absolute;left:14748;top:18814;width:6014;height: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">
                  <v:imagedata r:id="rId198" o:title="Meeting with solid fill"/>
                </v:shape>
                <v:shape id="رسم 15" o:spid="_x0000_s2235" type="#_x0000_t75" alt="قائمة اختيار" style="position:absolute;left:50450;top:1825;width:6684;height:6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">
                  <v:imagedata r:id="rId199" o:title="قائمة اختيار"/>
                </v:shape>
                <v:shape id="Graphic 80" o:spid="_x0000_s2236" type="#_x0000_t75" alt="List with solid fill" style="position:absolute;left:2106;top:1815;width:6705;height:6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">
                  <v:imagedata r:id="rId154" o:title="List with solid fill"/>
                </v:shape>
                <w10:anchorlock/>
              </v:group>
            </w:pict>
          </mc:Fallback>
        </mc:AlternateContent>
      </w:r>
    </w:p>
    <w:p w14:paraId="32843186" w14:textId="42B79543" w:rsidR="00684194" w:rsidRPr="004B3470" w:rsidRDefault="00684194" w:rsidP="00684194">
      <w:r w:rsidRPr="002A078C">
        <w:rPr>
          <w:rFonts w:ascii="Sakkal Majalla" w:hAnsi="Sakkal Majalla"/>
          <w:noProof/>
          <w:sz w:val="34"/>
          <w:lang w:bidi="ar-EG"/>
        </w:rPr>
        <mc:AlternateContent>
          <mc:Choice Requires="wpg">
            <w:drawing>
              <wp:inline distT="0" distB="0" distL="0" distR="0" wp14:anchorId="17E60F99" wp14:editId="78DDD60C">
                <wp:extent cx="5731510" cy="891540"/>
                <wp:effectExtent l="0" t="0" r="2540" b="22860"/>
                <wp:docPr id="19514864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289756" name="مجموعة 47"/>
                        <wpg:cNvGrpSpPr/>
                        <wpg:grpSpPr>
                          <a:xfrm>
                            <a:off x="0" y="0"/>
                            <a:ext cx="5731510" cy="895351"/>
                            <a:chOff x="0" y="0"/>
                            <a:chExt cx="5878196" cy="918845"/>
                          </a:xfrm>
                        </wpg:grpSpPr>
                        <wpg:grpSp>
                          <wpg:cNvPr id="2145114375" name="مجموعة 48"/>
                          <wpg:cNvGrpSpPr/>
                          <wpg:grpSpPr>
                            <a:xfrm>
                              <a:off x="0" y="0"/>
                              <a:ext cx="5878196" cy="918845"/>
                              <a:chOff x="0" y="0"/>
                              <a:chExt cx="6240348" cy="919070"/>
                            </a:xfrm>
                          </wpg:grpSpPr>
                          <wpg:grpSp>
                            <wpg:cNvPr id="263501133" name="مجموعة 49"/>
                            <wpg:cNvGrpSpPr/>
                            <wpg:grpSpPr>
                              <a:xfrm>
                                <a:off x="0" y="169208"/>
                                <a:ext cx="5433072" cy="580613"/>
                                <a:chOff x="0" y="169208"/>
                                <a:chExt cx="5433072" cy="580613"/>
                              </a:xfrm>
                            </wpg:grpSpPr>
                            <wps:wsp>
                              <wps:cNvPr id="1368777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0026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91928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737822" name="مربع نص 41"/>
                          <wps:cNvSpPr txBox="1"/>
                          <wps:spPr>
                            <a:xfrm>
                              <a:off x="204466" y="257055"/>
                              <a:ext cx="4615801" cy="387740"/>
                            </a:xfrm>
                            <a:prstGeom prst="rect">
                              <a:avLst/>
                            </a:prstGeom>
                            <a:noFill/>
                          </wps:spPr>
                          <wps:txbx>
                            <w:txbxContent>
                              <w:p w14:paraId="146CB095" w14:textId="066BE2E9"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تقييم الواقع والتشخيص:</w:t>
                                </w:r>
                              </w:p>
                            </w:txbxContent>
                          </wps:txbx>
                          <wps:bodyPr wrap="square" rtlCol="1">
                            <a:spAutoFit/>
                          </wps:bodyPr>
                        </wps:wsp>
                      </wpg:grpSp>
                      <pic:pic xmlns:pic="http://schemas.openxmlformats.org/drawingml/2006/picture">
                        <pic:nvPicPr>
                          <pic:cNvPr id="71773591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E60F99" id="_x0000_s22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QNEpyJ4HAAD2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2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">
                  <v:group id="مجموعة 48" o:spid="_x0000_s22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">
                    <v:group id="مجموعة 49" o:spid="_x0000_s22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">
                      <v:shape id="شكل حر 50" o:spid="_x0000_s22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" fillcolor="#a5a5a5 [2092]" stroked="f" strokeweight="1pt">
                        <v:stroke joinstyle="miter"/>
                      </v:roundrect>
                    </v:group>
                    <v:oval id="شكل بيضاوي 52" o:spid="_x0000_s22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" filled="f" strokecolor="#168489" strokeweight="1pt">
                      <v:stroke joinstyle="miter"/>
                    </v:oval>
                  </v:group>
                  <v:shape id="مربع نص 41" o:spid="_x0000_s22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" filled="f" stroked="f">
                    <v:textbox style="mso-fit-shape-to-text:t">
                      <w:txbxContent>
                        <w:p w14:paraId="146CB095" w14:textId="066BE2E9"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تقييم الواقع والتشخيص:</w:t>
                          </w:r>
                        </w:p>
                      </w:txbxContent>
                    </v:textbox>
                  </v:shape>
                </v:group>
                <v:shape id="صورة 54" o:spid="_x0000_s22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">
                  <v:imagedata r:id="rId79" o:title=""/>
                </v:shape>
                <w10:anchorlock/>
              </v:group>
            </w:pict>
          </mc:Fallback>
        </mc:AlternateContent>
      </w:r>
    </w:p>
    <w:p w14:paraId="04BBB765" w14:textId="75CD0B3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تحليل البصمة البيئية والاجتماعية للمؤسسة وتحديد المجالات الأكثر أهمية.</w:t>
      </w:r>
    </w:p>
    <w:p w14:paraId="3077603B" w14:textId="1296774B"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تقييم السياسات والممارسات الحالية المتعلقة بالمسؤولية الاجتماعية والبيئية.</w:t>
      </w:r>
    </w:p>
    <w:p w14:paraId="6EB3764C" w14:textId="76E6907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التعر</w:t>
      </w:r>
      <w:r w:rsidRPr="00410FD5">
        <w:rPr>
          <w:rFonts w:ascii="Sakkal Majalla" w:hAnsi="Sakkal Majalla" w:cs="Sakkal Majalla" w:hint="cs"/>
          <w:sz w:val="34"/>
          <w:szCs w:val="34"/>
          <w:rtl/>
        </w:rPr>
        <w:t>ّ</w:t>
      </w:r>
      <w:r w:rsidRPr="00410FD5">
        <w:rPr>
          <w:rFonts w:ascii="Sakkal Majalla" w:hAnsi="Sakkal Majalla" w:cs="Sakkal Majalla"/>
          <w:sz w:val="34"/>
          <w:szCs w:val="34"/>
          <w:rtl/>
        </w:rPr>
        <w:t>ف على توقعات واحتياجات أصحاب المصلحة الرئيسيين.</w:t>
      </w:r>
    </w:p>
    <w:p w14:paraId="75CE2AA8" w14:textId="3DBC5010"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7C585C3C" wp14:editId="07AB1ECE">
                <wp:extent cx="5731510" cy="891540"/>
                <wp:effectExtent l="0" t="0" r="2540" b="22860"/>
                <wp:docPr id="5165226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980329" name="مجموعة 47"/>
                        <wpg:cNvGrpSpPr/>
                        <wpg:grpSpPr>
                          <a:xfrm>
                            <a:off x="0" y="0"/>
                            <a:ext cx="5731510" cy="895351"/>
                            <a:chOff x="0" y="0"/>
                            <a:chExt cx="5878196" cy="918845"/>
                          </a:xfrm>
                        </wpg:grpSpPr>
                        <wpg:grpSp>
                          <wpg:cNvPr id="113816482" name="مجموعة 48"/>
                          <wpg:cNvGrpSpPr/>
                          <wpg:grpSpPr>
                            <a:xfrm>
                              <a:off x="0" y="0"/>
                              <a:ext cx="5878196" cy="918845"/>
                              <a:chOff x="0" y="0"/>
                              <a:chExt cx="6240348" cy="919070"/>
                            </a:xfrm>
                          </wpg:grpSpPr>
                          <wpg:grpSp>
                            <wpg:cNvPr id="868773427" name="مجموعة 49"/>
                            <wpg:cNvGrpSpPr/>
                            <wpg:grpSpPr>
                              <a:xfrm>
                                <a:off x="0" y="169208"/>
                                <a:ext cx="5433072" cy="580613"/>
                                <a:chOff x="0" y="169208"/>
                                <a:chExt cx="5433072" cy="580613"/>
                              </a:xfrm>
                            </wpg:grpSpPr>
                            <wps:wsp>
                              <wps:cNvPr id="11441308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731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043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1950909" name="مربع نص 41"/>
                          <wps:cNvSpPr txBox="1"/>
                          <wps:spPr>
                            <a:xfrm>
                              <a:off x="204466" y="257055"/>
                              <a:ext cx="4615801" cy="387740"/>
                            </a:xfrm>
                            <a:prstGeom prst="rect">
                              <a:avLst/>
                            </a:prstGeom>
                            <a:noFill/>
                          </wps:spPr>
                          <wps:txbx>
                            <w:txbxContent>
                              <w:p w14:paraId="71697F78" w14:textId="452CDD15"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وضع الأهداف والأولويات الاستراتيجية:</w:t>
                                </w:r>
                              </w:p>
                            </w:txbxContent>
                          </wps:txbx>
                          <wps:bodyPr wrap="square" rtlCol="1">
                            <a:spAutoFit/>
                          </wps:bodyPr>
                        </wps:wsp>
                      </wpg:grpSp>
                      <pic:pic xmlns:pic="http://schemas.openxmlformats.org/drawingml/2006/picture">
                        <pic:nvPicPr>
                          <pic:cNvPr id="100539919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85C3C" id="_x0000_s22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Q52J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">
                  <v:group id="مجموعة 48" o:spid="_x0000_s22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">
                    <v:group id="مجموعة 49" o:spid="_x0000_s22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">
                      <v:shape id="شكل حر 50" o:spid="_x0000_s22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" fillcolor="#a5a5a5 [2092]" stroked="f" strokeweight="1pt">
                        <v:stroke joinstyle="miter"/>
                      </v:roundrect>
                    </v:group>
                    <v:oval id="شكل بيضاوي 52" o:spid="_x0000_s22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" filled="f" strokecolor="#168489" strokeweight="1pt">
                      <v:stroke joinstyle="miter"/>
                    </v:oval>
                  </v:group>
                  <v:shape id="مربع نص 41" o:spid="_x0000_s225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" filled="f" stroked="f">
                    <v:textbox style="mso-fit-shape-to-text:t">
                      <w:txbxContent>
                        <w:p w14:paraId="71697F78" w14:textId="452CDD15" w:rsidR="00684194" w:rsidRDefault="003B7188" w:rsidP="00684194">
                          <w:pPr>
                            <w:rPr>
                              <w:rFonts w:eastAsia="Calibri" w:hAnsi="Adobe Arabic" w:cs="Adobe Arabic"/>
                              <w:b/>
                              <w:bCs/>
                              <w:color w:val="FFFFFF"/>
                              <w:kern w:val="24"/>
                              <w:sz w:val="36"/>
                              <w:szCs w:val="36"/>
                              <w:lang w:bidi="ar-EG"/>
                            </w:rPr>
                          </w:pPr>
                          <w:r w:rsidRPr="003B7188">
                            <w:rPr>
                              <w:rFonts w:eastAsia="Calibri" w:hAnsi="Adobe Arabic" w:cs="Adobe Arabic"/>
                              <w:b/>
                              <w:bCs/>
                              <w:color w:val="FFFFFF"/>
                              <w:kern w:val="24"/>
                              <w:sz w:val="36"/>
                              <w:szCs w:val="36"/>
                              <w:rtl/>
                              <w:lang w:bidi="ar-EG"/>
                            </w:rPr>
                            <w:t>وضع الأهداف والأولويات الاستراتيجية:</w:t>
                          </w:r>
                        </w:p>
                      </w:txbxContent>
                    </v:textbox>
                  </v:shape>
                </v:group>
                <v:shape id="صورة 54" o:spid="_x0000_s22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">
                  <v:imagedata r:id="rId79" o:title=""/>
                </v:shape>
                <w10:anchorlock/>
              </v:group>
            </w:pict>
          </mc:Fallback>
        </mc:AlternateContent>
      </w:r>
    </w:p>
    <w:p w14:paraId="2A94B8CA" w14:textId="14B4A406"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تحديد الأهداف والمبادرات ذات الأولوية في المجالات البيئية والاجتماعية.</w:t>
      </w:r>
    </w:p>
    <w:p w14:paraId="2681E9AA" w14:textId="729ACAD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ربط هذه الأهداف بالأهداف الاستراتيجية العامة للمؤسسة.</w:t>
      </w:r>
    </w:p>
    <w:p w14:paraId="60EDDA49" w14:textId="10DDF631"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التنسيق بين أهداف المسؤولية الاجتماعية والبيئية وأهداف الاستدامة.</w:t>
      </w:r>
    </w:p>
    <w:p w14:paraId="1FDC1B92" w14:textId="3E353A67" w:rsidR="0002554C" w:rsidRPr="004B3470" w:rsidRDefault="00684194" w:rsidP="00684194">
      <w:r w:rsidRPr="002A078C">
        <w:rPr>
          <w:rFonts w:ascii="Sakkal Majalla" w:hAnsi="Sakkal Majalla"/>
          <w:noProof/>
          <w:sz w:val="34"/>
          <w:lang w:bidi="ar-EG"/>
        </w:rPr>
        <w:lastRenderedPageBreak/>
        <mc:AlternateContent>
          <mc:Choice Requires="wpg">
            <w:drawing>
              <wp:inline distT="0" distB="0" distL="0" distR="0" wp14:anchorId="1B0E44B5" wp14:editId="2309E11A">
                <wp:extent cx="5731510" cy="891540"/>
                <wp:effectExtent l="0" t="0" r="2540" b="22860"/>
                <wp:docPr id="19774907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96930198" name="مجموعة 47"/>
                        <wpg:cNvGrpSpPr/>
                        <wpg:grpSpPr>
                          <a:xfrm>
                            <a:off x="0" y="0"/>
                            <a:ext cx="5731510" cy="895351"/>
                            <a:chOff x="0" y="0"/>
                            <a:chExt cx="5878196" cy="918845"/>
                          </a:xfrm>
                        </wpg:grpSpPr>
                        <wpg:grpSp>
                          <wpg:cNvPr id="2134747980" name="مجموعة 48"/>
                          <wpg:cNvGrpSpPr/>
                          <wpg:grpSpPr>
                            <a:xfrm>
                              <a:off x="0" y="0"/>
                              <a:ext cx="5878196" cy="918845"/>
                              <a:chOff x="0" y="0"/>
                              <a:chExt cx="6240348" cy="919070"/>
                            </a:xfrm>
                          </wpg:grpSpPr>
                          <wpg:grpSp>
                            <wpg:cNvPr id="1495221112" name="مجموعة 49"/>
                            <wpg:cNvGrpSpPr/>
                            <wpg:grpSpPr>
                              <a:xfrm>
                                <a:off x="0" y="169208"/>
                                <a:ext cx="5433072" cy="580613"/>
                                <a:chOff x="0" y="169208"/>
                                <a:chExt cx="5433072" cy="580613"/>
                              </a:xfrm>
                            </wpg:grpSpPr>
                            <wps:wsp>
                              <wps:cNvPr id="1406806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0811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9979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1342164" name="مربع نص 41"/>
                          <wps:cNvSpPr txBox="1"/>
                          <wps:spPr>
                            <a:xfrm>
                              <a:off x="204466" y="257055"/>
                              <a:ext cx="4615801" cy="387740"/>
                            </a:xfrm>
                            <a:prstGeom prst="rect">
                              <a:avLst/>
                            </a:prstGeom>
                            <a:noFill/>
                          </wps:spPr>
                          <wps:txbx>
                            <w:txbxContent>
                              <w:p w14:paraId="4AC985BA" w14:textId="6ACAF6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تصميم البرامج والمبادرات:</w:t>
                                </w:r>
                              </w:p>
                            </w:txbxContent>
                          </wps:txbx>
                          <wps:bodyPr wrap="square" rtlCol="1">
                            <a:spAutoFit/>
                          </wps:bodyPr>
                        </wps:wsp>
                      </wpg:grpSp>
                      <pic:pic xmlns:pic="http://schemas.openxmlformats.org/drawingml/2006/picture">
                        <pic:nvPicPr>
                          <pic:cNvPr id="7806491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0E44B5" id="_x0000_s22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kdenIoAcAAPo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2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">
                  <v:group id="مجموعة 48" o:spid="_x0000_s22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">
                    <v:group id="مجموعة 49" o:spid="_x0000_s22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">
                      <v:shape id="شكل حر 50" o:spid="_x0000_s22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" fillcolor="#a5a5a5 [2092]" stroked="f" strokeweight="1pt">
                        <v:stroke joinstyle="miter"/>
                      </v:roundrect>
                    </v:group>
                    <v:oval id="شكل بيضاوي 52" o:spid="_x0000_s22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" filled="f" strokecolor="#168489" strokeweight="1pt">
                      <v:stroke joinstyle="miter"/>
                    </v:oval>
                  </v:group>
                  <v:shape id="مربع نص 41" o:spid="_x0000_s226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" filled="f" stroked="f">
                    <v:textbox style="mso-fit-shape-to-text:t">
                      <w:txbxContent>
                        <w:p w14:paraId="4AC985BA" w14:textId="6ACAF6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تصميم البرامج والمبادرات:</w:t>
                          </w:r>
                        </w:p>
                      </w:txbxContent>
                    </v:textbox>
                  </v:shape>
                </v:group>
                <v:shape id="صورة 54" o:spid="_x0000_s22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">
                  <v:imagedata r:id="rId79" o:title=""/>
                </v:shape>
                <w10:anchorlock/>
              </v:group>
            </w:pict>
          </mc:Fallback>
        </mc:AlternateContent>
      </w:r>
    </w:p>
    <w:p w14:paraId="410F74A2" w14:textId="110E042B"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تطوير خطط عمل تفصيلية لتنفيذ المبادرات المختارة.</w:t>
      </w:r>
    </w:p>
    <w:p w14:paraId="08FA50E8" w14:textId="01BA42C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تخصيص الموارد البشرية والمالية اللازمة لتنفيذ هذه البرامج.</w:t>
      </w:r>
    </w:p>
    <w:p w14:paraId="05FE96E5" w14:textId="6E0BF5C0"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إنشاء هياكل ونظم إدارية داعمة لتنفيذ المسؤولية الاجتماعية والبيئية.</w:t>
      </w:r>
    </w:p>
    <w:p w14:paraId="12EF9507" w14:textId="3CF3B94A"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D182CEA" wp14:editId="0F86666C">
                <wp:extent cx="5731510" cy="891540"/>
                <wp:effectExtent l="0" t="0" r="2540" b="22860"/>
                <wp:docPr id="12656473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68548186" name="مجموعة 47"/>
                        <wpg:cNvGrpSpPr/>
                        <wpg:grpSpPr>
                          <a:xfrm>
                            <a:off x="0" y="0"/>
                            <a:ext cx="5731510" cy="895351"/>
                            <a:chOff x="0" y="0"/>
                            <a:chExt cx="5878196" cy="918845"/>
                          </a:xfrm>
                        </wpg:grpSpPr>
                        <wpg:grpSp>
                          <wpg:cNvPr id="1496698923" name="مجموعة 48"/>
                          <wpg:cNvGrpSpPr/>
                          <wpg:grpSpPr>
                            <a:xfrm>
                              <a:off x="0" y="0"/>
                              <a:ext cx="5878196" cy="918845"/>
                              <a:chOff x="0" y="0"/>
                              <a:chExt cx="6240348" cy="919070"/>
                            </a:xfrm>
                          </wpg:grpSpPr>
                          <wpg:grpSp>
                            <wpg:cNvPr id="636194694" name="مجموعة 49"/>
                            <wpg:cNvGrpSpPr/>
                            <wpg:grpSpPr>
                              <a:xfrm>
                                <a:off x="0" y="169208"/>
                                <a:ext cx="5433072" cy="580613"/>
                                <a:chOff x="0" y="169208"/>
                                <a:chExt cx="5433072" cy="580613"/>
                              </a:xfrm>
                            </wpg:grpSpPr>
                            <wps:wsp>
                              <wps:cNvPr id="880666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97434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52921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0963271" name="مربع نص 41"/>
                          <wps:cNvSpPr txBox="1"/>
                          <wps:spPr>
                            <a:xfrm>
                              <a:off x="204466" y="257055"/>
                              <a:ext cx="4615801" cy="387740"/>
                            </a:xfrm>
                            <a:prstGeom prst="rect">
                              <a:avLst/>
                            </a:prstGeom>
                            <a:noFill/>
                          </wps:spPr>
                          <wps:txbx>
                            <w:txbxContent>
                              <w:p w14:paraId="4D0D6907" w14:textId="4A92B396"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إشراك أصحاب المصلحة:</w:t>
                                </w:r>
                              </w:p>
                            </w:txbxContent>
                          </wps:txbx>
                          <wps:bodyPr wrap="square" rtlCol="1">
                            <a:spAutoFit/>
                          </wps:bodyPr>
                        </wps:wsp>
                      </wpg:grpSp>
                      <pic:pic xmlns:pic="http://schemas.openxmlformats.org/drawingml/2006/picture">
                        <pic:nvPicPr>
                          <pic:cNvPr id="72637075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182CEA" id="_x0000_s22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rHTmQcAAPgcAAAOAAAAZHJzL2Uyb0RvYy54bWzsWVuP20QUfkfiP1h5&#10;RKLx/RJ1i7YtrZBKqWgR8Og4k8TC9hh7ssn2lRZV/SMFBELlKv5J8m/45ozHdrLZJl2gElIfdjNj&#10;z7nOOWe+M7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casdO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2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">
                  <v:group id="مجموعة 48" o:spid="_x0000_s22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">
                    <v:group id="مجموعة 49" o:spid="_x0000_s22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">
                      <v:shape id="شكل حر 50" o:spid="_x0000_s22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" fillcolor="#a5a5a5 [2092]" stroked="f" strokeweight="1pt">
                        <v:stroke joinstyle="miter"/>
                      </v:roundrect>
                    </v:group>
                    <v:oval id="شكل بيضاوي 52" o:spid="_x0000_s22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" filled="f" strokecolor="#168489" strokeweight="1pt">
                      <v:stroke joinstyle="miter"/>
                    </v:oval>
                  </v:group>
                  <v:shape id="مربع نص 41" o:spid="_x0000_s22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" filled="f" stroked="f">
                    <v:textbox style="mso-fit-shape-to-text:t">
                      <w:txbxContent>
                        <w:p w14:paraId="4D0D6907" w14:textId="4A92B396"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إشراك أصحاب المصلحة:</w:t>
                          </w:r>
                        </w:p>
                      </w:txbxContent>
                    </v:textbox>
                  </v:shape>
                </v:group>
                <v:shape id="صورة 54" o:spid="_x0000_s22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">
                  <v:imagedata r:id="rId79" o:title=""/>
                </v:shape>
                <w10:anchorlock/>
              </v:group>
            </w:pict>
          </mc:Fallback>
        </mc:AlternateContent>
      </w:r>
    </w:p>
    <w:p w14:paraId="6552BB59" w14:textId="3392885F"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إشراك الموظفين وتمكينهم من المساهمة في المبادرات المختلفة.</w:t>
      </w:r>
    </w:p>
    <w:p w14:paraId="31EA229E" w14:textId="1AD894D5"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التواصل والتعاون مع الشركاء والموردين لتحقيق الأهداف المشتركة.</w:t>
      </w:r>
    </w:p>
    <w:p w14:paraId="7E3EE6B4" w14:textId="7EDF6076"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إقامة علاقات متبادلة المنفعة مع المجتمعات المحلية والجهات الحكومية.</w:t>
      </w:r>
    </w:p>
    <w:p w14:paraId="4E258964" w14:textId="0767596A"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22DDDB2D" wp14:editId="4B8773F3">
                <wp:extent cx="5731510" cy="891540"/>
                <wp:effectExtent l="0" t="0" r="2540" b="22860"/>
                <wp:docPr id="1028749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484178" name="مجموعة 47"/>
                        <wpg:cNvGrpSpPr/>
                        <wpg:grpSpPr>
                          <a:xfrm>
                            <a:off x="0" y="0"/>
                            <a:ext cx="5731510" cy="895351"/>
                            <a:chOff x="0" y="0"/>
                            <a:chExt cx="5878196" cy="918845"/>
                          </a:xfrm>
                        </wpg:grpSpPr>
                        <wpg:grpSp>
                          <wpg:cNvPr id="1451594323" name="مجموعة 48"/>
                          <wpg:cNvGrpSpPr/>
                          <wpg:grpSpPr>
                            <a:xfrm>
                              <a:off x="0" y="0"/>
                              <a:ext cx="5878196" cy="918845"/>
                              <a:chOff x="0" y="0"/>
                              <a:chExt cx="6240348" cy="919070"/>
                            </a:xfrm>
                          </wpg:grpSpPr>
                          <wpg:grpSp>
                            <wpg:cNvPr id="1676941115" name="مجموعة 49"/>
                            <wpg:cNvGrpSpPr/>
                            <wpg:grpSpPr>
                              <a:xfrm>
                                <a:off x="0" y="169208"/>
                                <a:ext cx="5433072" cy="580613"/>
                                <a:chOff x="0" y="169208"/>
                                <a:chExt cx="5433072" cy="580613"/>
                              </a:xfrm>
                            </wpg:grpSpPr>
                            <wps:wsp>
                              <wps:cNvPr id="14303388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25949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22363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4381878" name="مربع نص 41"/>
                          <wps:cNvSpPr txBox="1"/>
                          <wps:spPr>
                            <a:xfrm>
                              <a:off x="204466" y="257055"/>
                              <a:ext cx="4615801" cy="387740"/>
                            </a:xfrm>
                            <a:prstGeom prst="rect">
                              <a:avLst/>
                            </a:prstGeom>
                            <a:noFill/>
                          </wps:spPr>
                          <wps:txbx>
                            <w:txbxContent>
                              <w:p w14:paraId="321406E4" w14:textId="15D8E958"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القياس والتقويم المستمر:</w:t>
                                </w:r>
                              </w:p>
                            </w:txbxContent>
                          </wps:txbx>
                          <wps:bodyPr wrap="square" rtlCol="1">
                            <a:spAutoFit/>
                          </wps:bodyPr>
                        </wps:wsp>
                      </wpg:grpSp>
                      <pic:pic xmlns:pic="http://schemas.openxmlformats.org/drawingml/2006/picture">
                        <pic:nvPicPr>
                          <pic:cNvPr id="13972190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DDDB2D" id="_x0000_s22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3aYFC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2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">
                  <v:group id="مجموعة 48" o:spid="_x0000_s22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">
                    <v:group id="مجموعة 49" o:spid="_x0000_s22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">
                      <v:shape id="شكل حر 50" o:spid="_x0000_s22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" fillcolor="#a5a5a5 [2092]" stroked="f" strokeweight="1pt">
                        <v:stroke joinstyle="miter"/>
                      </v:roundrect>
                    </v:group>
                    <v:oval id="شكل بيضاوي 52" o:spid="_x0000_s22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" filled="f" strokecolor="#168489" strokeweight="1pt">
                      <v:stroke joinstyle="miter"/>
                    </v:oval>
                  </v:group>
                  <v:shape id="مربع نص 41" o:spid="_x0000_s22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" filled="f" stroked="f">
                    <v:textbox style="mso-fit-shape-to-text:t">
                      <w:txbxContent>
                        <w:p w14:paraId="321406E4" w14:textId="15D8E958"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القياس والتقويم المستمر:</w:t>
                          </w:r>
                        </w:p>
                      </w:txbxContent>
                    </v:textbox>
                  </v:shape>
                </v:group>
                <v:shape id="صورة 54" o:spid="_x0000_s22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">
                  <v:imagedata r:id="rId79" o:title=""/>
                </v:shape>
                <w10:anchorlock/>
              </v:group>
            </w:pict>
          </mc:Fallback>
        </mc:AlternateContent>
      </w:r>
    </w:p>
    <w:p w14:paraId="5F6C0876" w14:textId="289183E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وضع مؤشرات أداء رئيسية لتقييم تأثير البرامج والمبادرات.</w:t>
      </w:r>
    </w:p>
    <w:p w14:paraId="4E8D9053" w14:textId="744F2B6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رصد التقدم وإجراء التحسينات اللازمة بشكل دوري.</w:t>
      </w:r>
    </w:p>
    <w:p w14:paraId="27E6AADA" w14:textId="1231F8E4"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التواصل بشفافية مع أصحاب المصلحة حول الإنجازات والتحديات.</w:t>
      </w:r>
    </w:p>
    <w:p w14:paraId="573539D9" w14:textId="77777777" w:rsidR="0002554C" w:rsidRPr="004B3470" w:rsidRDefault="0002554C" w:rsidP="00684194">
      <w:r w:rsidRPr="004B3470">
        <w:rPr>
          <w:rtl/>
        </w:rPr>
        <w:t>إن اتباع هذه الخطوات يساعد المؤسسات على تطوير استراتيجيات المسؤولية الاجتماعية والبيئية التي تخلق قيمة مشتركة للمؤسسة والمجتمع.</w:t>
      </w:r>
    </w:p>
    <w:p w14:paraId="2FF90CB4" w14:textId="77777777" w:rsidR="0002554C" w:rsidRDefault="0002554C" w:rsidP="00684194">
      <w:pPr>
        <w:rPr>
          <w:b/>
          <w:bCs/>
          <w:color w:val="168489"/>
          <w:rtl/>
        </w:rPr>
      </w:pPr>
      <w:r w:rsidRPr="00684194">
        <w:rPr>
          <w:rFonts w:hint="cs"/>
          <w:color w:val="168489"/>
          <w:rtl/>
        </w:rPr>
        <w:t>و</w:t>
      </w:r>
      <w:r w:rsidRPr="00684194">
        <w:rPr>
          <w:color w:val="168489"/>
          <w:rtl/>
        </w:rPr>
        <w:t xml:space="preserve">هناك العديد من الأمثلة لمؤسسات نجحت في تطبيق استراتيجيات المسؤولية الاجتماعية والبيئية بنجاح. </w:t>
      </w:r>
      <w:r w:rsidRPr="00684194">
        <w:rPr>
          <w:b/>
          <w:bCs/>
          <w:color w:val="168489"/>
          <w:rtl/>
        </w:rPr>
        <w:t>فيما يلي بعض الأمثلة البارزة:</w:t>
      </w:r>
    </w:p>
    <w:p w14:paraId="459B3046" w14:textId="21F62E8F" w:rsidR="00684194" w:rsidRPr="00684194" w:rsidRDefault="00684194" w:rsidP="00684194">
      <w:r w:rsidRPr="002A078C">
        <w:rPr>
          <w:rFonts w:ascii="Sakkal Majalla" w:hAnsi="Sakkal Majalla"/>
          <w:noProof/>
          <w:sz w:val="34"/>
          <w:lang w:bidi="ar-EG"/>
        </w:rPr>
        <mc:AlternateContent>
          <mc:Choice Requires="wpg">
            <w:drawing>
              <wp:inline distT="0" distB="0" distL="0" distR="0" wp14:anchorId="7C64F4CB" wp14:editId="7E2CBEA2">
                <wp:extent cx="5731510" cy="891540"/>
                <wp:effectExtent l="0" t="0" r="2540" b="22860"/>
                <wp:docPr id="13878481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4653957" name="مجموعة 47"/>
                        <wpg:cNvGrpSpPr/>
                        <wpg:grpSpPr>
                          <a:xfrm>
                            <a:off x="0" y="0"/>
                            <a:ext cx="5731510" cy="895351"/>
                            <a:chOff x="0" y="0"/>
                            <a:chExt cx="5878196" cy="918845"/>
                          </a:xfrm>
                        </wpg:grpSpPr>
                        <wpg:grpSp>
                          <wpg:cNvPr id="1624967537" name="مجموعة 48"/>
                          <wpg:cNvGrpSpPr/>
                          <wpg:grpSpPr>
                            <a:xfrm>
                              <a:off x="0" y="0"/>
                              <a:ext cx="5878196" cy="918845"/>
                              <a:chOff x="0" y="0"/>
                              <a:chExt cx="6240348" cy="919070"/>
                            </a:xfrm>
                          </wpg:grpSpPr>
                          <wpg:grpSp>
                            <wpg:cNvPr id="187521961" name="مجموعة 49"/>
                            <wpg:cNvGrpSpPr/>
                            <wpg:grpSpPr>
                              <a:xfrm>
                                <a:off x="0" y="169208"/>
                                <a:ext cx="5433072" cy="580613"/>
                                <a:chOff x="0" y="169208"/>
                                <a:chExt cx="5433072" cy="580613"/>
                              </a:xfrm>
                            </wpg:grpSpPr>
                            <wps:wsp>
                              <wps:cNvPr id="328011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3946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5546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090792" name="مربع نص 41"/>
                          <wps:cNvSpPr txBox="1"/>
                          <wps:spPr>
                            <a:xfrm>
                              <a:off x="204466" y="257055"/>
                              <a:ext cx="4615801" cy="387740"/>
                            </a:xfrm>
                            <a:prstGeom prst="rect">
                              <a:avLst/>
                            </a:prstGeom>
                            <a:noFill/>
                          </wps:spPr>
                          <wps:txbx>
                            <w:txbxContent>
                              <w:p w14:paraId="475516E1" w14:textId="42D079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40620668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64F4CB" id="_x0000_s22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dFgip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2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">
                  <v:group id="مجموعة 48" o:spid="_x0000_s22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">
                    <v:group id="مجموعة 49" o:spid="_x0000_s22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">
                      <v:shape id="شكل حر 50" o:spid="_x0000_s22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" fillcolor="#a5a5a5 [2092]" stroked="f" strokeweight="1pt">
                        <v:stroke joinstyle="miter"/>
                      </v:roundrect>
                    </v:group>
                    <v:oval id="شكل بيضاوي 52" o:spid="_x0000_s22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" filled="f" strokecolor="#168489" strokeweight="1pt">
                      <v:stroke joinstyle="miter"/>
                    </v:oval>
                  </v:group>
                  <v:shape id="مربع نص 41" o:spid="_x0000_s228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" filled="f" stroked="f">
                    <v:textbox style="mso-fit-shape-to-text:t">
                      <w:txbxContent>
                        <w:p w14:paraId="475516E1" w14:textId="42D079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ديزني:</w:t>
                          </w:r>
                        </w:p>
                      </w:txbxContent>
                    </v:textbox>
                  </v:shape>
                </v:group>
                <v:shape id="صورة 54" o:spid="_x0000_s22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">
                  <v:imagedata r:id="rId79" o:title=""/>
                </v:shape>
                <w10:anchorlock/>
              </v:group>
            </w:pict>
          </mc:Fallback>
        </mc:AlternateContent>
      </w:r>
    </w:p>
    <w:p w14:paraId="5DAA8316" w14:textId="24AF30D7"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تطبق ديزني استراتيجية "</w:t>
      </w:r>
      <w:r w:rsidRPr="00410FD5">
        <w:rPr>
          <w:rFonts w:ascii="Sakkal Majalla" w:hAnsi="Sakkal Majalla" w:cs="Sakkal Majalla" w:hint="cs"/>
          <w:sz w:val="34"/>
          <w:szCs w:val="34"/>
          <w:rtl/>
        </w:rPr>
        <w:t>الطبيعة</w:t>
      </w:r>
      <w:r w:rsidRPr="00410FD5">
        <w:rPr>
          <w:rFonts w:ascii="Sakkal Majalla" w:hAnsi="Sakkal Majalla" w:cs="Sakkal Majalla"/>
          <w:sz w:val="34"/>
          <w:szCs w:val="34"/>
          <w:rtl/>
        </w:rPr>
        <w:t xml:space="preserve"> </w:t>
      </w:r>
      <w:r w:rsidRPr="00410FD5">
        <w:rPr>
          <w:rFonts w:ascii="Sakkal Majalla" w:hAnsi="Sakkal Majalla" w:cs="Sakkal Majalla" w:hint="cs"/>
          <w:sz w:val="34"/>
          <w:szCs w:val="34"/>
          <w:rtl/>
        </w:rPr>
        <w:t>الجميلة</w:t>
      </w:r>
      <w:r w:rsidRPr="00410FD5">
        <w:rPr>
          <w:rFonts w:ascii="Sakkal Majalla" w:hAnsi="Sakkal Majalla" w:cs="Sakkal Majalla"/>
          <w:sz w:val="34"/>
          <w:szCs w:val="34"/>
          <w:rtl/>
        </w:rPr>
        <w:t>" لتقليل بصمتها البيئية.</w:t>
      </w:r>
    </w:p>
    <w:p w14:paraId="7173DB1A" w14:textId="1B7B1BF9"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lastRenderedPageBreak/>
        <w:t>قامت بإزالة البلاستيك أحادي الاستخدام من جميع منشآتها وحدائقها.</w:t>
      </w:r>
    </w:p>
    <w:p w14:paraId="04A96331" w14:textId="06815430"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تدعم المشاريع البيئية والاجتماعية في المجتمعات التي تعمل بها.</w:t>
      </w:r>
    </w:p>
    <w:p w14:paraId="714F1442" w14:textId="0BAF8187"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708DE19" wp14:editId="6F5A3A39">
                <wp:extent cx="5731510" cy="891540"/>
                <wp:effectExtent l="0" t="0" r="2540" b="22860"/>
                <wp:docPr id="17111498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44889471" name="مجموعة 47"/>
                        <wpg:cNvGrpSpPr/>
                        <wpg:grpSpPr>
                          <a:xfrm>
                            <a:off x="0" y="0"/>
                            <a:ext cx="5731510" cy="895351"/>
                            <a:chOff x="0" y="0"/>
                            <a:chExt cx="5878196" cy="918845"/>
                          </a:xfrm>
                        </wpg:grpSpPr>
                        <wpg:grpSp>
                          <wpg:cNvPr id="536999794" name="مجموعة 48"/>
                          <wpg:cNvGrpSpPr/>
                          <wpg:grpSpPr>
                            <a:xfrm>
                              <a:off x="0" y="0"/>
                              <a:ext cx="5878196" cy="918845"/>
                              <a:chOff x="0" y="0"/>
                              <a:chExt cx="6240348" cy="919070"/>
                            </a:xfrm>
                          </wpg:grpSpPr>
                          <wpg:grpSp>
                            <wpg:cNvPr id="1697409823" name="مجموعة 49"/>
                            <wpg:cNvGrpSpPr/>
                            <wpg:grpSpPr>
                              <a:xfrm>
                                <a:off x="0" y="169208"/>
                                <a:ext cx="5433072" cy="580613"/>
                                <a:chOff x="0" y="169208"/>
                                <a:chExt cx="5433072" cy="580613"/>
                              </a:xfrm>
                            </wpg:grpSpPr>
                            <wps:wsp>
                              <wps:cNvPr id="17170709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8479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10034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21660" name="مربع نص 41"/>
                          <wps:cNvSpPr txBox="1"/>
                          <wps:spPr>
                            <a:xfrm>
                              <a:off x="204466" y="257055"/>
                              <a:ext cx="4615801" cy="387740"/>
                            </a:xfrm>
                            <a:prstGeom prst="rect">
                              <a:avLst/>
                            </a:prstGeom>
                            <a:noFill/>
                          </wps:spPr>
                          <wps:txbx>
                            <w:txbxContent>
                              <w:p w14:paraId="159A5B98" w14:textId="7DF5EA51"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wps:txbx>
                          <wps:bodyPr wrap="square" rtlCol="1">
                            <a:spAutoFit/>
                          </wps:bodyPr>
                        </wps:wsp>
                      </wpg:grpSp>
                      <pic:pic xmlns:pic="http://schemas.openxmlformats.org/drawingml/2006/picture">
                        <pic:nvPicPr>
                          <pic:cNvPr id="40426115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08DE19" id="_x0000_s22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QZnQcAAPg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OT+QZ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2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">
                  <v:group id="مجموعة 48" o:spid="_x0000_s22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">
                    <v:group id="مجموعة 49" o:spid="_x0000_s22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">
                      <v:shape id="شكل حر 50" o:spid="_x0000_s22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" fillcolor="#a5a5a5 [2092]" stroked="f" strokeweight="1pt">
                        <v:stroke joinstyle="miter"/>
                      </v:roundrect>
                    </v:group>
                    <v:oval id="شكل بيضاوي 52" o:spid="_x0000_s22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" filled="f" strokecolor="#168489" strokeweight="1pt">
                      <v:stroke joinstyle="miter"/>
                    </v:oval>
                  </v:group>
                  <v:shape id="مربع نص 41" o:spid="_x0000_s229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" filled="f" stroked="f">
                    <v:textbox style="mso-fit-shape-to-text:t">
                      <w:txbxContent>
                        <w:p w14:paraId="159A5B98" w14:textId="7DF5EA51"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v:textbox>
                  </v:shape>
                </v:group>
                <v:shape id="صورة 54" o:spid="_x0000_s22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">
                  <v:imagedata r:id="rId79" o:title=""/>
                </v:shape>
                <w10:anchorlock/>
              </v:group>
            </w:pict>
          </mc:Fallback>
        </mc:AlternateContent>
      </w:r>
    </w:p>
    <w:p w14:paraId="19880788" w14:textId="269FF864"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تبنت برنامج "مبادرة الأرض" لتخفيض الانبعاثات الكربونية.</w:t>
      </w:r>
    </w:p>
    <w:p w14:paraId="1295AF66" w14:textId="080DE2AE"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خصصت 1.5 تريليون دولار لتمويل المشاريع المستدامة بحلول عام 2030.</w:t>
      </w:r>
    </w:p>
    <w:p w14:paraId="13768F02" w14:textId="6C78398D"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قدمت مليارات الدولارات للمساعدات الإنسانية والتنمية المجتمعية.</w:t>
      </w:r>
    </w:p>
    <w:p w14:paraId="465906FC" w14:textId="51E60F0C"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01DC111C" wp14:editId="194EDB4A">
                <wp:extent cx="5731510" cy="891540"/>
                <wp:effectExtent l="0" t="0" r="2540" b="22860"/>
                <wp:docPr id="8609254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4917960" name="مجموعة 47"/>
                        <wpg:cNvGrpSpPr/>
                        <wpg:grpSpPr>
                          <a:xfrm>
                            <a:off x="0" y="0"/>
                            <a:ext cx="5731510" cy="895351"/>
                            <a:chOff x="0" y="0"/>
                            <a:chExt cx="5878196" cy="918845"/>
                          </a:xfrm>
                        </wpg:grpSpPr>
                        <wpg:grpSp>
                          <wpg:cNvPr id="1866223978" name="مجموعة 48"/>
                          <wpg:cNvGrpSpPr/>
                          <wpg:grpSpPr>
                            <a:xfrm>
                              <a:off x="0" y="0"/>
                              <a:ext cx="5878196" cy="918845"/>
                              <a:chOff x="0" y="0"/>
                              <a:chExt cx="6240348" cy="919070"/>
                            </a:xfrm>
                          </wpg:grpSpPr>
                          <wpg:grpSp>
                            <wpg:cNvPr id="994287694" name="مجموعة 49"/>
                            <wpg:cNvGrpSpPr/>
                            <wpg:grpSpPr>
                              <a:xfrm>
                                <a:off x="0" y="169208"/>
                                <a:ext cx="5433072" cy="580613"/>
                                <a:chOff x="0" y="169208"/>
                                <a:chExt cx="5433072" cy="580613"/>
                              </a:xfrm>
                            </wpg:grpSpPr>
                            <wps:wsp>
                              <wps:cNvPr id="12236684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73066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927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3542329" name="مربع نص 41"/>
                          <wps:cNvSpPr txBox="1"/>
                          <wps:spPr>
                            <a:xfrm>
                              <a:off x="204466" y="257055"/>
                              <a:ext cx="4615801" cy="387740"/>
                            </a:xfrm>
                            <a:prstGeom prst="rect">
                              <a:avLst/>
                            </a:prstGeom>
                            <a:noFill/>
                          </wps:spPr>
                          <wps:txbx>
                            <w:txbxContent>
                              <w:p w14:paraId="7378911B" w14:textId="49D5A62C"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5486494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C111C" id="_x0000_s23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y00ngcAAPk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7sMtNJ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">
                  <v:group id="مجموعة 48" o:spid="_x0000_s2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">
                    <v:group id="مجموعة 49" o:spid="_x0000_s2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">
                      <v:shape id="شكل حر 50" o:spid="_x0000_s2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" fillcolor="#a5a5a5 [2092]" stroked="f" strokeweight="1pt">
                        <v:stroke joinstyle="miter"/>
                      </v:roundrect>
                    </v:group>
                    <v:oval id="شكل بيضاوي 52" o:spid="_x0000_s2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" filled="f" strokecolor="#168489" strokeweight="1pt">
                      <v:stroke joinstyle="miter"/>
                    </v:oval>
                  </v:group>
                  <v:shape id="مربع نص 41" o:spid="_x0000_s230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" filled="f" stroked="f">
                    <v:textbox style="mso-fit-shape-to-text:t">
                      <w:txbxContent>
                        <w:p w14:paraId="7378911B" w14:textId="49D5A62C"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إيكيا:</w:t>
                          </w:r>
                        </w:p>
                      </w:txbxContent>
                    </v:textbox>
                  </v:shape>
                </v:group>
                <v:shape id="صورة 54" o:spid="_x0000_s2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">
                  <v:imagedata r:id="rId79" o:title=""/>
                </v:shape>
                <w10:anchorlock/>
              </v:group>
            </w:pict>
          </mc:Fallback>
        </mc:AlternateContent>
      </w:r>
    </w:p>
    <w:p w14:paraId="6DA217D6" w14:textId="7AEE64D3"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تعمل على إغلاق دورة المواد عبر إعادة تدوير والاستغناء عن البلاستيك.</w:t>
      </w:r>
    </w:p>
    <w:p w14:paraId="7E795125" w14:textId="39593E95"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تستثمر في الطاقة المتجددة وتهدف لأن تصبح شركة منعدمة الانبعاثات بحلول عام 2030.</w:t>
      </w:r>
    </w:p>
    <w:p w14:paraId="0F2AE192" w14:textId="596B3AB1"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أنشأت مؤسسة إيكيا للأثاث التي توفر المساكن الميسرة للمجتمعات المحرومة.</w:t>
      </w:r>
    </w:p>
    <w:p w14:paraId="7B1C4B84" w14:textId="1A5FC174" w:rsidR="0002554C" w:rsidRPr="004B3470" w:rsidRDefault="00684194" w:rsidP="00684194">
      <w:r w:rsidRPr="002A078C">
        <w:rPr>
          <w:rFonts w:ascii="Sakkal Majalla" w:hAnsi="Sakkal Majalla"/>
          <w:noProof/>
          <w:sz w:val="34"/>
          <w:lang w:bidi="ar-EG"/>
        </w:rPr>
        <mc:AlternateContent>
          <mc:Choice Requires="wpg">
            <w:drawing>
              <wp:inline distT="0" distB="0" distL="0" distR="0" wp14:anchorId="668D3636" wp14:editId="2EF61676">
                <wp:extent cx="5731510" cy="891540"/>
                <wp:effectExtent l="0" t="0" r="2540" b="22860"/>
                <wp:docPr id="7708591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750523" name="مجموعة 47"/>
                        <wpg:cNvGrpSpPr/>
                        <wpg:grpSpPr>
                          <a:xfrm>
                            <a:off x="0" y="0"/>
                            <a:ext cx="5731510" cy="895351"/>
                            <a:chOff x="0" y="0"/>
                            <a:chExt cx="5878196" cy="918845"/>
                          </a:xfrm>
                        </wpg:grpSpPr>
                        <wpg:grpSp>
                          <wpg:cNvPr id="1181897832" name="مجموعة 48"/>
                          <wpg:cNvGrpSpPr/>
                          <wpg:grpSpPr>
                            <a:xfrm>
                              <a:off x="0" y="0"/>
                              <a:ext cx="5878196" cy="918845"/>
                              <a:chOff x="0" y="0"/>
                              <a:chExt cx="6240348" cy="919070"/>
                            </a:xfrm>
                          </wpg:grpSpPr>
                          <wpg:grpSp>
                            <wpg:cNvPr id="600201796" name="مجموعة 49"/>
                            <wpg:cNvGrpSpPr/>
                            <wpg:grpSpPr>
                              <a:xfrm>
                                <a:off x="0" y="169208"/>
                                <a:ext cx="5433072" cy="580613"/>
                                <a:chOff x="0" y="169208"/>
                                <a:chExt cx="5433072" cy="580613"/>
                              </a:xfrm>
                            </wpg:grpSpPr>
                            <wps:wsp>
                              <wps:cNvPr id="1033259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80952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7482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453408" name="مربع نص 41"/>
                          <wps:cNvSpPr txBox="1"/>
                          <wps:spPr>
                            <a:xfrm>
                              <a:off x="204466" y="257055"/>
                              <a:ext cx="4615801" cy="387740"/>
                            </a:xfrm>
                            <a:prstGeom prst="rect">
                              <a:avLst/>
                            </a:prstGeom>
                            <a:noFill/>
                          </wps:spPr>
                          <wps:txbx>
                            <w:txbxContent>
                              <w:p w14:paraId="013F711D" w14:textId="009B11B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بيبسيكو:</w:t>
                                </w:r>
                              </w:p>
                            </w:txbxContent>
                          </wps:txbx>
                          <wps:bodyPr wrap="square" rtlCol="1">
                            <a:spAutoFit/>
                          </wps:bodyPr>
                        </wps:wsp>
                      </wpg:grpSp>
                      <pic:pic xmlns:pic="http://schemas.openxmlformats.org/drawingml/2006/picture">
                        <pic:nvPicPr>
                          <pic:cNvPr id="202709867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8D3636" id="_x0000_s23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j4UngcAAPk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YI+FJ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">
                  <v:group id="مجموعة 48" o:spid="_x0000_s2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">
                    <v:group id="مجموعة 49" o:spid="_x0000_s2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">
                      <v:shape id="شكل حر 50" o:spid="_x0000_s2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" fillcolor="#a5a5a5 [2092]" stroked="f" strokeweight="1pt">
                        <v:stroke joinstyle="miter"/>
                      </v:roundrect>
                    </v:group>
                    <v:oval id="شكل بيضاوي 52" o:spid="_x0000_s2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" filled="f" strokecolor="#168489" strokeweight="1pt">
                      <v:stroke joinstyle="miter"/>
                    </v:oval>
                  </v:group>
                  <v:shape id="مربع نص 41" o:spid="_x0000_s231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" filled="f" stroked="f">
                    <v:textbox style="mso-fit-shape-to-text:t">
                      <w:txbxContent>
                        <w:p w14:paraId="013F711D" w14:textId="009B11B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بيبسيكو:</w:t>
                          </w:r>
                        </w:p>
                      </w:txbxContent>
                    </v:textbox>
                  </v:shape>
                </v:group>
                <v:shape id="صورة 54" o:spid="_x0000_s2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">
                  <v:imagedata r:id="rId79" o:title=""/>
                </v:shape>
                <w10:anchorlock/>
              </v:group>
            </w:pict>
          </mc:Fallback>
        </mc:AlternateContent>
      </w:r>
    </w:p>
    <w:p w14:paraId="56B9EA69" w14:textId="74D689EE"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طورت استراتيجية "الهدف الأخضر" لتقليل البصمة البيئية لعملياتها.</w:t>
      </w:r>
    </w:p>
    <w:p w14:paraId="3562A2B3" w14:textId="09706EFD"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حققت خفضا</w:t>
      </w:r>
      <w:r w:rsidRPr="00410FD5">
        <w:rPr>
          <w:rFonts w:ascii="Sakkal Majalla" w:hAnsi="Sakkal Majalla" w:cs="Sakkal Majalla" w:hint="cs"/>
          <w:sz w:val="34"/>
          <w:szCs w:val="34"/>
          <w:rtl/>
        </w:rPr>
        <w:t>ً</w:t>
      </w:r>
      <w:r w:rsidRPr="00410FD5">
        <w:rPr>
          <w:rFonts w:ascii="Sakkal Majalla" w:hAnsi="Sakkal Majalla" w:cs="Sakkal Majalla"/>
          <w:sz w:val="34"/>
          <w:szCs w:val="34"/>
          <w:rtl/>
        </w:rPr>
        <w:t xml:space="preserve"> بنسبة 35% في استهلاك المياه و25% في الانبعاثات الكربونية.</w:t>
      </w:r>
    </w:p>
    <w:p w14:paraId="24087DBA" w14:textId="7CD5E84C" w:rsidR="0002554C" w:rsidRPr="00410FD5" w:rsidRDefault="0002554C" w:rsidP="002467E8">
      <w:pPr>
        <w:pStyle w:val="a5"/>
        <w:numPr>
          <w:ilvl w:val="0"/>
          <w:numId w:val="5"/>
        </w:numPr>
        <w:spacing w:after="0"/>
        <w:jc w:val="both"/>
        <w:rPr>
          <w:rFonts w:ascii="Sakkal Majalla" w:hAnsi="Sakkal Majalla" w:cs="Sakkal Majalla"/>
          <w:sz w:val="34"/>
          <w:szCs w:val="34"/>
        </w:rPr>
      </w:pPr>
      <w:r w:rsidRPr="00410FD5">
        <w:rPr>
          <w:rFonts w:ascii="Sakkal Majalla" w:hAnsi="Sakkal Majalla" w:cs="Sakkal Majalla"/>
          <w:sz w:val="34"/>
          <w:szCs w:val="34"/>
          <w:rtl/>
        </w:rPr>
        <w:t>أنشأت برامج لدعم المزارعين وتطوير التنوع البيولوجي في المجتمعات المحلية.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10FD5" w14:paraId="08A5059B" w14:textId="77777777" w:rsidTr="008814D1">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5FB22DD" w14:textId="77777777" w:rsidR="00410FD5" w:rsidRPr="00280E55" w:rsidRDefault="00410FD5" w:rsidP="0036096D">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7E5FB13C" wp14:editId="5226E682">
                  <wp:extent cx="485140" cy="485140"/>
                  <wp:effectExtent l="0" t="0" r="0" b="0"/>
                  <wp:docPr id="1461079702" name="Picture 146107970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E75623C" w14:textId="77777777" w:rsidR="00410FD5" w:rsidRPr="00280E55" w:rsidRDefault="00410FD5" w:rsidP="008814D1">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1144295C" w14:textId="77777777" w:rsidR="00410FD5" w:rsidRDefault="00410FD5" w:rsidP="008814D1">
            <w:pPr>
              <w:jc w:val="center"/>
              <w:rPr>
                <w:rFonts w:ascii="Adobe Arabic" w:eastAsia="Times New Roman" w:hAnsi="Adobe Arabic" w:cs="Adobe Arabic"/>
                <w:b/>
                <w:bCs/>
                <w:color w:val="168489"/>
                <w:kern w:val="24"/>
                <w:sz w:val="44"/>
                <w:szCs w:val="44"/>
                <w:rtl/>
                <w:lang w:bidi="ar-SY"/>
              </w:rPr>
            </w:pPr>
          </w:p>
          <w:p w14:paraId="009C563D" w14:textId="4E1185BB" w:rsidR="00410FD5" w:rsidRPr="00280E55" w:rsidRDefault="00410FD5" w:rsidP="008814D1">
            <w:pPr>
              <w:jc w:val="center"/>
              <w:rPr>
                <w:rFonts w:ascii="Adobe Arabic" w:eastAsia="Times New Roman" w:hAnsi="Adobe Arabic" w:cs="Adobe Arabic"/>
                <w:b/>
                <w:bCs/>
                <w:color w:val="168489"/>
                <w:kern w:val="24"/>
                <w:sz w:val="44"/>
                <w:szCs w:val="44"/>
                <w:rtl/>
                <w:lang w:bidi="ar-SY"/>
              </w:rPr>
            </w:pPr>
            <w:r w:rsidRPr="00410FD5">
              <w:rPr>
                <w:rFonts w:ascii="Adobe Arabic" w:eastAsia="Times New Roman" w:hAnsi="Adobe Arabic" w:cs="Adobe Arabic"/>
                <w:b/>
                <w:bCs/>
                <w:color w:val="168489"/>
                <w:kern w:val="24"/>
                <w:sz w:val="44"/>
                <w:szCs w:val="44"/>
                <w:rtl/>
                <w:lang w:bidi="ar-SY"/>
              </w:rPr>
              <w:t>ناقش مع المجموعة أبرز الخطوات العملية التي يمكن للمؤسسات اتخاذها لتطبيق استراتيجيات المسؤولية الاجتماعية والبيئية.</w:t>
            </w:r>
          </w:p>
        </w:tc>
      </w:tr>
    </w:tbl>
    <w:p w14:paraId="3DD4BB90" w14:textId="77777777" w:rsidR="00410FD5" w:rsidRPr="00873F62" w:rsidRDefault="00410FD5" w:rsidP="00410FD5">
      <w:pPr>
        <w:rPr>
          <w:color w:val="C00000"/>
          <w:rtl/>
        </w:rPr>
      </w:pPr>
      <w:r w:rsidRPr="00873F62">
        <w:rPr>
          <w:noProof/>
          <w:color w:val="C00000"/>
        </w:rPr>
        <mc:AlternateContent>
          <mc:Choice Requires="wpg">
            <w:drawing>
              <wp:inline distT="0" distB="0" distL="0" distR="0" wp14:anchorId="242849C4" wp14:editId="38A2A5D7">
                <wp:extent cx="4418827" cy="583961"/>
                <wp:effectExtent l="0" t="0" r="1270" b="6985"/>
                <wp:docPr id="1067561489"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200385767" name="Group 200385767"/>
                        <wpg:cNvGrpSpPr/>
                        <wpg:grpSpPr>
                          <a:xfrm>
                            <a:off x="3803929" y="0"/>
                            <a:ext cx="614898" cy="545009"/>
                            <a:chOff x="3803929" y="0"/>
                            <a:chExt cx="614898" cy="545009"/>
                          </a:xfrm>
                        </wpg:grpSpPr>
                        <pic:pic xmlns:pic="http://schemas.openxmlformats.org/drawingml/2006/picture">
                          <pic:nvPicPr>
                            <pic:cNvPr id="758136962" name="Picture 758136962" descr="Activity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99504006" name="Rectangle: Rounded Corners 29950400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07906399" name="TextBox 17"/>
                        <wps:cNvSpPr txBox="1"/>
                        <wps:spPr>
                          <a:xfrm>
                            <a:off x="0" y="110886"/>
                            <a:ext cx="3599180" cy="473075"/>
                          </a:xfrm>
                          <a:prstGeom prst="rect">
                            <a:avLst/>
                          </a:prstGeom>
                          <a:noFill/>
                        </wps:spPr>
                        <wps:txbx>
                          <w:txbxContent>
                            <w:p w14:paraId="392D6A60"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242849C4" id="_x0000_s2318"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fponCwEAADu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200385767" o:spid="_x0000_s2319"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">
                  <v:shape id="Picture 758136962" o:spid="_x0000_s2320"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">
                    <v:imagedata r:id="rId104" o:title="Activity "/>
                  </v:shape>
                  <v:roundrect id="Rectangle: Rounded Corners 299504006" o:spid="_x0000_s2321"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" fillcolor="#7a8696" strokecolor="#7a8696" strokeweight="1pt">
                    <v:stroke joinstyle="miter"/>
                  </v:roundrect>
                </v:group>
                <v:shape id="TextBox 17" o:spid="_x0000_s2322"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" filled="f" stroked="f">
                  <v:textbox style="mso-fit-shape-to-text:t">
                    <w:txbxContent>
                      <w:p w14:paraId="392D6A60"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378062DE" w14:textId="77777777" w:rsidR="00410FD5" w:rsidRDefault="00410FD5" w:rsidP="00410FD5">
      <w:pPr>
        <w:pStyle w:val="ad"/>
        <w:rPr>
          <w:rFonts w:ascii="Sakkal Majalla" w:hAnsi="Sakkal Majalla" w:cs="Sakkal Majalla"/>
          <w:b w:val="0"/>
          <w:color w:val="000000" w:themeColor="text1"/>
          <w:sz w:val="34"/>
          <w:szCs w:val="34"/>
          <w:rtl/>
        </w:rPr>
      </w:pPr>
      <w:r w:rsidRPr="00410FD5">
        <w:rPr>
          <w:rFonts w:ascii="Sakkal Majalla" w:hAnsi="Sakkal Majalla" w:cs="Sakkal Majalla"/>
          <w:b w:val="0"/>
          <w:color w:val="000000" w:themeColor="text1"/>
          <w:sz w:val="34"/>
          <w:szCs w:val="34"/>
          <w:rtl/>
        </w:rPr>
        <w:t xml:space="preserve">تطبيق استراتيجيات المسؤولية الاجتماعية والبيئية </w:t>
      </w:r>
    </w:p>
    <w:p w14:paraId="33953094" w14:textId="2F2EF52C" w:rsidR="00410FD5" w:rsidRPr="008D39CE" w:rsidRDefault="00410FD5" w:rsidP="00410FD5">
      <w:pPr>
        <w:pStyle w:val="ad"/>
      </w:pPr>
      <w:r w:rsidRPr="00853909">
        <w:rPr>
          <w:noProof/>
        </w:rPr>
        <mc:AlternateContent>
          <mc:Choice Requires="wpg">
            <w:drawing>
              <wp:inline distT="0" distB="0" distL="0" distR="0" wp14:anchorId="52C10770" wp14:editId="524747D3">
                <wp:extent cx="4406692" cy="586781"/>
                <wp:effectExtent l="0" t="0" r="0" b="3810"/>
                <wp:docPr id="161846329"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897888972" name="Group 897888972"/>
                        <wpg:cNvGrpSpPr/>
                        <wpg:grpSpPr>
                          <a:xfrm>
                            <a:off x="3797654" y="0"/>
                            <a:ext cx="609038" cy="545009"/>
                            <a:chOff x="3797654" y="0"/>
                            <a:chExt cx="609038" cy="545009"/>
                          </a:xfrm>
                        </wpg:grpSpPr>
                        <pic:pic xmlns:pic="http://schemas.openxmlformats.org/drawingml/2006/picture">
                          <pic:nvPicPr>
                            <pic:cNvPr id="2022047357" name="Picture 2022047357"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12672544" name="Rectangle: Rounded Corners 51267254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02871259" name="TextBox 19"/>
                        <wps:cNvSpPr txBox="1"/>
                        <wps:spPr>
                          <a:xfrm>
                            <a:off x="0" y="113706"/>
                            <a:ext cx="3599180" cy="473075"/>
                          </a:xfrm>
                          <a:prstGeom prst="rect">
                            <a:avLst/>
                          </a:prstGeom>
                          <a:noFill/>
                        </wps:spPr>
                        <wps:txbx>
                          <w:txbxContent>
                            <w:p w14:paraId="00668997"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52C10770" id="_x0000_s2323"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">
                <v:group id="Group 897888972" o:spid="_x0000_s232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">
                  <v:shape id="Picture 2022047357" o:spid="_x0000_s232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">
                    <v:imagedata r:id="rId106" o:title="Clock "/>
                  </v:shape>
                  <v:roundrect id="Rectangle: Rounded Corners 512672544" o:spid="_x0000_s232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" fillcolor="#7a8696" strokecolor="#7a8696" strokeweight="1pt">
                    <v:stroke joinstyle="miter"/>
                  </v:roundrect>
                </v:group>
                <v:shape id="TextBox 19" o:spid="_x0000_s2327"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" filled="f" stroked="f">
                  <v:textbox style="mso-fit-shape-to-text:t">
                    <w:txbxContent>
                      <w:p w14:paraId="00668997"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7D7572F5" w14:textId="77777777" w:rsidR="00410FD5" w:rsidRPr="009704A8" w:rsidRDefault="00410FD5" w:rsidP="00410FD5">
      <w:pPr>
        <w:pStyle w:val="ae"/>
        <w:rPr>
          <w:rtl/>
          <w:lang w:bidi="ar-EG"/>
        </w:rPr>
      </w:pPr>
      <w:r w:rsidRPr="009704A8">
        <w:rPr>
          <w:rtl/>
          <w:lang w:bidi="ar-EG"/>
        </w:rPr>
        <w:t>20 دقيقة</w:t>
      </w:r>
    </w:p>
    <w:p w14:paraId="1DC80F00" w14:textId="77777777" w:rsidR="00410FD5" w:rsidRPr="008D39CE" w:rsidRDefault="00410FD5" w:rsidP="00410FD5">
      <w:pPr>
        <w:pStyle w:val="ad"/>
      </w:pPr>
      <w:r w:rsidRPr="00853909">
        <w:rPr>
          <w:noProof/>
        </w:rPr>
        <mc:AlternateContent>
          <mc:Choice Requires="wpg">
            <w:drawing>
              <wp:inline distT="0" distB="0" distL="0" distR="0" wp14:anchorId="139B5853" wp14:editId="4998267E">
                <wp:extent cx="4435062" cy="545009"/>
                <wp:effectExtent l="0" t="0" r="3810" b="26670"/>
                <wp:docPr id="2008563992"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362083872" name="Picture 1362083872"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05839670" name="Rectangle: Rounded Corners 50583967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2879785" name="TextBox 23"/>
                        <wps:cNvSpPr txBox="1"/>
                        <wps:spPr>
                          <a:xfrm>
                            <a:off x="0" y="64265"/>
                            <a:ext cx="3600450" cy="473075"/>
                          </a:xfrm>
                          <a:prstGeom prst="rect">
                            <a:avLst/>
                          </a:prstGeom>
                          <a:noFill/>
                        </wps:spPr>
                        <wps:txbx>
                          <w:txbxContent>
                            <w:p w14:paraId="6D2DC4A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139B5853" id="_x0000_s232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">
                <v:shape id="Picture 1362083872" o:spid="_x0000_s232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">
                  <v:imagedata r:id="rId108" o:title="Goal "/>
                </v:shape>
                <v:roundrect id="Rectangle: Rounded Corners 505839670" o:spid="_x0000_s233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" fillcolor="#7a8696" strokecolor="#7a8696" strokeweight="1pt">
                  <v:stroke joinstyle="miter"/>
                </v:roundrect>
                <v:shape id="TextBox 23" o:spid="_x0000_s2331"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" filled="f" stroked="f">
                  <v:textbox style="mso-fit-shape-to-text:t">
                    <w:txbxContent>
                      <w:p w14:paraId="6D2DC4A8" w14:textId="77777777" w:rsidR="00410FD5" w:rsidRPr="00280E55" w:rsidRDefault="00410FD5" w:rsidP="00410FD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1F683198" w14:textId="77777777" w:rsidR="00410FD5" w:rsidRPr="00410FD5" w:rsidRDefault="00410FD5" w:rsidP="002467E8">
      <w:pPr>
        <w:pStyle w:val="ae"/>
        <w:numPr>
          <w:ilvl w:val="0"/>
          <w:numId w:val="16"/>
        </w:numPr>
        <w:rPr>
          <w:rtl/>
        </w:rPr>
      </w:pPr>
      <w:r w:rsidRPr="00410FD5">
        <w:rPr>
          <w:rtl/>
        </w:rPr>
        <w:t>التعرف على الخطوات العملية التي يمكن للمؤسسات اتخاذها لتطبيق استراتيجيات المسؤولية الاجتماعية والبيئية.</w:t>
      </w:r>
    </w:p>
    <w:p w14:paraId="3C2A59F8" w14:textId="77777777" w:rsidR="00410FD5" w:rsidRPr="00410FD5" w:rsidRDefault="00410FD5" w:rsidP="002467E8">
      <w:pPr>
        <w:pStyle w:val="ae"/>
        <w:numPr>
          <w:ilvl w:val="0"/>
          <w:numId w:val="16"/>
        </w:numPr>
        <w:rPr>
          <w:rtl/>
        </w:rPr>
      </w:pPr>
      <w:r w:rsidRPr="00410FD5">
        <w:rPr>
          <w:rtl/>
        </w:rPr>
        <w:t>مناقشة التحديات التي قد تواجه المؤسسات في سبيل تحقيق التنمية المستدامة.</w:t>
      </w:r>
    </w:p>
    <w:p w14:paraId="62ACBD99" w14:textId="1E451774" w:rsidR="00410FD5" w:rsidRPr="00410FD5" w:rsidRDefault="009A1C3E" w:rsidP="009A1C3E">
      <w:pPr>
        <w:pStyle w:val="ad"/>
        <w:ind w:left="-897"/>
        <w:jc w:val="center"/>
        <w:rPr>
          <w:rFonts w:cs="GE Dinar Two Medium"/>
          <w:sz w:val="26"/>
          <w:szCs w:val="26"/>
          <w:rtl/>
        </w:rPr>
      </w:pPr>
      <w:r>
        <w:rPr>
          <w:noProof/>
        </w:rPr>
        <w:lastRenderedPageBreak/>
        <mc:AlternateContent>
          <mc:Choice Requires="wps">
            <w:drawing>
              <wp:inline distT="0" distB="0" distL="0" distR="0" wp14:anchorId="5BA187EB" wp14:editId="5E914D30">
                <wp:extent cx="6772910" cy="7200900"/>
                <wp:effectExtent l="0" t="0" r="27940" b="19050"/>
                <wp:docPr id="165555599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7200900"/>
                        </a:xfrm>
                        <a:prstGeom prst="roundRect">
                          <a:avLst>
                            <a:gd name="adj" fmla="val 16667"/>
                          </a:avLst>
                        </a:prstGeom>
                        <a:solidFill>
                          <a:srgbClr val="EAF4E4"/>
                        </a:solidFill>
                        <a:ln w="12700">
                          <a:solidFill>
                            <a:schemeClr val="accent6"/>
                          </a:solidFill>
                          <a:miter lim="800000"/>
                          <a:headEnd/>
                          <a:tailEnd/>
                        </a:ln>
                      </wps:spPr>
                      <wps:txbx>
                        <w:txbxContent>
                          <w:p w14:paraId="1983E6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35DC4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518B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62A92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0072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23FC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91A89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FDE5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470E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0A453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0CE31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71642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1B91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9B162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AD790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082D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BF9C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EB46C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084D7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9189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755E7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8E6E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1F46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D030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3E92F2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C2A2D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CEDEA60"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BA187EB" id="_x0000_s2332" style="width:533.3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" fillcolor="#eaf4e4" strokecolor="#70ad47 [3209]" strokeweight="1pt">
                <v:stroke joinstyle="miter"/>
                <v:textbox inset="0,3mm,0">
                  <w:txbxContent>
                    <w:p w14:paraId="1983E6B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35DC4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518B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62A92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0072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023FC4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91A89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1FDE5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470E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0A453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60CE31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771642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1B911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09B162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8AD790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082D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EBF9CB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7EB46C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8084D7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91898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755E7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58E6E0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1F461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D030B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3E92F2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C2A2D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CEDEA60" w14:textId="77777777" w:rsidR="009A1C3E" w:rsidRDefault="009A1C3E" w:rsidP="009A1C3E">
                      <w:pPr>
                        <w:jc w:val="center"/>
                        <w:rPr>
                          <w:sz w:val="22"/>
                          <w:szCs w:val="28"/>
                          <w:rtl/>
                          <w:lang w:bidi="ar-SY"/>
                        </w:rPr>
                      </w:pPr>
                    </w:p>
                  </w:txbxContent>
                </v:textbox>
                <w10:anchorlock/>
              </v:roundrect>
            </w:pict>
          </mc:Fallback>
        </mc:AlternateContent>
      </w:r>
    </w:p>
    <w:p w14:paraId="4FF7158C" w14:textId="77777777" w:rsidR="00410FD5" w:rsidRPr="009704A8" w:rsidRDefault="00410FD5" w:rsidP="00410FD5">
      <w:pPr>
        <w:pStyle w:val="ad"/>
        <w:bidi w:val="0"/>
        <w:jc w:val="center"/>
        <w:rPr>
          <w:rFonts w:cs="GE Dinar Two Medium"/>
          <w:sz w:val="26"/>
          <w:szCs w:val="26"/>
        </w:rPr>
      </w:pPr>
      <w:r>
        <w:rPr>
          <w:noProof/>
        </w:rPr>
        <w:drawing>
          <wp:inline distT="0" distB="0" distL="0" distR="0" wp14:anchorId="7E93C133" wp14:editId="0567AB2E">
            <wp:extent cx="1563370" cy="1219600"/>
            <wp:effectExtent l="0" t="0" r="0" b="0"/>
            <wp:docPr id="1226271041" name="Picture 122627104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9"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0ADFE9FA" w14:textId="5DB81D6D" w:rsidR="0002554C" w:rsidRPr="00D8021F" w:rsidRDefault="0002554C" w:rsidP="00410FD5">
      <w:pPr>
        <w:pageBreakBefore/>
      </w:pPr>
      <w:r w:rsidRPr="002A078C">
        <w:rPr>
          <w:rFonts w:ascii="Sakkal Majalla" w:hAnsi="Sakkal Majalla"/>
          <w:noProof/>
          <w:color w:val="002060"/>
          <w:sz w:val="34"/>
          <w:lang w:bidi="ar-SY"/>
        </w:rPr>
        <w:lastRenderedPageBreak/>
        <mc:AlternateContent>
          <mc:Choice Requires="wpg">
            <w:drawing>
              <wp:inline distT="0" distB="0" distL="0" distR="0" wp14:anchorId="7B4DBEA7" wp14:editId="1D549D65">
                <wp:extent cx="5731510" cy="895350"/>
                <wp:effectExtent l="0" t="0" r="21590" b="19050"/>
                <wp:docPr id="1950937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4378834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91548407" name="مجموعة 39"/>
                        <wpg:cNvGrpSpPr/>
                        <wpg:grpSpPr>
                          <a:xfrm>
                            <a:off x="0" y="0"/>
                            <a:ext cx="5731510" cy="895350"/>
                            <a:chOff x="0" y="0"/>
                            <a:chExt cx="5878196" cy="918845"/>
                          </a:xfrm>
                        </wpg:grpSpPr>
                        <wpg:grpSp>
                          <wpg:cNvPr id="1176031715" name="مجموعة 40"/>
                          <wpg:cNvGrpSpPr/>
                          <wpg:grpSpPr>
                            <a:xfrm>
                              <a:off x="0" y="0"/>
                              <a:ext cx="5878196" cy="918845"/>
                              <a:chOff x="0" y="0"/>
                              <a:chExt cx="6240348" cy="919070"/>
                            </a:xfrm>
                          </wpg:grpSpPr>
                          <wpg:grpSp>
                            <wpg:cNvPr id="705253627" name="مجموعة 41"/>
                            <wpg:cNvGrpSpPr/>
                            <wpg:grpSpPr>
                              <a:xfrm>
                                <a:off x="0" y="169208"/>
                                <a:ext cx="5433072" cy="580613"/>
                                <a:chOff x="0" y="169208"/>
                                <a:chExt cx="5433072" cy="580613"/>
                              </a:xfrm>
                            </wpg:grpSpPr>
                            <wps:wsp>
                              <wps:cNvPr id="4488851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42455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1062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7566" name="مربع نص 41"/>
                          <wps:cNvSpPr txBox="1"/>
                          <wps:spPr>
                            <a:xfrm>
                              <a:off x="204484" y="257055"/>
                              <a:ext cx="4616071" cy="387740"/>
                            </a:xfrm>
                            <a:prstGeom prst="rect">
                              <a:avLst/>
                            </a:prstGeom>
                            <a:noFill/>
                          </wps:spPr>
                          <wps:txbx>
                            <w:txbxContent>
                              <w:p w14:paraId="0F8ADFCB" w14:textId="5F27BF80" w:rsidR="0002554C" w:rsidRDefault="00410FD5" w:rsidP="0002554C">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تقييم أثر المؤسسة على المجتمع والبيئة والإبلاغ عنه</w:t>
                                </w:r>
                              </w:p>
                            </w:txbxContent>
                          </wps:txbx>
                          <wps:bodyPr wrap="square" rtlCol="1">
                            <a:spAutoFit/>
                          </wps:bodyPr>
                        </wps:wsp>
                      </wpg:grpSp>
                    </wpg:wgp>
                  </a:graphicData>
                </a:graphic>
              </wp:inline>
            </w:drawing>
          </mc:Choice>
          <mc:Fallback>
            <w:pict>
              <v:group w14:anchorId="7B4DBEA7" id="_x0000_s233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xugta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23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">
                  <v:imagedata r:id="rId61" o:title=""/>
                </v:shape>
                <v:group id="مجموعة 39" o:spid="_x0000_s23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">
                  <v:group id="مجموعة 40" o:spid="_x0000_s23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">
                    <v:group id="مجموعة 41" o:spid="_x0000_s23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">
                      <v:shape id="شكل حر 42" o:spid="_x0000_s23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" fillcolor="#168489" stroked="f" strokeweight="1pt">
                        <v:stroke joinstyle="miter"/>
                      </v:roundrect>
                    </v:group>
                    <v:oval id="شكل بيضاوي 44" o:spid="_x0000_s23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" filled="f" strokecolor="#a5a5a5 [2092]" strokeweight="1pt">
                      <v:stroke joinstyle="miter"/>
                    </v:oval>
                  </v:group>
                  <v:shape id="مربع نص 41" o:spid="_x0000_s234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" filled="f" stroked="f">
                    <v:textbox style="mso-fit-shape-to-text:t">
                      <w:txbxContent>
                        <w:p w14:paraId="0F8ADFCB" w14:textId="5F27BF80" w:rsidR="0002554C" w:rsidRDefault="00410FD5" w:rsidP="0002554C">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تقييم أثر المؤسسة على المجتمع والبيئة والإبلاغ عنه</w:t>
                          </w:r>
                        </w:p>
                      </w:txbxContent>
                    </v:textbox>
                  </v:shape>
                </v:group>
                <w10:anchorlock/>
              </v:group>
            </w:pict>
          </mc:Fallback>
        </mc:AlternateContent>
      </w:r>
    </w:p>
    <w:p w14:paraId="2162C5A0" w14:textId="77777777" w:rsidR="0002554C" w:rsidRDefault="0002554C" w:rsidP="00684194">
      <w:r w:rsidRPr="00331D38">
        <w:rPr>
          <w:rtl/>
        </w:rPr>
        <w:t>تقييم أثر المؤسسة على المجتمع والبيئة والإبلاغ عنه هو جزء أساسي من ممارسات المسؤولية الاجتماعية والبيئية الفعالة. هناك عدة خطوات رئيسية في هذا الشأن</w:t>
      </w:r>
      <w:r w:rsidRPr="00331D38">
        <w:t>:</w:t>
      </w:r>
    </w:p>
    <w:p w14:paraId="6DF0C410" w14:textId="78C18F2E" w:rsidR="00176286" w:rsidRDefault="00176286" w:rsidP="00176286">
      <w:pPr>
        <w:rPr>
          <w:rtl/>
        </w:rPr>
      </w:pPr>
      <w:r w:rsidRPr="00176286">
        <w:rPr>
          <w:noProof/>
        </w:rPr>
        <mc:AlternateContent>
          <mc:Choice Requires="wpg">
            <w:drawing>
              <wp:inline distT="0" distB="0" distL="0" distR="0" wp14:anchorId="349EE015" wp14:editId="5CA05242">
                <wp:extent cx="5772397" cy="1942924"/>
                <wp:effectExtent l="0" t="0" r="19050" b="19685"/>
                <wp:docPr id="2092130628" name="Group 13"/>
                <wp:cNvGraphicFramePr/>
                <a:graphic xmlns:a="http://schemas.openxmlformats.org/drawingml/2006/main">
                  <a:graphicData uri="http://schemas.microsoft.com/office/word/2010/wordprocessingGroup">
                    <wpg:wgp>
                      <wpg:cNvGrpSpPr/>
                      <wpg:grpSpPr>
                        <a:xfrm>
                          <a:off x="0" y="0"/>
                          <a:ext cx="5772397" cy="1942924"/>
                          <a:chOff x="0" y="0"/>
                          <a:chExt cx="5772397" cy="1942924"/>
                        </a:xfrm>
                      </wpg:grpSpPr>
                      <wpg:grpSp>
                        <wpg:cNvPr id="2081804118" name="Group 2081804118"/>
                        <wpg:cNvGrpSpPr/>
                        <wpg:grpSpPr>
                          <a:xfrm>
                            <a:off x="0" y="0"/>
                            <a:ext cx="5772397" cy="1942924"/>
                            <a:chOff x="0" y="0"/>
                            <a:chExt cx="5772397" cy="1942924"/>
                          </a:xfrm>
                        </wpg:grpSpPr>
                        <wpg:grpSp>
                          <wpg:cNvPr id="164458963" name="Group 164458963"/>
                          <wpg:cNvGrpSpPr/>
                          <wpg:grpSpPr>
                            <a:xfrm>
                              <a:off x="0" y="0"/>
                              <a:ext cx="1810429" cy="1294204"/>
                              <a:chOff x="0" y="0"/>
                              <a:chExt cx="3299791" cy="2358889"/>
                            </a:xfrm>
                          </wpg:grpSpPr>
                          <wps:wsp>
                            <wps:cNvPr id="782884032" name="Oval 782884032"/>
                            <wps:cNvSpPr/>
                            <wps:spPr>
                              <a:xfrm>
                                <a:off x="664444"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7406490" name="Rectangle 1747406490"/>
                            <wps:cNvSpPr/>
                            <wps:spPr>
                              <a:xfrm>
                                <a:off x="0"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0732662" name="Oval 1540732662"/>
                            <wps:cNvSpPr/>
                            <wps:spPr>
                              <a:xfrm>
                                <a:off x="836723"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4863293" name="TextBox 275"/>
                            <wps:cNvSpPr txBox="1">
                              <a:spLocks noChangeArrowheads="1"/>
                            </wps:cNvSpPr>
                            <wps:spPr bwMode="auto">
                              <a:xfrm>
                                <a:off x="219171" y="76836"/>
                                <a:ext cx="2861447" cy="758821"/>
                              </a:xfrm>
                              <a:prstGeom prst="rect">
                                <a:avLst/>
                              </a:prstGeom>
                            </wps:spPr>
                            <wps:txbx>
                              <w:txbxContent>
                                <w:p w14:paraId="1C85C67A"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الإبلاغ والتواصل الشفاف</w:t>
                                  </w:r>
                                </w:p>
                              </w:txbxContent>
                            </wps:txbx>
                            <wps:bodyPr rot="0" vert="horz" wrap="square" lIns="0" tIns="45720" rIns="0" bIns="45720" anchor="b" anchorCtr="0" upright="1">
                              <a:noAutofit/>
                            </wps:bodyPr>
                          </wps:wsp>
                        </wpg:grpSp>
                        <wpg:grpSp>
                          <wpg:cNvPr id="549712000" name="Group 549712000"/>
                          <wpg:cNvGrpSpPr/>
                          <wpg:grpSpPr>
                            <a:xfrm flipV="1">
                              <a:off x="991153" y="648718"/>
                              <a:ext cx="1810429" cy="1294206"/>
                              <a:chOff x="991153" y="648718"/>
                              <a:chExt cx="3299791" cy="2358889"/>
                            </a:xfrm>
                          </wpg:grpSpPr>
                          <wps:wsp>
                            <wps:cNvPr id="1659215889" name="Oval 1659215889"/>
                            <wps:cNvSpPr/>
                            <wps:spPr>
                              <a:xfrm>
                                <a:off x="1655597" y="1205311"/>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8849057" name="Rectangle 2018849057"/>
                            <wps:cNvSpPr/>
                            <wps:spPr>
                              <a:xfrm>
                                <a:off x="991153" y="648718"/>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55447" name="Oval 4455447"/>
                            <wps:cNvSpPr/>
                            <wps:spPr>
                              <a:xfrm>
                                <a:off x="1827876" y="1377590"/>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9992309" name="TextBox 271"/>
                            <wps:cNvSpPr txBox="1">
                              <a:spLocks noChangeArrowheads="1"/>
                            </wps:cNvSpPr>
                            <wps:spPr bwMode="auto">
                              <a:xfrm>
                                <a:off x="1201592" y="797440"/>
                                <a:ext cx="2878912" cy="688626"/>
                              </a:xfrm>
                              <a:prstGeom prst="rect">
                                <a:avLst/>
                              </a:prstGeom>
                            </wps:spPr>
                            <wps:txbx>
                              <w:txbxContent>
                                <w:p w14:paraId="740CC470"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تطوير خطط للتحسين المستمر</w:t>
                                  </w:r>
                                </w:p>
                              </w:txbxContent>
                            </wps:txbx>
                            <wps:bodyPr rot="0" vert="horz" wrap="square" lIns="0" tIns="45720" rIns="0" bIns="45720" anchor="b" anchorCtr="0" upright="1">
                              <a:noAutofit/>
                            </wps:bodyPr>
                          </wps:wsp>
                        </wpg:grpSp>
                        <wpg:grpSp>
                          <wpg:cNvPr id="345751835" name="Group 345751835"/>
                          <wpg:cNvGrpSpPr/>
                          <wpg:grpSpPr>
                            <a:xfrm>
                              <a:off x="1980985" y="0"/>
                              <a:ext cx="1810429" cy="1294204"/>
                              <a:chOff x="1980985" y="0"/>
                              <a:chExt cx="3299791" cy="2358889"/>
                            </a:xfrm>
                          </wpg:grpSpPr>
                          <wps:wsp>
                            <wps:cNvPr id="46680367" name="Oval 46680367"/>
                            <wps:cNvSpPr/>
                            <wps:spPr>
                              <a:xfrm>
                                <a:off x="2645429"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3361442" name="Rectangle 993361442"/>
                            <wps:cNvSpPr/>
                            <wps:spPr>
                              <a:xfrm>
                                <a:off x="1980985"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2114156" name="Oval 532114156"/>
                            <wps:cNvSpPr/>
                            <wps:spPr>
                              <a:xfrm>
                                <a:off x="2817708"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35579" name="TextBox 267"/>
                            <wps:cNvSpPr txBox="1">
                              <a:spLocks noChangeArrowheads="1"/>
                            </wps:cNvSpPr>
                            <wps:spPr bwMode="auto">
                              <a:xfrm>
                                <a:off x="2287971" y="156533"/>
                                <a:ext cx="2689791" cy="747109"/>
                              </a:xfrm>
                              <a:prstGeom prst="rect">
                                <a:avLst/>
                              </a:prstGeom>
                            </wps:spPr>
                            <wps:txbx>
                              <w:txbxContent>
                                <w:p w14:paraId="264835B7"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تحليل الأثر والتأثير</w:t>
                                  </w:r>
                                </w:p>
                              </w:txbxContent>
                            </wps:txbx>
                            <wps:bodyPr rot="0" vert="horz" wrap="square" lIns="0" tIns="45720" rIns="0" bIns="45720" anchor="b" anchorCtr="0" upright="1">
                              <a:noAutofit/>
                            </wps:bodyPr>
                          </wps:wsp>
                        </wpg:grpSp>
                        <wpg:grpSp>
                          <wpg:cNvPr id="40639455" name="Group 40639455"/>
                          <wpg:cNvGrpSpPr/>
                          <wpg:grpSpPr>
                            <a:xfrm flipV="1">
                              <a:off x="2972137" y="648717"/>
                              <a:ext cx="1810429" cy="1294204"/>
                              <a:chOff x="2972137" y="648717"/>
                              <a:chExt cx="3299791" cy="2358889"/>
                            </a:xfrm>
                          </wpg:grpSpPr>
                          <wps:wsp>
                            <wps:cNvPr id="1441164586" name="Oval 1441164586"/>
                            <wps:cNvSpPr/>
                            <wps:spPr>
                              <a:xfrm>
                                <a:off x="3636581" y="1205310"/>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6881170" name="Rectangle 1576881170"/>
                            <wps:cNvSpPr/>
                            <wps:spPr>
                              <a:xfrm>
                                <a:off x="2972137" y="648717"/>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7052983" name="Oval 497052983"/>
                            <wps:cNvSpPr/>
                            <wps:spPr>
                              <a:xfrm>
                                <a:off x="3808860" y="1377589"/>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7803733" name="TextBox 263"/>
                            <wps:cNvSpPr txBox="1">
                              <a:spLocks noChangeArrowheads="1"/>
                            </wps:cNvSpPr>
                            <wps:spPr bwMode="auto">
                              <a:xfrm>
                                <a:off x="3189062" y="832844"/>
                                <a:ext cx="2865938" cy="629564"/>
                              </a:xfrm>
                              <a:prstGeom prst="rect">
                                <a:avLst/>
                              </a:prstGeom>
                            </wps:spPr>
                            <wps:txbx>
                              <w:txbxContent>
                                <w:p w14:paraId="57597B5B"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جمع البيانات والمعلومات</w:t>
                                  </w:r>
                                </w:p>
                              </w:txbxContent>
                            </wps:txbx>
                            <wps:bodyPr rot="0" vert="horz" wrap="square" lIns="0" tIns="45720" rIns="0" bIns="45720" anchor="b" anchorCtr="0" upright="1">
                              <a:noAutofit/>
                            </wps:bodyPr>
                          </wps:wsp>
                        </wpg:grpSp>
                        <wpg:grpSp>
                          <wpg:cNvPr id="1199758189" name="Group 1199758189"/>
                          <wpg:cNvGrpSpPr/>
                          <wpg:grpSpPr>
                            <a:xfrm>
                              <a:off x="3961968" y="0"/>
                              <a:ext cx="1810429" cy="1294204"/>
                              <a:chOff x="3961968" y="0"/>
                              <a:chExt cx="3299791" cy="2358889"/>
                            </a:xfrm>
                          </wpg:grpSpPr>
                          <wps:wsp>
                            <wps:cNvPr id="1978621720" name="Oval 1978621720"/>
                            <wps:cNvSpPr/>
                            <wps:spPr>
                              <a:xfrm>
                                <a:off x="4626412" y="5565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7625170" name="Rectangle 1047625170"/>
                            <wps:cNvSpPr/>
                            <wps:spPr>
                              <a:xfrm>
                                <a:off x="3961968"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6168196" name="Oval 806168196"/>
                            <wps:cNvSpPr/>
                            <wps:spPr>
                              <a:xfrm>
                                <a:off x="4798691"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176853" name="TextBox 259"/>
                            <wps:cNvSpPr txBox="1">
                              <a:spLocks noChangeArrowheads="1"/>
                            </wps:cNvSpPr>
                            <wps:spPr bwMode="auto">
                              <a:xfrm>
                                <a:off x="4197756" y="299107"/>
                                <a:ext cx="2828213" cy="546662"/>
                              </a:xfrm>
                              <a:prstGeom prst="rect">
                                <a:avLst/>
                              </a:prstGeom>
                            </wps:spPr>
                            <wps:txbx>
                              <w:txbxContent>
                                <w:p w14:paraId="4BD6CD45"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تحديد المؤشرات والمقاييس</w:t>
                                  </w:r>
                                </w:p>
                              </w:txbxContent>
                            </wps:txbx>
                            <wps:bodyPr rot="0" vert="horz" wrap="square" lIns="0" tIns="45720" rIns="0" bIns="45720" anchor="b" anchorCtr="0" upright="1">
                              <a:noAutofit/>
                            </wps:bodyPr>
                          </wps:wsp>
                        </wpg:grpSp>
                      </wpg:grpSp>
                      <pic:pic xmlns:pic="http://schemas.openxmlformats.org/drawingml/2006/picture">
                        <pic:nvPicPr>
                          <pic:cNvPr id="568736738" name="Graphic 16" descr="Document with solid fill"/>
                          <pic:cNvPicPr>
                            <a:picLocks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201"/>
                              </a:ext>
                            </a:extLst>
                          </a:blip>
                          <a:stretch>
                            <a:fillRect/>
                          </a:stretch>
                        </pic:blipFill>
                        <pic:spPr>
                          <a:xfrm>
                            <a:off x="3580349" y="842431"/>
                            <a:ext cx="492521" cy="492521"/>
                          </a:xfrm>
                          <a:prstGeom prst="rect">
                            <a:avLst/>
                          </a:prstGeom>
                        </pic:spPr>
                      </pic:pic>
                      <pic:pic xmlns:pic="http://schemas.openxmlformats.org/drawingml/2006/picture">
                        <pic:nvPicPr>
                          <pic:cNvPr id="850254623" name="Graphic 29" descr="Downward trend graph with solid fill"/>
                          <pic:cNvPicPr>
                            <a:picLocks noChangeAspect="1"/>
                          </pic:cNvPicPr>
                        </pic:nvPicPr>
                        <pic:blipFill>
                          <a:blip r:embed="rId202">
                            <a:extLst>
                              <a:ext uri="{28A0092B-C50C-407E-A947-70E740481C1C}">
                                <a14:useLocalDpi xmlns:a14="http://schemas.microsoft.com/office/drawing/2010/main" val="0"/>
                              </a:ext>
                              <a:ext uri="{96DAC541-7B7A-43D3-8B79-37D633B846F1}">
                                <asvg:svgBlip xmlns:asvg="http://schemas.microsoft.com/office/drawing/2016/SVG/main" r:embed="rId203"/>
                              </a:ext>
                            </a:extLst>
                          </a:blip>
                          <a:stretch>
                            <a:fillRect/>
                          </a:stretch>
                        </pic:blipFill>
                        <pic:spPr>
                          <a:xfrm>
                            <a:off x="2596151" y="576353"/>
                            <a:ext cx="525196" cy="525196"/>
                          </a:xfrm>
                          <a:prstGeom prst="rect">
                            <a:avLst/>
                          </a:prstGeom>
                        </pic:spPr>
                      </pic:pic>
                      <pic:pic xmlns:pic="http://schemas.openxmlformats.org/drawingml/2006/picture">
                        <pic:nvPicPr>
                          <pic:cNvPr id="110025793" name="Graphic 19" descr="List with solid fill"/>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4554539" y="583321"/>
                            <a:ext cx="508451" cy="511261"/>
                          </a:xfrm>
                          <a:prstGeom prst="rect">
                            <a:avLst/>
                          </a:prstGeom>
                        </pic:spPr>
                      </pic:pic>
                      <pic:pic xmlns:pic="http://schemas.openxmlformats.org/drawingml/2006/picture">
                        <pic:nvPicPr>
                          <pic:cNvPr id="823866642" name="Graphic 14" descr="Business Growth with solid fill"/>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1536848" y="839994"/>
                            <a:ext cx="575518" cy="575518"/>
                          </a:xfrm>
                          <a:prstGeom prst="rect">
                            <a:avLst/>
                          </a:prstGeom>
                        </pic:spPr>
                      </pic:pic>
                      <pic:pic xmlns:pic="http://schemas.openxmlformats.org/drawingml/2006/picture">
                        <pic:nvPicPr>
                          <pic:cNvPr id="125966760" name="رسم 10" descr="مراجعه العميل-من اليمين لليسار"/>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601722" y="596154"/>
                            <a:ext cx="485595" cy="485595"/>
                          </a:xfrm>
                          <a:prstGeom prst="rect">
                            <a:avLst/>
                          </a:prstGeom>
                        </pic:spPr>
                      </pic:pic>
                    </wpg:wgp>
                  </a:graphicData>
                </a:graphic>
              </wp:inline>
            </w:drawing>
          </mc:Choice>
          <mc:Fallback>
            <w:pict>
              <v:group w14:anchorId="349EE015" id="_x0000_s2342" style="width:454.5pt;height:153pt;mso-position-horizontal-relative:char;mso-position-vertical-relative:line" coordsize="57723,19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eaM7VDv8YyfsZ0uY40ztsMyxiTOjmYZY87Y&#10;DvUez/gZ2+ky1jhjOyxjTOLsaJYxJnliN3QZa5yxHZYxJnF2NMsYkzyxG7qMNc7YDssYkzg7mmWM&#10;SZ7YDV3GGmdsh2WMSZwdzTLGJE/shi5jjTO2wzLGJM6OZhljkid2Q5exxhnbYRljEmdHs4wxyRO7&#10;octY44ztsIwxibOjWcaY5Ind0GWsccZ2WMaYxNnRLGNM8sRu6DLWOGM7LGNM4uxoljEmibA/s4wx&#10;ibOjWcaYJML+zDLGJM6OZhljkgj7M8sYkzg7mmWMSSLszyxjTO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omwP7OM&#10;MYmzo1nGmCTC/swyxiTOjmYZY5II+zPLGJM4O5pljEki7M8sY0zi7GiWMSZ5Yjd0GWucsR2WMSZx&#10;djTLGJM8sRu6jDXO2A7LGJM4O5pljEme2A1dxhpnbIdljEmcHc0yxiRP7IYuY40ztsMyxiTOjmYZ&#10;Y5IndkOXscYZ22EZYxJnR7OMMckTu6HLWOOM7bCMMYmzo1nGmOSJ3dBlrHHGdljGmMTZ0SxjTPLE&#10;bug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">
                <v:group id="Group 2081804118" o:spid="_x0000_s2343" style="position:absolute;width:57723;height:19429" coordsize="57723,1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">
                  <v:group id="Group 164458963" o:spid="_x0000_s2344" style="position:absolute;width:18104;height:1294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">
                    <v:oval id="Oval 782884032" o:spid="_x0000_s2345" style="position:absolute;left:66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" fillcolor="#168489" strokecolor="#0058a3" strokeweight="1pt">
                      <v:stroke joinstyle="miter"/>
                    </v:oval>
                    <v:rect id="Rectangle 1747406490" o:spid="_x0000_s2346" style="position:absolute;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" fillcolor="white [3212]" strokecolor="#168489" strokeweight="1pt"/>
                    <v:oval id="Oval 1540732662" o:spid="_x0000_s2347" style="position:absolute;left:83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" fillcolor="white [3212]" stroked="f" strokeweight="1pt">
                      <v:stroke joinstyle="miter"/>
                    </v:oval>
                    <v:shape id="TextBox 275" o:spid="_x0000_s2348" type="#_x0000_t202" style="position:absolute;left:2191;top:768;width:28615;height:7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" filled="f" stroked="f">
                      <v:textbox inset="0,,0">
                        <w:txbxContent>
                          <w:p w14:paraId="1C85C67A"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الإبلاغ والتواصل الشفاف</w:t>
                            </w:r>
                          </w:p>
                        </w:txbxContent>
                      </v:textbox>
                    </v:shape>
                  </v:group>
                  <v:group id="Group 549712000" o:spid="_x0000_s2349" style="position:absolute;left:9911;top:6487;width:18104;height:12942;flip:y" coordorigin="9911,648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">
                    <v:oval id="Oval 1659215889" o:spid="_x0000_s2350" style="position:absolute;left:16555;top:1205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" fillcolor="#168489" strokecolor="#0058a3" strokeweight="1pt">
                      <v:stroke joinstyle="miter"/>
                    </v:oval>
                    <v:rect id="Rectangle 2018849057" o:spid="_x0000_s2351" style="position:absolute;left:9911;top:648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" fillcolor="white [3212]" strokecolor="#168489" strokeweight="1pt"/>
                    <v:oval id="Oval 4455447" o:spid="_x0000_s2352" style="position:absolute;left:18278;top:13775;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" fillcolor="white [3212]" stroked="f" strokeweight="1pt">
                      <v:stroke joinstyle="miter"/>
                    </v:oval>
                    <v:shape id="TextBox 271" o:spid="_x0000_s2353" type="#_x0000_t202" style="position:absolute;left:12015;top:7974;width:28790;height:68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" filled="f" stroked="f">
                      <v:textbox inset="0,,0">
                        <w:txbxContent>
                          <w:p w14:paraId="740CC470"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تطوير خطط للتحسين المستمر</w:t>
                            </w:r>
                          </w:p>
                        </w:txbxContent>
                      </v:textbox>
                    </v:shape>
                  </v:group>
                  <v:group id="Group 345751835" o:spid="_x0000_s2354" style="position:absolute;left:19809;width:18105;height:12942" coordorigin="1980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">
                    <v:oval id="Oval 46680367" o:spid="_x0000_s2355" style="position:absolute;left:2645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" fillcolor="#168489" strokecolor="#0058a3" strokeweight="1pt">
                      <v:stroke joinstyle="miter"/>
                    </v:oval>
                    <v:rect id="Rectangle 993361442" o:spid="_x0000_s2356" style="position:absolute;left:1980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" fillcolor="white [3212]" strokecolor="#168489" strokeweight="1pt"/>
                    <v:oval id="Oval 532114156" o:spid="_x0000_s2357" style="position:absolute;left:2817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" fillcolor="white [3212]" stroked="f" strokeweight="1pt">
                      <v:stroke joinstyle="miter"/>
                    </v:oval>
                    <v:shape id="TextBox 267" o:spid="_x0000_s2358" type="#_x0000_t202" style="position:absolute;left:22879;top:1565;width:26898;height:747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" filled="f" stroked="f">
                      <v:textbox inset="0,,0">
                        <w:txbxContent>
                          <w:p w14:paraId="264835B7"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تحليل الأثر والتأثير</w:t>
                            </w:r>
                          </w:p>
                        </w:txbxContent>
                      </v:textbox>
                    </v:shape>
                  </v:group>
                  <v:group id="Group 40639455" o:spid="_x0000_s2359" style="position:absolute;left:29721;top:6487;width:18104;height:12942;flip:y" coordorigin="29721,648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">
                    <v:oval id="Oval 1441164586" o:spid="_x0000_s2360" style="position:absolute;left:36365;top:1205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" fillcolor="#168489" strokecolor="#0058a3" strokeweight="1pt">
                      <v:stroke joinstyle="miter"/>
                    </v:oval>
                    <v:rect id="Rectangle 1576881170" o:spid="_x0000_s2361" style="position:absolute;left:29721;top:648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" fillcolor="white [3212]" strokecolor="#168489" strokeweight="1pt"/>
                    <v:oval id="Oval 497052983" o:spid="_x0000_s2362" style="position:absolute;left:38088;top:13775;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" fillcolor="white [3212]" stroked="f" strokeweight="1pt">
                      <v:stroke joinstyle="miter"/>
                    </v:oval>
                    <v:shape id="TextBox 263" o:spid="_x0000_s2363" type="#_x0000_t202" style="position:absolute;left:31890;top:8328;width:28660;height:6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" filled="f" stroked="f">
                      <v:textbox inset="0,,0">
                        <w:txbxContent>
                          <w:p w14:paraId="57597B5B"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جمع البيانات والمعلومات</w:t>
                            </w:r>
                          </w:p>
                        </w:txbxContent>
                      </v:textbox>
                    </v:shape>
                  </v:group>
                  <v:group id="Group 1199758189" o:spid="_x0000_s2364" style="position:absolute;left:39619;width:18104;height:12942" coordorigin="3961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">
                    <v:oval id="Oval 1978621720" o:spid="_x0000_s2365" style="position:absolute;left:4626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" fillcolor="#168489" strokecolor="#0058a3" strokeweight="1pt">
                      <v:stroke joinstyle="miter"/>
                    </v:oval>
                    <v:rect id="Rectangle 1047625170" o:spid="_x0000_s2366" style="position:absolute;left:3961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" fillcolor="white [3212]" strokecolor="#168489" strokeweight="1pt"/>
                    <v:oval id="Oval 806168196" o:spid="_x0000_s2367" style="position:absolute;left:47986;top:7288;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" fillcolor="white [3212]" stroked="f" strokeweight="1pt">
                      <v:stroke joinstyle="miter"/>
                    </v:oval>
                    <v:shape id="TextBox 259" o:spid="_x0000_s2368" type="#_x0000_t202" style="position:absolute;left:41977;top:2991;width:28282;height:546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" filled="f" stroked="f">
                      <v:textbox inset="0,,0">
                        <w:txbxContent>
                          <w:p w14:paraId="4BD6CD45" w14:textId="77777777" w:rsidR="00176286" w:rsidRDefault="00176286" w:rsidP="00176286">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تحديد المؤشرات والمقاييس</w:t>
                            </w:r>
                          </w:p>
                        </w:txbxContent>
                      </v:textbox>
                    </v:shape>
                  </v:group>
                </v:group>
                <v:shape id="Graphic 16" o:spid="_x0000_s2369" type="#_x0000_t75" alt="Document with solid fill" style="position:absolute;left:35803;top:8424;width:4925;height:4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">
                  <v:imagedata r:id="rId204" o:title="Document with solid fill"/>
                </v:shape>
                <v:shape id="Graphic 29" o:spid="_x0000_s2370" type="#_x0000_t75" alt="Downward trend graph with solid fill" style="position:absolute;left:25961;top:5763;width:5252;height:5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">
                  <v:imagedata r:id="rId205" o:title="Downward trend graph with solid fill"/>
                </v:shape>
                <v:shape id="Graphic 19" o:spid="_x0000_s2371" type="#_x0000_t75" alt="List with solid fill" style="position:absolute;left:45545;top:5833;width:5084;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">
                  <v:imagedata r:id="rId169" o:title="List with solid fill"/>
                </v:shape>
                <v:shape id="Graphic 14" o:spid="_x0000_s2372" type="#_x0000_t75" alt="Business Growth with solid fill" style="position:absolute;left:15368;top:8399;width:5755;height:5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">
                  <v:imagedata r:id="rId120" o:title="Business Growth with solid fill"/>
                </v:shape>
                <v:shape id="رسم 10" o:spid="_x0000_s2373" type="#_x0000_t75" alt="مراجعه العميل-من اليمين لليسار" style="position:absolute;left:6017;top:5961;width:4856;height:4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">
                  <v:imagedata r:id="rId119" o:title="مراجعه العميل-من اليمين لليسار"/>
                </v:shape>
                <w10:anchorlock/>
              </v:group>
            </w:pict>
          </mc:Fallback>
        </mc:AlternateContent>
      </w:r>
    </w:p>
    <w:p w14:paraId="70552527" w14:textId="3C512B64" w:rsidR="00684194"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10FA5FBE" wp14:editId="6B7805D1">
                <wp:extent cx="5731510" cy="891540"/>
                <wp:effectExtent l="0" t="0" r="2540" b="22860"/>
                <wp:docPr id="6653642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3426127" name="مجموعة 47"/>
                        <wpg:cNvGrpSpPr/>
                        <wpg:grpSpPr>
                          <a:xfrm>
                            <a:off x="0" y="0"/>
                            <a:ext cx="5731510" cy="895351"/>
                            <a:chOff x="0" y="0"/>
                            <a:chExt cx="5878196" cy="918845"/>
                          </a:xfrm>
                        </wpg:grpSpPr>
                        <wpg:grpSp>
                          <wpg:cNvPr id="1684263018" name="مجموعة 48"/>
                          <wpg:cNvGrpSpPr/>
                          <wpg:grpSpPr>
                            <a:xfrm>
                              <a:off x="0" y="0"/>
                              <a:ext cx="5878196" cy="918845"/>
                              <a:chOff x="0" y="0"/>
                              <a:chExt cx="6240348" cy="919070"/>
                            </a:xfrm>
                          </wpg:grpSpPr>
                          <wpg:grpSp>
                            <wpg:cNvPr id="352852221" name="مجموعة 49"/>
                            <wpg:cNvGrpSpPr/>
                            <wpg:grpSpPr>
                              <a:xfrm>
                                <a:off x="0" y="169208"/>
                                <a:ext cx="5433072" cy="580613"/>
                                <a:chOff x="0" y="169208"/>
                                <a:chExt cx="5433072" cy="580613"/>
                              </a:xfrm>
                            </wpg:grpSpPr>
                            <wps:wsp>
                              <wps:cNvPr id="8312802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57894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74554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5629835" name="مربع نص 41"/>
                          <wps:cNvSpPr txBox="1"/>
                          <wps:spPr>
                            <a:xfrm>
                              <a:off x="204466" y="257055"/>
                              <a:ext cx="4615801" cy="387740"/>
                            </a:xfrm>
                            <a:prstGeom prst="rect">
                              <a:avLst/>
                            </a:prstGeom>
                            <a:noFill/>
                          </wps:spPr>
                          <wps:txbx>
                            <w:txbxContent>
                              <w:p w14:paraId="0D7F38E4" w14:textId="4DC01E0D"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تحديد المؤشرات والمقاييس:</w:t>
                                </w:r>
                              </w:p>
                            </w:txbxContent>
                          </wps:txbx>
                          <wps:bodyPr wrap="square" rtlCol="1">
                            <a:spAutoFit/>
                          </wps:bodyPr>
                        </wps:wsp>
                      </wpg:grpSp>
                      <pic:pic xmlns:pic="http://schemas.openxmlformats.org/drawingml/2006/picture">
                        <pic:nvPicPr>
                          <pic:cNvPr id="148666563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FA5FBE" id="_x0000_s23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TJyhnA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lMnKG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3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">
                  <v:group id="مجموعة 48" o:spid="_x0000_s23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">
                    <v:group id="مجموعة 49" o:spid="_x0000_s23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">
                      <v:shape id="شكل حر 50" o:spid="_x0000_s23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" fillcolor="#a5a5a5 [2092]" stroked="f" strokeweight="1pt">
                        <v:stroke joinstyle="miter"/>
                      </v:roundrect>
                    </v:group>
                    <v:oval id="شكل بيضاوي 52" o:spid="_x0000_s23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" filled="f" strokecolor="#168489" strokeweight="1pt">
                      <v:stroke joinstyle="miter"/>
                    </v:oval>
                  </v:group>
                  <v:shape id="مربع نص 41" o:spid="_x0000_s23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" filled="f" stroked="f">
                    <v:textbox style="mso-fit-shape-to-text:t">
                      <w:txbxContent>
                        <w:p w14:paraId="0D7F38E4" w14:textId="4DC01E0D"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تحديد المؤشرات والمقاييس:</w:t>
                          </w:r>
                        </w:p>
                      </w:txbxContent>
                    </v:textbox>
                  </v:shape>
                </v:group>
                <v:shape id="صورة 54" o:spid="_x0000_s23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">
                  <v:imagedata r:id="rId79" o:title=""/>
                </v:shape>
                <w10:anchorlock/>
              </v:group>
            </w:pict>
          </mc:Fallback>
        </mc:AlternateContent>
      </w:r>
    </w:p>
    <w:p w14:paraId="07479E6E" w14:textId="5FB080A5"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تطوير مؤشرات أداء رئيسية</w:t>
      </w:r>
      <w:r w:rsidRPr="00410FD5">
        <w:rPr>
          <w:rFonts w:ascii="Sakkal Majalla" w:hAnsi="Sakkal Majalla" w:cs="Sakkal Majalla"/>
          <w:sz w:val="34"/>
          <w:szCs w:val="34"/>
        </w:rPr>
        <w:t xml:space="preserve"> (KPIs) </w:t>
      </w:r>
      <w:r w:rsidRPr="00410FD5">
        <w:rPr>
          <w:rFonts w:ascii="Sakkal Majalla" w:hAnsi="Sakkal Majalla" w:cs="Sakkal Majalla"/>
          <w:sz w:val="34"/>
          <w:szCs w:val="34"/>
          <w:rtl/>
        </w:rPr>
        <w:t>لقياس الأثر في المجالات البيئية والاجتماعية</w:t>
      </w:r>
      <w:r w:rsidRPr="00410FD5">
        <w:rPr>
          <w:rFonts w:ascii="Sakkal Majalla" w:hAnsi="Sakkal Majalla" w:cs="Sakkal Majalla"/>
          <w:sz w:val="34"/>
          <w:szCs w:val="34"/>
        </w:rPr>
        <w:t>.</w:t>
      </w:r>
    </w:p>
    <w:p w14:paraId="619596A2" w14:textId="7EA8CF71"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تحديد المعايير المرجعية والأهداف المستهدفة لهذه المؤشرات</w:t>
      </w:r>
      <w:r w:rsidRPr="00410FD5">
        <w:rPr>
          <w:rFonts w:ascii="Sakkal Majalla" w:hAnsi="Sakkal Majalla" w:cs="Sakkal Majalla"/>
          <w:sz w:val="34"/>
          <w:szCs w:val="34"/>
        </w:rPr>
        <w:t>.</w:t>
      </w:r>
    </w:p>
    <w:p w14:paraId="42C0B94A" w14:textId="13882B99"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69FD4779" wp14:editId="57DBD4C5">
                <wp:extent cx="5731510" cy="891540"/>
                <wp:effectExtent l="0" t="0" r="2540" b="22860"/>
                <wp:docPr id="7067302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9537616" name="مجموعة 47"/>
                        <wpg:cNvGrpSpPr/>
                        <wpg:grpSpPr>
                          <a:xfrm>
                            <a:off x="0" y="0"/>
                            <a:ext cx="5731510" cy="895351"/>
                            <a:chOff x="0" y="0"/>
                            <a:chExt cx="5878196" cy="918845"/>
                          </a:xfrm>
                        </wpg:grpSpPr>
                        <wpg:grpSp>
                          <wpg:cNvPr id="1875105843" name="مجموعة 48"/>
                          <wpg:cNvGrpSpPr/>
                          <wpg:grpSpPr>
                            <a:xfrm>
                              <a:off x="0" y="0"/>
                              <a:ext cx="5878196" cy="918845"/>
                              <a:chOff x="0" y="0"/>
                              <a:chExt cx="6240348" cy="919070"/>
                            </a:xfrm>
                          </wpg:grpSpPr>
                          <wpg:grpSp>
                            <wpg:cNvPr id="561098840" name="مجموعة 49"/>
                            <wpg:cNvGrpSpPr/>
                            <wpg:grpSpPr>
                              <a:xfrm>
                                <a:off x="0" y="169208"/>
                                <a:ext cx="5433072" cy="580613"/>
                                <a:chOff x="0" y="169208"/>
                                <a:chExt cx="5433072" cy="580613"/>
                              </a:xfrm>
                            </wpg:grpSpPr>
                            <wps:wsp>
                              <wps:cNvPr id="19635202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13145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48253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2466443" name="مربع نص 41"/>
                          <wps:cNvSpPr txBox="1"/>
                          <wps:spPr>
                            <a:xfrm>
                              <a:off x="204466" y="257055"/>
                              <a:ext cx="4615801" cy="387740"/>
                            </a:xfrm>
                            <a:prstGeom prst="rect">
                              <a:avLst/>
                            </a:prstGeom>
                            <a:noFill/>
                          </wps:spPr>
                          <wps:txbx>
                            <w:txbxContent>
                              <w:p w14:paraId="76840F58" w14:textId="243BFC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جمع البيانات والمعلومات:</w:t>
                                </w:r>
                              </w:p>
                            </w:txbxContent>
                          </wps:txbx>
                          <wps:bodyPr wrap="square" rtlCol="1">
                            <a:spAutoFit/>
                          </wps:bodyPr>
                        </wps:wsp>
                      </wpg:grpSp>
                      <pic:pic xmlns:pic="http://schemas.openxmlformats.org/drawingml/2006/picture">
                        <pic:nvPicPr>
                          <pic:cNvPr id="25337628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FD4779" id="_x0000_s23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Dh6oK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3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">
                  <v:group id="مجموعة 48" o:spid="_x0000_s23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">
                    <v:group id="مجموعة 49" o:spid="_x0000_s23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">
                      <v:shape id="شكل حر 50" o:spid="_x0000_s23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" fillcolor="#a5a5a5 [2092]" stroked="f" strokeweight="1pt">
                        <v:stroke joinstyle="miter"/>
                      </v:roundrect>
                    </v:group>
                    <v:oval id="شكل بيضاوي 52" o:spid="_x0000_s23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" filled="f" strokecolor="#168489" strokeweight="1pt">
                      <v:stroke joinstyle="miter"/>
                    </v:oval>
                  </v:group>
                  <v:shape id="مربع نص 41" o:spid="_x0000_s239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" filled="f" stroked="f">
                    <v:textbox style="mso-fit-shape-to-text:t">
                      <w:txbxContent>
                        <w:p w14:paraId="76840F58" w14:textId="243BFC47"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جمع البيانات والمعلومات:</w:t>
                          </w:r>
                        </w:p>
                      </w:txbxContent>
                    </v:textbox>
                  </v:shape>
                </v:group>
                <v:shape id="صورة 54" o:spid="_x0000_s23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">
                  <v:imagedata r:id="rId79" o:title=""/>
                </v:shape>
                <w10:anchorlock/>
              </v:group>
            </w:pict>
          </mc:Fallback>
        </mc:AlternateContent>
      </w:r>
    </w:p>
    <w:p w14:paraId="3AEDAA08" w14:textId="69E7F3B4"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رصد وتتبع البيانات المتعلقة بالأداء البيئي والاجتماعي بشكل منتظم</w:t>
      </w:r>
      <w:r w:rsidRPr="00410FD5">
        <w:rPr>
          <w:rFonts w:ascii="Sakkal Majalla" w:hAnsi="Sakkal Majalla" w:cs="Sakkal Majalla"/>
          <w:sz w:val="34"/>
          <w:szCs w:val="34"/>
        </w:rPr>
        <w:t>.</w:t>
      </w:r>
    </w:p>
    <w:p w14:paraId="4AA0D50A" w14:textId="18C8088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الاستعانة بأساليب قياس موثوقة وشفافة لجمع المعلومات</w:t>
      </w:r>
      <w:r w:rsidRPr="00410FD5">
        <w:rPr>
          <w:rFonts w:ascii="Sakkal Majalla" w:hAnsi="Sakkal Majalla" w:cs="Sakkal Majalla"/>
          <w:sz w:val="34"/>
          <w:szCs w:val="34"/>
        </w:rPr>
        <w:t>.</w:t>
      </w:r>
    </w:p>
    <w:p w14:paraId="1719BC33" w14:textId="2076458B"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7456A089" wp14:editId="38FF43EB">
                <wp:extent cx="5731510" cy="891540"/>
                <wp:effectExtent l="0" t="0" r="2540" b="22860"/>
                <wp:docPr id="14748341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79311066" name="مجموعة 47"/>
                        <wpg:cNvGrpSpPr/>
                        <wpg:grpSpPr>
                          <a:xfrm>
                            <a:off x="0" y="0"/>
                            <a:ext cx="5731510" cy="895351"/>
                            <a:chOff x="0" y="0"/>
                            <a:chExt cx="5878196" cy="918845"/>
                          </a:xfrm>
                        </wpg:grpSpPr>
                        <wpg:grpSp>
                          <wpg:cNvPr id="1236792430" name="مجموعة 48"/>
                          <wpg:cNvGrpSpPr/>
                          <wpg:grpSpPr>
                            <a:xfrm>
                              <a:off x="0" y="0"/>
                              <a:ext cx="5878196" cy="918845"/>
                              <a:chOff x="0" y="0"/>
                              <a:chExt cx="6240348" cy="919070"/>
                            </a:xfrm>
                          </wpg:grpSpPr>
                          <wpg:grpSp>
                            <wpg:cNvPr id="1996999259" name="مجموعة 49"/>
                            <wpg:cNvGrpSpPr/>
                            <wpg:grpSpPr>
                              <a:xfrm>
                                <a:off x="0" y="169208"/>
                                <a:ext cx="5433072" cy="580613"/>
                                <a:chOff x="0" y="169208"/>
                                <a:chExt cx="5433072" cy="580613"/>
                              </a:xfrm>
                            </wpg:grpSpPr>
                            <wps:wsp>
                              <wps:cNvPr id="3399063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75115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044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1668472" name="مربع نص 41"/>
                          <wps:cNvSpPr txBox="1"/>
                          <wps:spPr>
                            <a:xfrm>
                              <a:off x="204466" y="257055"/>
                              <a:ext cx="4615801" cy="387740"/>
                            </a:xfrm>
                            <a:prstGeom prst="rect">
                              <a:avLst/>
                            </a:prstGeom>
                            <a:noFill/>
                          </wps:spPr>
                          <wps:txbx>
                            <w:txbxContent>
                              <w:p w14:paraId="277E7697" w14:textId="48F82FD4"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تحليل الأثر والتأثير:</w:t>
                                </w:r>
                              </w:p>
                            </w:txbxContent>
                          </wps:txbx>
                          <wps:bodyPr wrap="square" rtlCol="1">
                            <a:spAutoFit/>
                          </wps:bodyPr>
                        </wps:wsp>
                      </wpg:grpSp>
                      <pic:pic xmlns:pic="http://schemas.openxmlformats.org/drawingml/2006/picture">
                        <pic:nvPicPr>
                          <pic:cNvPr id="92215104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56A089" id="_x0000_s23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s3i8nwcAAPk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ezeLyfBwAA+R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3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">
                  <v:group id="مجموعة 48" o:spid="_x0000_s23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">
                    <v:group id="مجموعة 49" o:spid="_x0000_s23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">
                      <v:shape id="شكل حر 50" o:spid="_x0000_s23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" fillcolor="#a5a5a5 [2092]" stroked="f" strokeweight="1pt">
                        <v:stroke joinstyle="miter"/>
                      </v:roundrect>
                    </v:group>
                    <v:oval id="شكل بيضاوي 52" o:spid="_x0000_s23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" filled="f" strokecolor="#168489" strokeweight="1pt">
                      <v:stroke joinstyle="miter"/>
                    </v:oval>
                  </v:group>
                  <v:shape id="مربع نص 41" o:spid="_x0000_s239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" filled="f" stroked="f">
                    <v:textbox style="mso-fit-shape-to-text:t">
                      <w:txbxContent>
                        <w:p w14:paraId="277E7697" w14:textId="48F82FD4"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تحليل الأثر والتأثير:</w:t>
                          </w:r>
                        </w:p>
                      </w:txbxContent>
                    </v:textbox>
                  </v:shape>
                </v:group>
                <v:shape id="صورة 54" o:spid="_x0000_s24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">
                  <v:imagedata r:id="rId79" o:title=""/>
                </v:shape>
                <w10:anchorlock/>
              </v:group>
            </w:pict>
          </mc:Fallback>
        </mc:AlternateContent>
      </w:r>
    </w:p>
    <w:p w14:paraId="5D4DCE5D" w14:textId="0B4C6D0A"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تقييم التأثير الإيجابي والسلبي للمؤسسة على البيئة والمجتمع</w:t>
      </w:r>
      <w:r w:rsidRPr="00410FD5">
        <w:rPr>
          <w:rFonts w:ascii="Sakkal Majalla" w:hAnsi="Sakkal Majalla" w:cs="Sakkal Majalla"/>
          <w:sz w:val="34"/>
          <w:szCs w:val="34"/>
        </w:rPr>
        <w:t>.</w:t>
      </w:r>
    </w:p>
    <w:p w14:paraId="0CF29CA1" w14:textId="2C2BBE7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تحديد الجوانب التي تحتاج إلى تحسين أو مزيد من الاهتمام</w:t>
      </w:r>
      <w:r w:rsidRPr="00410FD5">
        <w:rPr>
          <w:rFonts w:ascii="Sakkal Majalla" w:hAnsi="Sakkal Majalla" w:cs="Sakkal Majalla"/>
          <w:sz w:val="34"/>
          <w:szCs w:val="34"/>
        </w:rPr>
        <w:t>.</w:t>
      </w:r>
    </w:p>
    <w:p w14:paraId="526F93F8" w14:textId="72A9BE78" w:rsidR="0002554C" w:rsidRPr="00331D38" w:rsidRDefault="00684194" w:rsidP="00684194">
      <w:pPr>
        <w:rPr>
          <w:rtl/>
        </w:rPr>
      </w:pPr>
      <w:r w:rsidRPr="002A078C">
        <w:rPr>
          <w:rFonts w:ascii="Sakkal Majalla" w:hAnsi="Sakkal Majalla"/>
          <w:noProof/>
          <w:sz w:val="34"/>
          <w:lang w:bidi="ar-EG"/>
        </w:rPr>
        <w:lastRenderedPageBreak/>
        <mc:AlternateContent>
          <mc:Choice Requires="wpg">
            <w:drawing>
              <wp:inline distT="0" distB="0" distL="0" distR="0" wp14:anchorId="74FCE878" wp14:editId="79120FD9">
                <wp:extent cx="5731510" cy="891540"/>
                <wp:effectExtent l="0" t="0" r="2540" b="22860"/>
                <wp:docPr id="13422838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5909868" name="مجموعة 47"/>
                        <wpg:cNvGrpSpPr/>
                        <wpg:grpSpPr>
                          <a:xfrm>
                            <a:off x="0" y="0"/>
                            <a:ext cx="5731510" cy="895351"/>
                            <a:chOff x="0" y="0"/>
                            <a:chExt cx="5878196" cy="918845"/>
                          </a:xfrm>
                        </wpg:grpSpPr>
                        <wpg:grpSp>
                          <wpg:cNvPr id="100422637" name="مجموعة 48"/>
                          <wpg:cNvGrpSpPr/>
                          <wpg:grpSpPr>
                            <a:xfrm>
                              <a:off x="0" y="0"/>
                              <a:ext cx="5878196" cy="918845"/>
                              <a:chOff x="0" y="0"/>
                              <a:chExt cx="6240348" cy="919070"/>
                            </a:xfrm>
                          </wpg:grpSpPr>
                          <wpg:grpSp>
                            <wpg:cNvPr id="198366912" name="مجموعة 49"/>
                            <wpg:cNvGrpSpPr/>
                            <wpg:grpSpPr>
                              <a:xfrm>
                                <a:off x="0" y="169208"/>
                                <a:ext cx="5433072" cy="580613"/>
                                <a:chOff x="0" y="169208"/>
                                <a:chExt cx="5433072" cy="580613"/>
                              </a:xfrm>
                            </wpg:grpSpPr>
                            <wps:wsp>
                              <wps:cNvPr id="12721387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56926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90696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173934" name="مربع نص 41"/>
                          <wps:cNvSpPr txBox="1"/>
                          <wps:spPr>
                            <a:xfrm>
                              <a:off x="204466" y="257055"/>
                              <a:ext cx="4615801" cy="387740"/>
                            </a:xfrm>
                            <a:prstGeom prst="rect">
                              <a:avLst/>
                            </a:prstGeom>
                            <a:noFill/>
                          </wps:spPr>
                          <wps:txbx>
                            <w:txbxContent>
                              <w:p w14:paraId="33DD5DCC" w14:textId="4A530C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تطوير خطط للتحسين المستمر:</w:t>
                                </w:r>
                              </w:p>
                            </w:txbxContent>
                          </wps:txbx>
                          <wps:bodyPr wrap="square" rtlCol="1">
                            <a:spAutoFit/>
                          </wps:bodyPr>
                        </wps:wsp>
                      </wpg:grpSp>
                      <pic:pic xmlns:pic="http://schemas.openxmlformats.org/drawingml/2006/picture">
                        <pic:nvPicPr>
                          <pic:cNvPr id="86912890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FCE878" id="_x0000_s24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AnuyJ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4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">
                  <v:group id="مجموعة 48" o:spid="_x0000_s24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">
                    <v:group id="مجموعة 49" o:spid="_x0000_s24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">
                      <v:shape id="شكل حر 50" o:spid="_x0000_s24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" fillcolor="#a5a5a5 [2092]" stroked="f" strokeweight="1pt">
                        <v:stroke joinstyle="miter"/>
                      </v:roundrect>
                    </v:group>
                    <v:oval id="شكل بيضاوي 52" o:spid="_x0000_s24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" filled="f" strokecolor="#168489" strokeweight="1pt">
                      <v:stroke joinstyle="miter"/>
                    </v:oval>
                  </v:group>
                  <v:shape id="مربع نص 41" o:spid="_x0000_s240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" filled="f" stroked="f">
                    <v:textbox style="mso-fit-shape-to-text:t">
                      <w:txbxContent>
                        <w:p w14:paraId="33DD5DCC" w14:textId="4A530C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تطوير خطط للتحسين المستمر:</w:t>
                          </w:r>
                        </w:p>
                      </w:txbxContent>
                    </v:textbox>
                  </v:shape>
                </v:group>
                <v:shape id="صورة 54" o:spid="_x0000_s24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">
                  <v:imagedata r:id="rId79" o:title=""/>
                </v:shape>
                <w10:anchorlock/>
              </v:group>
            </w:pict>
          </mc:Fallback>
        </mc:AlternateContent>
      </w:r>
    </w:p>
    <w:p w14:paraId="3092D19E" w14:textId="519EEC76"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وضع أهداف وخطط عمل لتقليل الآثار السلبية وتعزيز الآثار الإيجابية</w:t>
      </w:r>
      <w:r w:rsidRPr="00410FD5">
        <w:rPr>
          <w:rFonts w:ascii="Sakkal Majalla" w:hAnsi="Sakkal Majalla" w:cs="Sakkal Majalla"/>
          <w:sz w:val="34"/>
          <w:szCs w:val="34"/>
        </w:rPr>
        <w:t>.</w:t>
      </w:r>
    </w:p>
    <w:p w14:paraId="0B805991" w14:textId="7B27E8C9"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تخصيص الموارد اللازمة لتنفيذ هذه الخطط والمبادرات</w:t>
      </w:r>
      <w:r w:rsidRPr="00410FD5">
        <w:rPr>
          <w:rFonts w:ascii="Sakkal Majalla" w:hAnsi="Sakkal Majalla" w:cs="Sakkal Majalla"/>
          <w:sz w:val="34"/>
          <w:szCs w:val="34"/>
        </w:rPr>
        <w:t>.</w:t>
      </w:r>
    </w:p>
    <w:p w14:paraId="55F8C7DF" w14:textId="55850A4A" w:rsidR="0002554C" w:rsidRPr="00331D38" w:rsidRDefault="00684194" w:rsidP="00684194">
      <w:pPr>
        <w:rPr>
          <w:rtl/>
        </w:rPr>
      </w:pPr>
      <w:r w:rsidRPr="002A078C">
        <w:rPr>
          <w:rFonts w:ascii="Sakkal Majalla" w:hAnsi="Sakkal Majalla"/>
          <w:noProof/>
          <w:sz w:val="34"/>
          <w:lang w:bidi="ar-EG"/>
        </w:rPr>
        <mc:AlternateContent>
          <mc:Choice Requires="wpg">
            <w:drawing>
              <wp:inline distT="0" distB="0" distL="0" distR="0" wp14:anchorId="6BE898DD" wp14:editId="09F03417">
                <wp:extent cx="5731510" cy="891540"/>
                <wp:effectExtent l="0" t="0" r="2540" b="22860"/>
                <wp:docPr id="10851329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88293569" name="مجموعة 47"/>
                        <wpg:cNvGrpSpPr/>
                        <wpg:grpSpPr>
                          <a:xfrm>
                            <a:off x="0" y="0"/>
                            <a:ext cx="5731510" cy="895351"/>
                            <a:chOff x="0" y="0"/>
                            <a:chExt cx="5878196" cy="918845"/>
                          </a:xfrm>
                        </wpg:grpSpPr>
                        <wpg:grpSp>
                          <wpg:cNvPr id="1343469800" name="مجموعة 48"/>
                          <wpg:cNvGrpSpPr/>
                          <wpg:grpSpPr>
                            <a:xfrm>
                              <a:off x="0" y="0"/>
                              <a:ext cx="5878196" cy="918845"/>
                              <a:chOff x="0" y="0"/>
                              <a:chExt cx="6240348" cy="919070"/>
                            </a:xfrm>
                          </wpg:grpSpPr>
                          <wpg:grpSp>
                            <wpg:cNvPr id="524113691" name="مجموعة 49"/>
                            <wpg:cNvGrpSpPr/>
                            <wpg:grpSpPr>
                              <a:xfrm>
                                <a:off x="0" y="169208"/>
                                <a:ext cx="5433072" cy="580613"/>
                                <a:chOff x="0" y="169208"/>
                                <a:chExt cx="5433072" cy="580613"/>
                              </a:xfrm>
                            </wpg:grpSpPr>
                            <wps:wsp>
                              <wps:cNvPr id="13608117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69889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4634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30170" name="مربع نص 41"/>
                          <wps:cNvSpPr txBox="1"/>
                          <wps:spPr>
                            <a:xfrm>
                              <a:off x="204466" y="257055"/>
                              <a:ext cx="4615801" cy="387740"/>
                            </a:xfrm>
                            <a:prstGeom prst="rect">
                              <a:avLst/>
                            </a:prstGeom>
                            <a:noFill/>
                          </wps:spPr>
                          <wps:txbx>
                            <w:txbxContent>
                              <w:p w14:paraId="44F6F590" w14:textId="767111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الإبلاغ والتواصل الشفاف:</w:t>
                                </w:r>
                              </w:p>
                            </w:txbxContent>
                          </wps:txbx>
                          <wps:bodyPr wrap="square" rtlCol="1">
                            <a:spAutoFit/>
                          </wps:bodyPr>
                        </wps:wsp>
                      </wpg:grpSp>
                      <pic:pic xmlns:pic="http://schemas.openxmlformats.org/drawingml/2006/picture">
                        <pic:nvPicPr>
                          <pic:cNvPr id="129331085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E898DD" id="_x0000_s24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HVrmw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Xx1a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">
                  <v:group id="مجموعة 48" o:spid="_x0000_s2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">
                    <v:group id="مجموعة 49" o:spid="_x0000_s2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">
                      <v:shape id="شكل حر 50" o:spid="_x0000_s2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" fillcolor="#a5a5a5 [2092]" stroked="f" strokeweight="1pt">
                        <v:stroke joinstyle="miter"/>
                      </v:roundrect>
                    </v:group>
                    <v:oval id="شكل بيضاوي 52" o:spid="_x0000_s2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" filled="f" strokecolor="#168489" strokeweight="1pt">
                      <v:stroke joinstyle="miter"/>
                    </v:oval>
                  </v:group>
                  <v:shape id="مربع نص 41" o:spid="_x0000_s241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" filled="f" stroked="f">
                    <v:textbox style="mso-fit-shape-to-text:t">
                      <w:txbxContent>
                        <w:p w14:paraId="44F6F590" w14:textId="767111AE" w:rsidR="00684194" w:rsidRDefault="00410FD5" w:rsidP="00684194">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الإبلاغ والتواصل الشفاف:</w:t>
                          </w:r>
                        </w:p>
                      </w:txbxContent>
                    </v:textbox>
                  </v:shape>
                </v:group>
                <v:shape id="صورة 54" o:spid="_x0000_s24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">
                  <v:imagedata r:id="rId79" o:title=""/>
                </v:shape>
                <w10:anchorlock/>
              </v:group>
            </w:pict>
          </mc:Fallback>
        </mc:AlternateContent>
      </w:r>
    </w:p>
    <w:p w14:paraId="7EA6A09A" w14:textId="0CDB41B6"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إعداد تقارير دورية عن الأداء البيئي والاجتماعي للمؤسسة</w:t>
      </w:r>
      <w:r w:rsidRPr="00410FD5">
        <w:rPr>
          <w:rFonts w:ascii="Sakkal Majalla" w:hAnsi="Sakkal Majalla" w:cs="Sakkal Majalla"/>
          <w:sz w:val="34"/>
          <w:szCs w:val="34"/>
        </w:rPr>
        <w:t>.</w:t>
      </w:r>
    </w:p>
    <w:p w14:paraId="596C4023" w14:textId="48AB86B4"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مشاركة هذه التقارير بشفافية مع أصحاب المصلحة الداخليين والخارجيين</w:t>
      </w:r>
      <w:r w:rsidRPr="00410FD5">
        <w:rPr>
          <w:rFonts w:ascii="Sakkal Majalla" w:hAnsi="Sakkal Majalla" w:cs="Sakkal Majalla"/>
          <w:sz w:val="34"/>
          <w:szCs w:val="34"/>
        </w:rPr>
        <w:t>.</w:t>
      </w:r>
    </w:p>
    <w:p w14:paraId="28E552DC" w14:textId="22F2F57F"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الحصول على ضمانات الشفافية والموثوقية من خلال التدقيق والمراجعة الخارجية</w:t>
      </w:r>
      <w:r w:rsidRPr="00410FD5">
        <w:rPr>
          <w:rFonts w:ascii="Sakkal Majalla" w:hAnsi="Sakkal Majalla" w:cs="Sakkal Majalla"/>
          <w:sz w:val="34"/>
          <w:szCs w:val="34"/>
        </w:rPr>
        <w:t>.</w:t>
      </w:r>
    </w:p>
    <w:p w14:paraId="00A89B17" w14:textId="77777777" w:rsidR="0002554C" w:rsidRPr="00331D38" w:rsidRDefault="0002554C" w:rsidP="00684194">
      <w:pPr>
        <w:rPr>
          <w:rtl/>
        </w:rPr>
      </w:pPr>
      <w:r w:rsidRPr="00331D38">
        <w:rPr>
          <w:rtl/>
        </w:rPr>
        <w:t>من خلال هذه الممارسات، تتمكن المؤسسات من تقييم وإدارة أثرها بشكل فعال، والإبلاغ عنه بطريقة تعزز الثقة والمساءلة تجاه المجتمع والبيئة</w:t>
      </w:r>
      <w:r w:rsidRPr="00331D38">
        <w:t>.</w:t>
      </w:r>
    </w:p>
    <w:p w14:paraId="5F527AAD" w14:textId="77777777" w:rsidR="0002554C" w:rsidRDefault="0002554C" w:rsidP="00684194">
      <w:pPr>
        <w:rPr>
          <w:color w:val="168489"/>
          <w:rtl/>
        </w:rPr>
      </w:pPr>
      <w:r w:rsidRPr="00684194">
        <w:rPr>
          <w:rFonts w:hint="cs"/>
          <w:color w:val="168489"/>
          <w:rtl/>
        </w:rPr>
        <w:t>و</w:t>
      </w:r>
      <w:r w:rsidRPr="00684194">
        <w:rPr>
          <w:color w:val="168489"/>
          <w:rtl/>
        </w:rPr>
        <w:t>هناك العديد من الأمثلة الملموسة على كيفية تطبيق ممارسات تقييم الأثر والإبلاغ عنه في مؤسسات مختلفة</w:t>
      </w:r>
      <w:r w:rsidRPr="00684194">
        <w:rPr>
          <w:color w:val="168489"/>
        </w:rPr>
        <w:t>:</w:t>
      </w:r>
    </w:p>
    <w:p w14:paraId="0BECE27F" w14:textId="3674F9C9" w:rsidR="000F5AEA" w:rsidRPr="00684194" w:rsidRDefault="000F5AEA" w:rsidP="00684194">
      <w:pPr>
        <w:rPr>
          <w:color w:val="168489"/>
          <w:rtl/>
        </w:rPr>
      </w:pPr>
      <w:r w:rsidRPr="002A078C">
        <w:rPr>
          <w:rFonts w:ascii="Sakkal Majalla" w:hAnsi="Sakkal Majalla"/>
          <w:noProof/>
          <w:sz w:val="34"/>
          <w:lang w:bidi="ar-EG"/>
        </w:rPr>
        <mc:AlternateContent>
          <mc:Choice Requires="wpg">
            <w:drawing>
              <wp:inline distT="0" distB="0" distL="0" distR="0" wp14:anchorId="409F5CA0" wp14:editId="44A24AF8">
                <wp:extent cx="5731510" cy="891540"/>
                <wp:effectExtent l="0" t="0" r="2540" b="22860"/>
                <wp:docPr id="4577540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67856539" name="مجموعة 47"/>
                        <wpg:cNvGrpSpPr/>
                        <wpg:grpSpPr>
                          <a:xfrm>
                            <a:off x="0" y="0"/>
                            <a:ext cx="5731510" cy="895351"/>
                            <a:chOff x="0" y="0"/>
                            <a:chExt cx="5878196" cy="918845"/>
                          </a:xfrm>
                        </wpg:grpSpPr>
                        <wpg:grpSp>
                          <wpg:cNvPr id="2044648309" name="مجموعة 48"/>
                          <wpg:cNvGrpSpPr/>
                          <wpg:grpSpPr>
                            <a:xfrm>
                              <a:off x="0" y="0"/>
                              <a:ext cx="5878196" cy="918845"/>
                              <a:chOff x="0" y="0"/>
                              <a:chExt cx="6240348" cy="919070"/>
                            </a:xfrm>
                          </wpg:grpSpPr>
                          <wpg:grpSp>
                            <wpg:cNvPr id="1271138177" name="مجموعة 49"/>
                            <wpg:cNvGrpSpPr/>
                            <wpg:grpSpPr>
                              <a:xfrm>
                                <a:off x="0" y="169208"/>
                                <a:ext cx="5433072" cy="580613"/>
                                <a:chOff x="0" y="169208"/>
                                <a:chExt cx="5433072" cy="580613"/>
                              </a:xfrm>
                            </wpg:grpSpPr>
                            <wps:wsp>
                              <wps:cNvPr id="1735579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76079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6117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8620907" name="مربع نص 41"/>
                          <wps:cNvSpPr txBox="1"/>
                          <wps:spPr>
                            <a:xfrm>
                              <a:off x="204466" y="257055"/>
                              <a:ext cx="4615801" cy="387740"/>
                            </a:xfrm>
                            <a:prstGeom prst="rect">
                              <a:avLst/>
                            </a:prstGeom>
                            <a:noFill/>
                          </wps:spPr>
                          <wps:txbx>
                            <w:txbxContent>
                              <w:p w14:paraId="19B9D47E" w14:textId="7580038A"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48941222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09F5CA0" id="_x0000_s24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3snNlg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Deyc2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">
                  <v:group id="مجموعة 48" o:spid="_x0000_s2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">
                    <v:group id="مجموعة 49" o:spid="_x0000_s2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">
                      <v:shape id="شكل حر 50" o:spid="_x0000_s2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" fillcolor="#a5a5a5 [2092]" stroked="f" strokeweight="1pt">
                        <v:stroke joinstyle="miter"/>
                      </v:roundrect>
                    </v:group>
                    <v:oval id="شكل بيضاوي 52" o:spid="_x0000_s2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" filled="f" strokecolor="#168489" strokeweight="1pt">
                      <v:stroke joinstyle="miter"/>
                    </v:oval>
                  </v:group>
                  <v:shape id="مربع نص 41" o:spid="_x0000_s242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" filled="f" stroked="f">
                    <v:textbox style="mso-fit-shape-to-text:t">
                      <w:txbxContent>
                        <w:p w14:paraId="19B9D47E" w14:textId="7580038A"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نستله:</w:t>
                          </w:r>
                        </w:p>
                      </w:txbxContent>
                    </v:textbox>
                  </v:shape>
                </v:group>
                <v:shape id="صورة 54" o:spid="_x0000_s24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">
                  <v:imagedata r:id="rId79" o:title=""/>
                </v:shape>
                <w10:anchorlock/>
              </v:group>
            </w:pict>
          </mc:Fallback>
        </mc:AlternateContent>
      </w:r>
    </w:p>
    <w:p w14:paraId="7B32D80B" w14:textId="79044FC1"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وضعت نستله مؤشرات أداء رئيسية لقياس بصمتها البيئية والاجتماعية، مثل استهلاك المياه والطاقة والنفايات</w:t>
      </w:r>
      <w:r w:rsidRPr="00410FD5">
        <w:rPr>
          <w:rFonts w:ascii="Sakkal Majalla" w:hAnsi="Sakkal Majalla" w:cs="Sakkal Majalla"/>
          <w:sz w:val="34"/>
          <w:szCs w:val="34"/>
        </w:rPr>
        <w:t>.</w:t>
      </w:r>
    </w:p>
    <w:p w14:paraId="689727C9" w14:textId="568972BD"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بجمع البيانات والمعلومات حول هذه المؤشرات بشكل منتظم من جميع مرافقها حول العالم</w:t>
      </w:r>
      <w:r w:rsidRPr="00410FD5">
        <w:rPr>
          <w:rFonts w:ascii="Sakkal Majalla" w:hAnsi="Sakkal Majalla" w:cs="Sakkal Majalla"/>
          <w:sz w:val="34"/>
          <w:szCs w:val="34"/>
        </w:rPr>
        <w:t>.</w:t>
      </w:r>
    </w:p>
    <w:p w14:paraId="09DE4BB9" w14:textId="127A329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بتحليل التأثيرات الإيجابية والسلبية وتضع خطط للتحسين المستمر</w:t>
      </w:r>
      <w:r w:rsidRPr="00410FD5">
        <w:rPr>
          <w:rFonts w:ascii="Sakkal Majalla" w:hAnsi="Sakkal Majalla" w:cs="Sakkal Majalla"/>
          <w:sz w:val="34"/>
          <w:szCs w:val="34"/>
        </w:rPr>
        <w:t>.</w:t>
      </w:r>
    </w:p>
    <w:p w14:paraId="300BBBCB" w14:textId="40CBA04E"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تعد تقارير استدامة سنوية مفصلة وتنشرها بشكل علني على موقعها الإلكتروني</w:t>
      </w:r>
      <w:r w:rsidRPr="00410FD5">
        <w:rPr>
          <w:rFonts w:ascii="Sakkal Majalla" w:hAnsi="Sakkal Majalla" w:cs="Sakkal Majalla"/>
          <w:sz w:val="34"/>
          <w:szCs w:val="34"/>
        </w:rPr>
        <w:t>.</w:t>
      </w:r>
    </w:p>
    <w:p w14:paraId="4D302E71" w14:textId="5FB0DFBD" w:rsidR="0002554C" w:rsidRPr="00331D38" w:rsidRDefault="000F5AEA" w:rsidP="00684194">
      <w:pPr>
        <w:rPr>
          <w:rtl/>
        </w:rPr>
      </w:pPr>
      <w:r w:rsidRPr="002A078C">
        <w:rPr>
          <w:rFonts w:ascii="Sakkal Majalla" w:hAnsi="Sakkal Majalla"/>
          <w:noProof/>
          <w:sz w:val="34"/>
          <w:lang w:bidi="ar-EG"/>
        </w:rPr>
        <w:lastRenderedPageBreak/>
        <mc:AlternateContent>
          <mc:Choice Requires="wpg">
            <w:drawing>
              <wp:inline distT="0" distB="0" distL="0" distR="0" wp14:anchorId="1F8432F3" wp14:editId="387E6A7C">
                <wp:extent cx="5731510" cy="891540"/>
                <wp:effectExtent l="0" t="0" r="2540" b="22860"/>
                <wp:docPr id="19552941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6784908" name="مجموعة 47"/>
                        <wpg:cNvGrpSpPr/>
                        <wpg:grpSpPr>
                          <a:xfrm>
                            <a:off x="0" y="0"/>
                            <a:ext cx="5731510" cy="895351"/>
                            <a:chOff x="0" y="0"/>
                            <a:chExt cx="5878196" cy="918845"/>
                          </a:xfrm>
                        </wpg:grpSpPr>
                        <wpg:grpSp>
                          <wpg:cNvPr id="1254944482" name="مجموعة 48"/>
                          <wpg:cNvGrpSpPr/>
                          <wpg:grpSpPr>
                            <a:xfrm>
                              <a:off x="0" y="0"/>
                              <a:ext cx="5878196" cy="918845"/>
                              <a:chOff x="0" y="0"/>
                              <a:chExt cx="6240348" cy="919070"/>
                            </a:xfrm>
                          </wpg:grpSpPr>
                          <wpg:grpSp>
                            <wpg:cNvPr id="1823759946" name="مجموعة 49"/>
                            <wpg:cNvGrpSpPr/>
                            <wpg:grpSpPr>
                              <a:xfrm>
                                <a:off x="0" y="169208"/>
                                <a:ext cx="5433072" cy="580613"/>
                                <a:chOff x="0" y="169208"/>
                                <a:chExt cx="5433072" cy="580613"/>
                              </a:xfrm>
                            </wpg:grpSpPr>
                            <wps:wsp>
                              <wps:cNvPr id="1711239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48938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59085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8369165" name="مربع نص 41"/>
                          <wps:cNvSpPr txBox="1"/>
                          <wps:spPr>
                            <a:xfrm>
                              <a:off x="204466" y="257055"/>
                              <a:ext cx="4615801" cy="387740"/>
                            </a:xfrm>
                            <a:prstGeom prst="rect">
                              <a:avLst/>
                            </a:prstGeom>
                            <a:noFill/>
                          </wps:spPr>
                          <wps:txbx>
                            <w:txbxContent>
                              <w:p w14:paraId="2122F84B" w14:textId="28E256DD"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إكسون موبيل:</w:t>
                                </w:r>
                              </w:p>
                            </w:txbxContent>
                          </wps:txbx>
                          <wps:bodyPr wrap="square" rtlCol="1">
                            <a:spAutoFit/>
                          </wps:bodyPr>
                        </wps:wsp>
                      </wpg:grpSp>
                      <pic:pic xmlns:pic="http://schemas.openxmlformats.org/drawingml/2006/picture">
                        <pic:nvPicPr>
                          <pic:cNvPr id="61387933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8432F3" id="_x0000_s24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iNWpwcAAPo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">
                <v:group id="مجموعة 47" o:spid="_x0000_s24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">
                  <v:group id="مجموعة 48" o:spid="_x0000_s24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">
                    <v:group id="مجموعة 49" o:spid="_x0000_s24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">
                      <v:shape id="شكل حر 50" o:spid="_x0000_s24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" fillcolor="#a5a5a5 [2092]" stroked="f" strokeweight="1pt">
                        <v:stroke joinstyle="miter"/>
                      </v:roundrect>
                    </v:group>
                    <v:oval id="شكل بيضاوي 52" o:spid="_x0000_s24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" filled="f" strokecolor="#168489" strokeweight="1pt">
                      <v:stroke joinstyle="miter"/>
                    </v:oval>
                  </v:group>
                  <v:shape id="مربع نص 41" o:spid="_x0000_s243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" filled="f" stroked="f">
                    <v:textbox style="mso-fit-shape-to-text:t">
                      <w:txbxContent>
                        <w:p w14:paraId="2122F84B" w14:textId="28E256DD"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إكسون موبيل:</w:t>
                          </w:r>
                        </w:p>
                      </w:txbxContent>
                    </v:textbox>
                  </v:shape>
                </v:group>
                <v:shape id="صورة 54" o:spid="_x0000_s24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">
                  <v:imagedata r:id="rId79" o:title=""/>
                </v:shape>
                <w10:anchorlock/>
              </v:group>
            </w:pict>
          </mc:Fallback>
        </mc:AlternateContent>
      </w:r>
    </w:p>
    <w:p w14:paraId="5EDCA99D" w14:textId="2A246CEC"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طورت إكسون موبيل مؤشرات محددة لقياس أثرها البيئي، مثل انبعاثات الغازات الدفيئة وجودة المياه والنفايات</w:t>
      </w:r>
      <w:r w:rsidRPr="00410FD5">
        <w:rPr>
          <w:rFonts w:ascii="Sakkal Majalla" w:hAnsi="Sakkal Majalla" w:cs="Sakkal Majalla"/>
          <w:sz w:val="34"/>
          <w:szCs w:val="34"/>
        </w:rPr>
        <w:t>.</w:t>
      </w:r>
    </w:p>
    <w:p w14:paraId="5263C1E7" w14:textId="2E4E8C4E"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بتتبع هذه المؤشرات بشكل منتظم في جميع عملياتها حول العالم</w:t>
      </w:r>
      <w:r w:rsidRPr="00410FD5">
        <w:rPr>
          <w:rFonts w:ascii="Sakkal Majalla" w:hAnsi="Sakkal Majalla" w:cs="Sakkal Majalla"/>
          <w:sz w:val="34"/>
          <w:szCs w:val="34"/>
        </w:rPr>
        <w:t>.</w:t>
      </w:r>
    </w:p>
    <w:p w14:paraId="58129AE6" w14:textId="62EF3020"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تحلل هذه البيانات لتحديد الفرص لتقليل الآثار السلبية وتعزيز الآثار الإيجابية</w:t>
      </w:r>
      <w:r w:rsidRPr="00410FD5">
        <w:rPr>
          <w:rFonts w:ascii="Sakkal Majalla" w:hAnsi="Sakkal Majalla" w:cs="Sakkal Majalla"/>
          <w:sz w:val="34"/>
          <w:szCs w:val="34"/>
        </w:rPr>
        <w:t>.</w:t>
      </w:r>
    </w:p>
    <w:p w14:paraId="5CCD5D8B" w14:textId="236A861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تشارك هذه المعلومات من خلال تقارير استدامة سنوية وتفاعل منتظم مع المجتمعات المحلية</w:t>
      </w:r>
      <w:r w:rsidRPr="00410FD5">
        <w:rPr>
          <w:rFonts w:ascii="Sakkal Majalla" w:hAnsi="Sakkal Majalla" w:cs="Sakkal Majalla"/>
          <w:sz w:val="34"/>
          <w:szCs w:val="34"/>
        </w:rPr>
        <w:t>.</w:t>
      </w:r>
    </w:p>
    <w:p w14:paraId="4D8A7E3A" w14:textId="65E7CD27" w:rsidR="0002554C" w:rsidRPr="00331D38" w:rsidRDefault="000F5AEA" w:rsidP="00684194">
      <w:pPr>
        <w:rPr>
          <w:rtl/>
        </w:rPr>
      </w:pPr>
      <w:r w:rsidRPr="002A078C">
        <w:rPr>
          <w:rFonts w:ascii="Sakkal Majalla" w:hAnsi="Sakkal Majalla"/>
          <w:noProof/>
          <w:sz w:val="34"/>
          <w:lang w:bidi="ar-EG"/>
        </w:rPr>
        <mc:AlternateContent>
          <mc:Choice Requires="wpg">
            <w:drawing>
              <wp:inline distT="0" distB="0" distL="0" distR="0" wp14:anchorId="08B64E74" wp14:editId="08F2B791">
                <wp:extent cx="5731510" cy="891540"/>
                <wp:effectExtent l="0" t="0" r="2540" b="22860"/>
                <wp:docPr id="12645194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4119182" name="مجموعة 47"/>
                        <wpg:cNvGrpSpPr/>
                        <wpg:grpSpPr>
                          <a:xfrm>
                            <a:off x="0" y="0"/>
                            <a:ext cx="5731510" cy="895351"/>
                            <a:chOff x="0" y="0"/>
                            <a:chExt cx="5878196" cy="918845"/>
                          </a:xfrm>
                        </wpg:grpSpPr>
                        <wpg:grpSp>
                          <wpg:cNvPr id="1606064635" name="مجموعة 48"/>
                          <wpg:cNvGrpSpPr/>
                          <wpg:grpSpPr>
                            <a:xfrm>
                              <a:off x="0" y="0"/>
                              <a:ext cx="5878196" cy="918845"/>
                              <a:chOff x="0" y="0"/>
                              <a:chExt cx="6240348" cy="919070"/>
                            </a:xfrm>
                          </wpg:grpSpPr>
                          <wpg:grpSp>
                            <wpg:cNvPr id="622814194" name="مجموعة 49"/>
                            <wpg:cNvGrpSpPr/>
                            <wpg:grpSpPr>
                              <a:xfrm>
                                <a:off x="0" y="169208"/>
                                <a:ext cx="5433072" cy="580613"/>
                                <a:chOff x="0" y="169208"/>
                                <a:chExt cx="5433072" cy="580613"/>
                              </a:xfrm>
                            </wpg:grpSpPr>
                            <wps:wsp>
                              <wps:cNvPr id="1745799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90949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71299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05181" name="مربع نص 41"/>
                          <wps:cNvSpPr txBox="1"/>
                          <wps:spPr>
                            <a:xfrm>
                              <a:off x="204466" y="257055"/>
                              <a:ext cx="4615801" cy="387740"/>
                            </a:xfrm>
                            <a:prstGeom prst="rect">
                              <a:avLst/>
                            </a:prstGeom>
                            <a:noFill/>
                          </wps:spPr>
                          <wps:txbx>
                            <w:txbxContent>
                              <w:p w14:paraId="64C7DB9B" w14:textId="780B6C4F"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wps:txbx>
                          <wps:bodyPr wrap="square" rtlCol="1">
                            <a:spAutoFit/>
                          </wps:bodyPr>
                        </wps:wsp>
                      </wpg:grpSp>
                      <pic:pic xmlns:pic="http://schemas.openxmlformats.org/drawingml/2006/picture">
                        <pic:nvPicPr>
                          <pic:cNvPr id="176946374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B64E74" id="_x0000_s24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JdRiV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4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">
                  <v:group id="مجموعة 48" o:spid="_x0000_s24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">
                    <v:group id="مجموعة 49" o:spid="_x0000_s24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">
                      <v:shape id="شكل حر 50" o:spid="_x0000_s24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" fillcolor="#a5a5a5 [2092]" stroked="f" strokeweight="1pt">
                        <v:stroke joinstyle="miter"/>
                      </v:roundrect>
                    </v:group>
                    <v:oval id="شكل بيضاوي 52" o:spid="_x0000_s24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" filled="f" strokecolor="#168489" strokeweight="1pt">
                      <v:stroke joinstyle="miter"/>
                    </v:oval>
                  </v:group>
                  <v:shape id="مربع نص 41" o:spid="_x0000_s24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" filled="f" stroked="f">
                    <v:textbox style="mso-fit-shape-to-text:t">
                      <w:txbxContent>
                        <w:p w14:paraId="64C7DB9B" w14:textId="780B6C4F" w:rsidR="000F5AEA" w:rsidRDefault="00410FD5" w:rsidP="000F5AEA">
                          <w:pPr>
                            <w:rPr>
                              <w:rFonts w:eastAsia="Calibri" w:hAnsi="Adobe Arabic" w:cs="Adobe Arabic"/>
                              <w:b/>
                              <w:bCs/>
                              <w:color w:val="FFFFFF"/>
                              <w:kern w:val="24"/>
                              <w:sz w:val="36"/>
                              <w:szCs w:val="36"/>
                              <w:lang w:bidi="ar-EG"/>
                            </w:rPr>
                          </w:pPr>
                          <w:r w:rsidRPr="00410FD5">
                            <w:rPr>
                              <w:rFonts w:eastAsia="Calibri" w:hAnsi="Adobe Arabic" w:cs="Adobe Arabic"/>
                              <w:b/>
                              <w:bCs/>
                              <w:color w:val="FFFFFF"/>
                              <w:kern w:val="24"/>
                              <w:sz w:val="36"/>
                              <w:szCs w:val="36"/>
                              <w:rtl/>
                              <w:lang w:bidi="ar-EG"/>
                            </w:rPr>
                            <w:t>شركة بنك أوف أمريكا:</w:t>
                          </w:r>
                        </w:p>
                      </w:txbxContent>
                    </v:textbox>
                  </v:shape>
                </v:group>
                <v:shape id="صورة 54" o:spid="_x0000_s24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">
                  <v:imagedata r:id="rId79" o:title=""/>
                </v:shape>
                <w10:anchorlock/>
              </v:group>
            </w:pict>
          </mc:Fallback>
        </mc:AlternateContent>
      </w:r>
    </w:p>
    <w:p w14:paraId="4A1ECB57" w14:textId="4BA201C3"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طورت بنك أوف أمريكا مؤشرات لقياس مساهماتها في التنمية الاجتماعية والاقتصادية</w:t>
      </w:r>
      <w:r w:rsidRPr="00410FD5">
        <w:rPr>
          <w:rFonts w:ascii="Sakkal Majalla" w:hAnsi="Sakkal Majalla" w:cs="Sakkal Majalla"/>
          <w:sz w:val="34"/>
          <w:szCs w:val="34"/>
        </w:rPr>
        <w:t>.</w:t>
      </w:r>
    </w:p>
    <w:p w14:paraId="1A6B92F0" w14:textId="760AE0DC"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تتتبع بيانات مثل المساعدات المالية للمجتمعات المحرومة والاستثمارات في المشاريع المستدامة</w:t>
      </w:r>
      <w:r w:rsidRPr="00410FD5">
        <w:rPr>
          <w:rFonts w:ascii="Sakkal Majalla" w:hAnsi="Sakkal Majalla" w:cs="Sakkal Majalla"/>
          <w:sz w:val="34"/>
          <w:szCs w:val="34"/>
        </w:rPr>
        <w:t>.</w:t>
      </w:r>
    </w:p>
    <w:p w14:paraId="2BF0BBDC" w14:textId="22BB1E2B"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تقوم بتحليل هذه البيانات لتقييم تأثير برامجها على المجتمع والتخطيط للتحسين</w:t>
      </w:r>
      <w:r w:rsidRPr="00410FD5">
        <w:rPr>
          <w:rFonts w:ascii="Sakkal Majalla" w:hAnsi="Sakkal Majalla" w:cs="Sakkal Majalla"/>
          <w:sz w:val="34"/>
          <w:szCs w:val="34"/>
        </w:rPr>
        <w:t>.</w:t>
      </w:r>
    </w:p>
    <w:p w14:paraId="4D63A304" w14:textId="4E67C358" w:rsidR="0002554C" w:rsidRPr="00410FD5" w:rsidRDefault="0002554C" w:rsidP="002467E8">
      <w:pPr>
        <w:pStyle w:val="a5"/>
        <w:numPr>
          <w:ilvl w:val="0"/>
          <w:numId w:val="5"/>
        </w:numPr>
        <w:spacing w:after="0"/>
        <w:jc w:val="both"/>
        <w:rPr>
          <w:rFonts w:ascii="Sakkal Majalla" w:hAnsi="Sakkal Majalla" w:cs="Sakkal Majalla"/>
          <w:sz w:val="34"/>
          <w:szCs w:val="34"/>
          <w:rtl/>
        </w:rPr>
      </w:pPr>
      <w:r w:rsidRPr="00410FD5">
        <w:rPr>
          <w:rFonts w:ascii="Sakkal Majalla" w:hAnsi="Sakkal Majalla" w:cs="Sakkal Majalla"/>
          <w:sz w:val="34"/>
          <w:szCs w:val="34"/>
          <w:rtl/>
        </w:rPr>
        <w:t>تنشر تقارير تفصيلية عن هذه الجهود ضمن تقارير الاستدامة السنوية</w:t>
      </w:r>
      <w:r w:rsidRPr="00410FD5">
        <w:rPr>
          <w:rFonts w:ascii="Sakkal Majalla" w:hAnsi="Sakkal Majalla" w:cs="Sakkal Majalla"/>
          <w:sz w:val="34"/>
          <w:szCs w:val="34"/>
        </w:rPr>
        <w:t>.</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10FD5" w:rsidRPr="00563DBD" w14:paraId="45FCFD68" w14:textId="77777777" w:rsidTr="009A1C3E">
        <w:tc>
          <w:tcPr>
            <w:tcW w:w="1962" w:type="dxa"/>
            <w:tcBorders>
              <w:right w:val="single" w:sz="36" w:space="0" w:color="168489"/>
            </w:tcBorders>
            <w:shd w:val="clear" w:color="auto" w:fill="F2F2F2" w:themeFill="background1" w:themeFillShade="F2"/>
            <w:vAlign w:val="center"/>
          </w:tcPr>
          <w:p w14:paraId="0A0DBDF1" w14:textId="77777777" w:rsidR="00410FD5" w:rsidRPr="008113E1" w:rsidRDefault="00410FD5" w:rsidP="008814D1">
            <w:pPr>
              <w:pStyle w:val="ad"/>
              <w:pageBreakBefore/>
              <w:jc w:val="center"/>
              <w:rPr>
                <w:rtl/>
              </w:rPr>
            </w:pPr>
            <w:r w:rsidRPr="008113E1">
              <w:rPr>
                <w:noProof/>
                <w:rtl/>
                <w:lang w:val="ar-SA"/>
              </w:rPr>
              <w:lastRenderedPageBreak/>
              <w:drawing>
                <wp:inline distT="0" distB="0" distL="0" distR="0" wp14:anchorId="28C7C2D8" wp14:editId="128AA7BF">
                  <wp:extent cx="563984" cy="563914"/>
                  <wp:effectExtent l="0" t="0" r="7620" b="7620"/>
                  <wp:docPr id="420171471" name="Picture 42017147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C3C7262" w14:textId="45689385" w:rsidR="00410FD5" w:rsidRPr="00563DBD" w:rsidRDefault="00EE4C29" w:rsidP="00EE4C29">
            <w:pPr>
              <w:jc w:val="center"/>
              <w:rPr>
                <w:rFonts w:eastAsia="Times New Roman" w:cs="GE Dinar Two Medium"/>
                <w:color w:val="1E3D6A"/>
                <w:kern w:val="24"/>
                <w:szCs w:val="28"/>
                <w:rtl/>
                <w:lang w:bidi="ar-SY"/>
              </w:rPr>
            </w:pPr>
            <w:r w:rsidRPr="00EE4C29">
              <w:rPr>
                <w:rFonts w:ascii="Adobe Arabic" w:eastAsia="Times New Roman" w:hAnsi="Adobe Arabic" w:cs="Adobe Arabic"/>
                <w:b/>
                <w:bCs/>
                <w:color w:val="168489"/>
                <w:kern w:val="24"/>
                <w:sz w:val="44"/>
                <w:szCs w:val="44"/>
                <w:rtl/>
                <w:lang w:bidi="ar-SY"/>
              </w:rPr>
              <w:t>كيف يمكن للمؤسسات الصغيرة والمتوسطة تطبيق ممارسات الاستدامة بشكل فعّال مع محدودية الموارد؟</w:t>
            </w:r>
          </w:p>
        </w:tc>
      </w:tr>
      <w:tr w:rsidR="00410FD5" w14:paraId="7B16EFC6" w14:textId="77777777" w:rsidTr="009A1C3E">
        <w:tc>
          <w:tcPr>
            <w:tcW w:w="1962" w:type="dxa"/>
            <w:tcBorders>
              <w:right w:val="single" w:sz="36" w:space="0" w:color="168489"/>
            </w:tcBorders>
            <w:shd w:val="clear" w:color="auto" w:fill="F2F2F2" w:themeFill="background1" w:themeFillShade="F2"/>
            <w:vAlign w:val="center"/>
          </w:tcPr>
          <w:p w14:paraId="15925686" w14:textId="77777777" w:rsidR="00410FD5" w:rsidRPr="008113E1" w:rsidRDefault="00410FD5" w:rsidP="008814D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A0E210E" w14:textId="77777777" w:rsidR="00410FD5" w:rsidRDefault="00410FD5" w:rsidP="008814D1">
            <w:pPr>
              <w:pStyle w:val="ad"/>
              <w:rPr>
                <w:rtl/>
              </w:rPr>
            </w:pPr>
          </w:p>
        </w:tc>
      </w:tr>
    </w:tbl>
    <w:p w14:paraId="32BFCE37" w14:textId="77777777" w:rsidR="00410FD5" w:rsidRPr="003B7188" w:rsidRDefault="00410FD5" w:rsidP="00410FD5">
      <w:pPr>
        <w:rPr>
          <w:rFonts w:ascii="Sakkal Majalla" w:hAnsi="Sakkal Majalla"/>
          <w:sz w:val="34"/>
          <w:lang w:bidi="ar-SY"/>
        </w:rPr>
      </w:pPr>
    </w:p>
    <w:p w14:paraId="4F688EDA" w14:textId="6B54BBB6" w:rsidR="009A1C3E" w:rsidRDefault="009A1C3E" w:rsidP="009A1C3E">
      <w:pPr>
        <w:pStyle w:val="ae"/>
        <w:ind w:left="-755"/>
        <w:jc w:val="center"/>
        <w:rPr>
          <w:noProof/>
          <w:rtl/>
          <w:lang w:bidi="ar-SY"/>
        </w:rPr>
      </w:pPr>
      <w:r>
        <w:rPr>
          <w:noProof/>
        </w:rPr>
        <mc:AlternateContent>
          <mc:Choice Requires="wps">
            <w:drawing>
              <wp:inline distT="0" distB="0" distL="0" distR="0" wp14:anchorId="2CB2359F" wp14:editId="592872CD">
                <wp:extent cx="6703060" cy="5911850"/>
                <wp:effectExtent l="0" t="0" r="21590" b="12700"/>
                <wp:docPr id="94569506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911850"/>
                        </a:xfrm>
                        <a:prstGeom prst="roundRect">
                          <a:avLst>
                            <a:gd name="adj" fmla="val 16667"/>
                          </a:avLst>
                        </a:prstGeom>
                        <a:solidFill>
                          <a:srgbClr val="EAF4E4"/>
                        </a:solidFill>
                        <a:ln w="12700">
                          <a:solidFill>
                            <a:schemeClr val="accent6"/>
                          </a:solidFill>
                          <a:miter lim="800000"/>
                          <a:headEnd/>
                          <a:tailEnd/>
                        </a:ln>
                      </wps:spPr>
                      <wps:txbx>
                        <w:txbxContent>
                          <w:p w14:paraId="793D16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9961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24104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552EA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5ECC72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A17D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478A6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9494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18070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FD2D6D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889F2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4EFCC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B44351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B467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DECC40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2A0BF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19526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57B0D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5C74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AAA44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16D9F3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58311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33C46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0342F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2DE9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5E353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2CE4DD"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CB2359F" id="_x0000_s2446" style="width:527.8pt;height:46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" fillcolor="#eaf4e4" strokecolor="#70ad47 [3209]" strokeweight="1pt">
                <v:stroke joinstyle="miter"/>
                <v:textbox inset="0,3mm,0">
                  <w:txbxContent>
                    <w:p w14:paraId="793D169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799619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24104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3552EA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5ECC72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7A17D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478A6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9494A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718070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FD2D6D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889F2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24EFCC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B44351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B4675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6DECC40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2A0BF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19526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57B0D3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CB5C74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4AAA44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16D9F3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583111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33C46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D0342F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2DE95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95E353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2CE4DD" w14:textId="77777777" w:rsidR="009A1C3E" w:rsidRDefault="009A1C3E" w:rsidP="009A1C3E">
                      <w:pPr>
                        <w:jc w:val="center"/>
                        <w:rPr>
                          <w:sz w:val="22"/>
                          <w:szCs w:val="28"/>
                          <w:rtl/>
                          <w:lang w:bidi="ar-SY"/>
                        </w:rPr>
                      </w:pPr>
                    </w:p>
                  </w:txbxContent>
                </v:textbox>
                <w10:anchorlock/>
              </v:roundrect>
            </w:pict>
          </mc:Fallback>
        </mc:AlternateContent>
      </w:r>
    </w:p>
    <w:p w14:paraId="0356DEB0" w14:textId="35DBE18C" w:rsidR="00410FD5" w:rsidRPr="004B3470" w:rsidRDefault="00410FD5" w:rsidP="009A1C3E">
      <w:pPr>
        <w:pStyle w:val="ae"/>
        <w:bidi w:val="0"/>
        <w:jc w:val="center"/>
      </w:pPr>
      <w:r w:rsidRPr="00F131A0">
        <w:rPr>
          <w:noProof/>
          <w:lang w:bidi="ar-SY"/>
        </w:rPr>
        <w:drawing>
          <wp:inline distT="0" distB="0" distL="0" distR="0" wp14:anchorId="6C52049B" wp14:editId="21878D52">
            <wp:extent cx="1527176" cy="1420708"/>
            <wp:effectExtent l="0" t="0" r="0" b="8255"/>
            <wp:docPr id="79499238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4A4BD75F" w14:textId="77777777" w:rsidR="00EE4C29" w:rsidRDefault="00EE4C29" w:rsidP="00EE4C29">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5F744DC" wp14:editId="1A1978E0">
                <wp:extent cx="5633504" cy="593062"/>
                <wp:effectExtent l="0" t="0" r="5715" b="0"/>
                <wp:docPr id="77228518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56344121" name="Rectangle 55634412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947997" name="Rectangle 1724947997"/>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7423873" name="TextBox 7"/>
                        <wps:cNvSpPr txBox="1"/>
                        <wps:spPr>
                          <a:xfrm>
                            <a:off x="1796583" y="0"/>
                            <a:ext cx="4386580" cy="536575"/>
                          </a:xfrm>
                          <a:prstGeom prst="rect">
                            <a:avLst/>
                          </a:prstGeom>
                          <a:noFill/>
                        </wps:spPr>
                        <wps:txbx>
                          <w:txbxContent>
                            <w:p w14:paraId="322D8ADE" w14:textId="77777777" w:rsidR="00EE4C29" w:rsidRDefault="00EE4C29" w:rsidP="00EE4C29">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5F744DC" id="_x0000_s244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">
                <v:rect id="Rectangle 556344121" o:spid="_x0000_s244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" fillcolor="#f2f2f2 [3052]" stroked="f" strokeweight="1pt"/>
                <v:rect id="Rectangle 1724947997" o:spid="_x0000_s244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" fillcolor="#168489" stroked="f" strokeweight="1pt"/>
                <v:shape id="TextBox 7" o:spid="_x0000_s245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" filled="f" stroked="f">
                  <v:textbox>
                    <w:txbxContent>
                      <w:p w14:paraId="322D8ADE" w14:textId="77777777" w:rsidR="00EE4C29" w:rsidRDefault="00EE4C29" w:rsidP="00EE4C29">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A9235C5" w14:textId="77777777" w:rsidR="00EE4C29" w:rsidRDefault="00EE4C29" w:rsidP="00EE4C29">
      <w:pPr>
        <w:pStyle w:val="ae"/>
      </w:pPr>
    </w:p>
    <w:p w14:paraId="3625B3BD" w14:textId="77777777" w:rsidR="00EE4C29" w:rsidRDefault="00EE4C29" w:rsidP="00EE4C29">
      <w:pPr>
        <w:pStyle w:val="ae"/>
      </w:pPr>
    </w:p>
    <w:p w14:paraId="5F6D2616" w14:textId="77777777" w:rsidR="00EE4C29" w:rsidRPr="00A84A2A" w:rsidRDefault="00EE4C29" w:rsidP="00EE4C29">
      <w:pPr>
        <w:pStyle w:val="ae"/>
        <w:rPr>
          <w:color w:val="168489"/>
        </w:rPr>
      </w:pPr>
      <w:r w:rsidRPr="00A84A2A">
        <w:rPr>
          <w:color w:val="168489"/>
          <w:rtl/>
        </w:rPr>
        <w:t>تم في هذه الجلسة مناقشة المواضيع والأفكار الآتية:</w:t>
      </w:r>
    </w:p>
    <w:p w14:paraId="287ED4AB" w14:textId="77777777" w:rsidR="00EE4C29" w:rsidRPr="00EE4C29" w:rsidRDefault="00EE4C29" w:rsidP="002467E8">
      <w:pPr>
        <w:pStyle w:val="ae"/>
        <w:numPr>
          <w:ilvl w:val="0"/>
          <w:numId w:val="14"/>
        </w:numPr>
      </w:pPr>
      <w:r w:rsidRPr="00EE4C29">
        <w:rPr>
          <w:rtl/>
        </w:rPr>
        <w:t>المسؤولية الاجتماعية والبيئية للمؤسسات.</w:t>
      </w:r>
    </w:p>
    <w:p w14:paraId="24B1774B" w14:textId="77777777" w:rsidR="00EE4C29" w:rsidRPr="00EE4C29" w:rsidRDefault="00EE4C29" w:rsidP="002467E8">
      <w:pPr>
        <w:pStyle w:val="ae"/>
        <w:numPr>
          <w:ilvl w:val="0"/>
          <w:numId w:val="14"/>
        </w:numPr>
      </w:pPr>
      <w:r w:rsidRPr="00EE4C29">
        <w:rPr>
          <w:rtl/>
        </w:rPr>
        <w:t>تطوير استراتيجيات المسؤولية الاجتماعية والبيئية.</w:t>
      </w:r>
    </w:p>
    <w:p w14:paraId="473A438D" w14:textId="77777777" w:rsidR="00EE4C29" w:rsidRPr="00EE4C29" w:rsidRDefault="00EE4C29" w:rsidP="002467E8">
      <w:pPr>
        <w:pStyle w:val="ae"/>
        <w:numPr>
          <w:ilvl w:val="0"/>
          <w:numId w:val="14"/>
        </w:numPr>
        <w:rPr>
          <w:rtl/>
        </w:rPr>
      </w:pPr>
      <w:r w:rsidRPr="00EE4C29">
        <w:rPr>
          <w:rtl/>
        </w:rPr>
        <w:t>تقييم أثر المؤسسة على المجتمع والبيئة والإبلاغ عنه.</w:t>
      </w:r>
    </w:p>
    <w:p w14:paraId="05C302E5" w14:textId="77777777" w:rsidR="00EE4C29" w:rsidRDefault="00EE4C29" w:rsidP="00EE4C29">
      <w:pPr>
        <w:rPr>
          <w:rFonts w:ascii="Sakkal Majalla" w:hAnsi="Sakkal Majalla"/>
          <w:sz w:val="34"/>
          <w:rtl/>
        </w:rPr>
      </w:pPr>
    </w:p>
    <w:p w14:paraId="2552AE09" w14:textId="77777777" w:rsidR="00EE4C29" w:rsidRDefault="00EE4C29" w:rsidP="00EE4C29">
      <w:pPr>
        <w:rPr>
          <w:rFonts w:ascii="Sakkal Majalla" w:hAnsi="Sakkal Majalla"/>
          <w:sz w:val="34"/>
          <w:rtl/>
        </w:rPr>
      </w:pPr>
    </w:p>
    <w:p w14:paraId="6FEB5480" w14:textId="77777777" w:rsidR="00EE4C29" w:rsidRDefault="00EE4C29" w:rsidP="00EE4C29">
      <w:pPr>
        <w:rPr>
          <w:rFonts w:ascii="Sakkal Majalla" w:hAnsi="Sakkal Majalla"/>
          <w:sz w:val="34"/>
          <w:rtl/>
        </w:rPr>
      </w:pPr>
    </w:p>
    <w:p w14:paraId="3215AC69" w14:textId="77777777" w:rsidR="00EE4C29" w:rsidRPr="003B7188" w:rsidRDefault="00EE4C29" w:rsidP="00EE4C29">
      <w:pPr>
        <w:jc w:val="center"/>
        <w:rPr>
          <w:rFonts w:ascii="Sakkal Majalla" w:hAnsi="Sakkal Majalla"/>
          <w:sz w:val="34"/>
          <w:rtl/>
          <w:lang w:val="en-GB"/>
        </w:rPr>
      </w:pPr>
      <w:r>
        <w:rPr>
          <w:noProof/>
        </w:rPr>
        <w:drawing>
          <wp:inline distT="0" distB="0" distL="0" distR="0" wp14:anchorId="5E3EF1C1" wp14:editId="2FCD64C9">
            <wp:extent cx="1219200" cy="1219200"/>
            <wp:effectExtent l="0" t="0" r="0" b="0"/>
            <wp:docPr id="16902184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4840001" w14:textId="77777777" w:rsidR="00EE4C29" w:rsidRDefault="00EE4C29" w:rsidP="00EE4C29">
      <w:pPr>
        <w:rPr>
          <w:rtl/>
        </w:rPr>
      </w:pPr>
    </w:p>
    <w:p w14:paraId="5700E141" w14:textId="77777777" w:rsidR="00EE4C29" w:rsidRDefault="00EE4C29" w:rsidP="00EE4C29">
      <w:pPr>
        <w:rPr>
          <w:rtl/>
        </w:rPr>
      </w:pPr>
    </w:p>
    <w:p w14:paraId="57CE71F9" w14:textId="77777777" w:rsidR="00EE4C29" w:rsidRDefault="00EE4C29" w:rsidP="00EE4C29">
      <w:pPr>
        <w:rPr>
          <w:rtl/>
        </w:rPr>
      </w:pPr>
    </w:p>
    <w:p w14:paraId="54188BDB" w14:textId="77777777" w:rsidR="00410FD5" w:rsidRDefault="00410FD5" w:rsidP="00EE4C29">
      <w:pPr>
        <w:rPr>
          <w:rtl/>
        </w:rPr>
      </w:pPr>
    </w:p>
    <w:p w14:paraId="66F6EEC0" w14:textId="454359DC" w:rsidR="003F41BB" w:rsidRDefault="003F41BB" w:rsidP="0035479D">
      <w:pPr>
        <w:keepNext/>
        <w:ind w:left="-227"/>
        <w:jc w:val="left"/>
        <w:rPr>
          <w:rtl/>
        </w:rPr>
      </w:pPr>
    </w:p>
    <w:p w14:paraId="43DB355F" w14:textId="77777777" w:rsidR="003F41BB" w:rsidRDefault="003F41BB">
      <w:pPr>
        <w:bidi w:val="0"/>
        <w:spacing w:after="160" w:line="259" w:lineRule="auto"/>
        <w:jc w:val="left"/>
        <w:rPr>
          <w:rtl/>
        </w:rPr>
      </w:pPr>
      <w:r>
        <w:rPr>
          <w:rtl/>
        </w:rPr>
        <w:br w:type="page"/>
      </w:r>
    </w:p>
    <w:p w14:paraId="7206558E" w14:textId="77777777"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9B54549"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4A7F02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38F4718" w14:textId="77777777" w:rsidTr="00E220AB">
        <w:tc>
          <w:tcPr>
            <w:tcW w:w="2612" w:type="pct"/>
            <w:tcBorders>
              <w:left w:val="single" w:sz="4" w:space="0" w:color="168489"/>
              <w:right w:val="single" w:sz="4" w:space="0" w:color="168489"/>
            </w:tcBorders>
            <w:shd w:val="clear" w:color="auto" w:fill="auto"/>
          </w:tcPr>
          <w:p w14:paraId="1A2FED0B" w14:textId="77777777" w:rsidR="00F01FA2" w:rsidRDefault="00F01FA2" w:rsidP="00E220AB">
            <w:pPr>
              <w:pStyle w:val="bold"/>
              <w:jc w:val="center"/>
              <w:rPr>
                <w:color w:val="168489"/>
                <w:sz w:val="40"/>
                <w:szCs w:val="40"/>
                <w:rtl/>
                <w:lang w:bidi="ar-EG"/>
              </w:rPr>
            </w:pPr>
            <w:r>
              <w:rPr>
                <w:noProof/>
              </w:rPr>
              <w:drawing>
                <wp:inline distT="0" distB="0" distL="0" distR="0" wp14:anchorId="57885BBA" wp14:editId="2533CE2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BA58B9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8E8524E" w14:textId="77777777" w:rsidR="00F01FA2" w:rsidRDefault="00F01FA2" w:rsidP="00E220AB">
            <w:pPr>
              <w:pStyle w:val="bold"/>
              <w:jc w:val="center"/>
              <w:rPr>
                <w:color w:val="168489"/>
                <w:sz w:val="40"/>
                <w:szCs w:val="40"/>
                <w:rtl/>
                <w:lang w:bidi="ar-EG"/>
              </w:rPr>
            </w:pPr>
            <w:r>
              <w:rPr>
                <w:noProof/>
              </w:rPr>
              <w:drawing>
                <wp:inline distT="0" distB="0" distL="0" distR="0" wp14:anchorId="4F798BDC" wp14:editId="04F745E6">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3AA543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86EF3E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D414D44" wp14:editId="6D3DF2D5">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F5052E1" w14:textId="77777777" w:rsidTr="00E220AB">
        <w:tc>
          <w:tcPr>
            <w:tcW w:w="2612" w:type="pct"/>
            <w:tcBorders>
              <w:left w:val="single" w:sz="4" w:space="0" w:color="168489"/>
              <w:right w:val="single" w:sz="4" w:space="0" w:color="168489"/>
            </w:tcBorders>
            <w:vAlign w:val="center"/>
          </w:tcPr>
          <w:p w14:paraId="1EF48816"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 تدريبي.</w:t>
            </w:r>
          </w:p>
          <w:p w14:paraId="26156526"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استخدام التكنولوجيا المستدامة لتحقيق الاستدامة.</w:t>
            </w:r>
          </w:p>
          <w:p w14:paraId="1DD61C4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3A078F7C"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التحديات والفرص المتعلقة بتكنولوجيا المعلومات والابتكار المستدام.</w:t>
            </w:r>
          </w:p>
          <w:p w14:paraId="4F184AA8"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30BEF539" w14:textId="71F4FB3A" w:rsidR="00F01FA2" w:rsidRPr="00041E68" w:rsidRDefault="008653AE"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8653AE">
              <w:rPr>
                <w:rFonts w:ascii="Adobe Arabic" w:eastAsia="Calibri" w:hAnsi="Adobe Arabic" w:cs="Adobe Arabic"/>
                <w:color w:val="0D0D0D" w:themeColor="text1" w:themeTint="F2"/>
                <w:sz w:val="28"/>
                <w:szCs w:val="28"/>
                <w:rtl/>
                <w:lang w:bidi="ar-EG"/>
              </w:rPr>
              <w:t>أدوات التكنولوجيا والابتكار المستدام في المؤسسات.</w:t>
            </w:r>
          </w:p>
        </w:tc>
        <w:tc>
          <w:tcPr>
            <w:tcW w:w="1809" w:type="pct"/>
            <w:tcBorders>
              <w:left w:val="single" w:sz="4" w:space="0" w:color="168489"/>
              <w:right w:val="single" w:sz="4" w:space="0" w:color="168489"/>
            </w:tcBorders>
            <w:vAlign w:val="center"/>
          </w:tcPr>
          <w:p w14:paraId="04D4DA98"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فيديوهات تدريبية.</w:t>
            </w:r>
          </w:p>
          <w:p w14:paraId="74D2B409"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العصف الذهني.</w:t>
            </w:r>
          </w:p>
          <w:p w14:paraId="5251ADA9"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المحاكاة في التدريب.</w:t>
            </w:r>
          </w:p>
          <w:p w14:paraId="228017EB"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التدريب والتوجيه.</w:t>
            </w:r>
          </w:p>
          <w:p w14:paraId="27225EF3"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مناقشات جماعية.</w:t>
            </w:r>
          </w:p>
          <w:p w14:paraId="32E55566" w14:textId="6CA15C2D" w:rsidR="00F01FA2" w:rsidRPr="008653AE" w:rsidRDefault="008653AE"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2309F03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929FC8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7ACA11F2" wp14:editId="0F7E4564">
                <wp:simplePos x="0" y="0"/>
                <wp:positionH relativeFrom="column">
                  <wp:posOffset>126460</wp:posOffset>
                </wp:positionH>
                <wp:positionV relativeFrom="paragraph">
                  <wp:posOffset>-466928</wp:posOffset>
                </wp:positionV>
                <wp:extent cx="6352560" cy="6789907"/>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52560" cy="6789907"/>
                          <a:chOff x="0" y="0"/>
                          <a:chExt cx="6352560" cy="6789907"/>
                        </a:xfrm>
                      </wpg:grpSpPr>
                      <wpg:grpSp>
                        <wpg:cNvPr id="1451488624" name="Group 1451488624"/>
                        <wpg:cNvGrpSpPr/>
                        <wpg:grpSpPr>
                          <a:xfrm>
                            <a:off x="161925" y="2571750"/>
                            <a:ext cx="5425884" cy="4218157"/>
                            <a:chOff x="-2" y="0"/>
                            <a:chExt cx="5425956" cy="4218456"/>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0D0004C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54C3146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209528" y="874593"/>
                              <a:ext cx="2216426" cy="3288056"/>
                            </a:xfrm>
                            <a:prstGeom prst="rect">
                              <a:avLst/>
                            </a:prstGeom>
                            <a:noFill/>
                            <a:ln w="6350">
                              <a:noFill/>
                            </a:ln>
                          </wps:spPr>
                          <wps:txbx>
                            <w:txbxContent>
                              <w:p w14:paraId="5AF2F81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BCF2D48"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608EDC8"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FC24F08" w14:textId="4F970E90"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5" y="874335"/>
                              <a:ext cx="2216426" cy="3344121"/>
                            </a:xfrm>
                            <a:prstGeom prst="rect">
                              <a:avLst/>
                            </a:prstGeom>
                            <a:noFill/>
                            <a:ln w="6350">
                              <a:noFill/>
                            </a:ln>
                          </wps:spPr>
                          <wps:txbx>
                            <w:txbxContent>
                              <w:p w14:paraId="00EA8C50"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41159B99"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74FF21C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7AC0F6B6"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57C58F57"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4BC5336" w14:textId="5118D3BF"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17D0EE93" w14:textId="28DB44E6"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455D3A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536575"/>
                            </a:xfrm>
                            <a:prstGeom prst="rect">
                              <a:avLst/>
                            </a:prstGeom>
                            <a:noFill/>
                          </wps:spPr>
                          <wps:txbx>
                            <w:txbxContent>
                              <w:p w14:paraId="2498E8DC" w14:textId="50FCEE6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تكنولوجيا المعلومات والابتكار المستدام</w:t>
                                </w:r>
                              </w:p>
                            </w:txbxContent>
                          </wps:txbx>
                          <wps:bodyPr wrap="square" rtlCol="0">
                            <a:spAutoFit/>
                          </wps:bodyPr>
                        </wps:wsp>
                      </wpg:grpSp>
                    </wpg:wgp>
                  </a:graphicData>
                </a:graphic>
                <wp14:sizeRelV relativeFrom="margin">
                  <wp14:pctHeight>0</wp14:pctHeight>
                </wp14:sizeRelV>
              </wp:anchor>
            </w:drawing>
          </mc:Choice>
          <mc:Fallback>
            <w:pict>
              <v:group w14:anchorId="7ACA11F2" id="Group 1451488623" o:spid="_x0000_s2451" style="position:absolute;left:0;text-align:left;margin-left:9.95pt;margin-top:-36.75pt;width:500.2pt;height:534.65pt;z-index:252779520;mso-position-horizontal-relative:text;mso-position-vertical-relative:text;mso-height-relative:margin" coordsize="63525,678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">
                <v:group id="Group 1451488624" o:spid="_x0000_s2452" style="position:absolute;left:1619;top:25717;width:54259;height:42182" coordorigin="" coordsize="54259,4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245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245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245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245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6" o:title="Target " gain="19661f" blacklevel="22938f"/>
                      </v:shape>
                    </v:group>
                    <v:shape id="TextBox 34" o:spid="_x0000_s245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0D0004C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45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245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246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54C3146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246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47" o:title="Note " gain="19661f" blacklevel="22938f"/>
                    </v:shape>
                  </v:group>
                  <v:shape id="Text Box 1451488634" o:spid="_x0000_s2462"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AF2F81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BCF2D48"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أفضل طرق استخدام التكنولوجيا المستدامة لتحقيق الاستدامة.</w:t>
                          </w:r>
                        </w:p>
                        <w:p w14:paraId="7608EDC8"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التحديات والفرص المتعلقة بتكنولوجيا المعلومات والابتكار المستدام.</w:t>
                          </w:r>
                        </w:p>
                        <w:p w14:paraId="7FC24F08" w14:textId="4F970E90"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التكنولوجيا والابتكار المستدام في المؤسسات.</w:t>
                          </w:r>
                        </w:p>
                      </w:txbxContent>
                    </v:textbox>
                  </v:shape>
                  <v:shape id="Text Box 1451488635" o:spid="_x0000_s2463" type="#_x0000_t202" style="position:absolute;left:396;top:8743;width:22164;height:3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00EA8C50"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41159B99"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استخدام التكنولوجيا المستدامة لتحقيق الاستدامة.</w:t>
                          </w:r>
                        </w:p>
                        <w:p w14:paraId="74FF21C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7AC0F6B6"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التحديات والفرص المتعلقة بتكنولوجيا المعلومات والابتكار المستدام.</w:t>
                          </w:r>
                        </w:p>
                        <w:p w14:paraId="57C58F57"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4BC5336" w14:textId="5118D3BF"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أدوات التكنولوجيا والابتكار المستدام في المؤسسات.</w:t>
                          </w:r>
                        </w:p>
                      </w:txbxContent>
                    </v:textbox>
                  </v:shape>
                </v:group>
                <v:group id="Group 1451488636" o:spid="_x0000_s2464"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246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48" o:title="Calendar " gain="19661f" blacklevel="22938f"/>
                  </v:shape>
                  <v:shape id="TextBox 34" o:spid="_x0000_s2466"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17D0EE93" w14:textId="28DB44E6"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46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455D3A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46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2498E8DC" w14:textId="50FCEE6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تكنولوجيا المعلومات والابتكار المستدام</w:t>
                          </w:r>
                        </w:p>
                      </w:txbxContent>
                    </v:textbox>
                  </v:shape>
                </v:group>
              </v:group>
            </w:pict>
          </mc:Fallback>
        </mc:AlternateContent>
      </w:r>
    </w:p>
    <w:p w14:paraId="780D0B1D" w14:textId="5C1838E1" w:rsidR="00691535" w:rsidRPr="00184293" w:rsidRDefault="00691535" w:rsidP="000F1708">
      <w:pPr>
        <w:bidi w:val="0"/>
        <w:rPr>
          <w:rFonts w:ascii="Adobe Arabic" w:hAnsi="Adobe Arabic" w:cs="Adobe Arabic"/>
          <w:b/>
          <w:bCs/>
          <w:color w:val="002060"/>
          <w:sz w:val="48"/>
          <w:szCs w:val="36"/>
        </w:rPr>
      </w:pPr>
    </w:p>
    <w:p w14:paraId="27705258"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1B13C8B9" w14:textId="77777777" w:rsidR="00691535" w:rsidRDefault="00691535" w:rsidP="00691535">
      <w:pPr>
        <w:pStyle w:val="a5"/>
        <w:spacing w:line="360" w:lineRule="auto"/>
        <w:rPr>
          <w:rFonts w:ascii="Adobe Arabic" w:hAnsi="Adobe Arabic" w:cs="Adobe Arabic"/>
          <w:b/>
          <w:bCs/>
          <w:color w:val="002060"/>
          <w:sz w:val="48"/>
          <w:szCs w:val="36"/>
          <w:rtl/>
        </w:rPr>
      </w:pPr>
    </w:p>
    <w:p w14:paraId="4E7BC787" w14:textId="06A6BD4C"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3FBDC0F5"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39BA869C" wp14:editId="43CACFEF">
                <wp:extent cx="5239055" cy="1388331"/>
                <wp:effectExtent l="19050" t="19050" r="19050" b="21590"/>
                <wp:docPr id="78133595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330084920" name="Rectangle 330084920"/>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16509034" name="Picture 1616509034"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532464820" name="TextBox 36"/>
                        <wps:cNvSpPr txBox="1"/>
                        <wps:spPr>
                          <a:xfrm>
                            <a:off x="1305515" y="316344"/>
                            <a:ext cx="4178935" cy="377825"/>
                          </a:xfrm>
                          <a:prstGeom prst="rect">
                            <a:avLst/>
                          </a:prstGeom>
                          <a:noFill/>
                        </wps:spPr>
                        <wps:txbx>
                          <w:txbxContent>
                            <w:p w14:paraId="4CEE1A5A" w14:textId="0ECAA3DE"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الابتكار المستدام</w:t>
                              </w:r>
                            </w:p>
                          </w:txbxContent>
                        </wps:txbx>
                        <wps:bodyPr wrap="square">
                          <a:noAutofit/>
                        </wps:bodyPr>
                      </wps:wsp>
                      <wps:wsp>
                        <wps:cNvPr id="674571363" name="TextBox 38"/>
                        <wps:cNvSpPr txBox="1"/>
                        <wps:spPr>
                          <a:xfrm>
                            <a:off x="973811" y="817161"/>
                            <a:ext cx="4833288" cy="417195"/>
                          </a:xfrm>
                          <a:prstGeom prst="rect">
                            <a:avLst/>
                          </a:prstGeom>
                          <a:noFill/>
                        </wps:spPr>
                        <wps:txbx>
                          <w:txbxContent>
                            <w:p w14:paraId="7552A224" w14:textId="1494BBEF" w:rsidR="002D7D32" w:rsidRPr="002D7D32" w:rsidRDefault="008653AE" w:rsidP="008653AE">
                              <w:pPr>
                                <w:spacing w:line="259" w:lineRule="auto"/>
                                <w:jc w:val="center"/>
                                <w:rPr>
                                  <w:sz w:val="22"/>
                                  <w:szCs w:val="22"/>
                                </w:rPr>
                              </w:pPr>
                              <w:hyperlink r:id="rId206" w:history="1">
                                <w:r w:rsidRPr="006E3F80">
                                  <w:rPr>
                                    <w:color w:val="0563C1" w:themeColor="hyperlink"/>
                                    <w:sz w:val="22"/>
                                    <w:szCs w:val="22"/>
                                    <w:u w:val="single"/>
                                  </w:rPr>
                                  <w:t>https://youtu.be/0pZl8ncs6GI?si=E61wwmfFQ1ysXTHo</w:t>
                                </w:r>
                              </w:hyperlink>
                            </w:p>
                          </w:txbxContent>
                        </wps:txbx>
                        <wps:bodyPr wrap="square">
                          <a:noAutofit/>
                        </wps:bodyPr>
                      </wps:wsp>
                    </wpg:wgp>
                  </a:graphicData>
                </a:graphic>
              </wp:inline>
            </w:drawing>
          </mc:Choice>
          <mc:Fallback>
            <w:pict>
              <v:group w14:anchorId="39BA869C" id="_x0000_s2469"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">
                <v:rect id="Rectangle 330084920" o:spid="_x0000_s24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" fillcolor="#f2f2f2 [3052]" strokecolor="#168489" strokeweight="2.25pt"/>
                <v:shape id="Picture 1616509034" o:spid="_x0000_s2471"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">
                  <v:imagedata r:id="rId58" o:title="Youtube-logo png images for free download – Pngset"/>
                </v:shape>
                <v:shape id="TextBox 36" o:spid="_x0000_s2472"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" filled="f" stroked="f">
                  <v:textbox>
                    <w:txbxContent>
                      <w:p w14:paraId="4CEE1A5A" w14:textId="0ECAA3DE"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الابتكار المستدام</w:t>
                        </w:r>
                      </w:p>
                    </w:txbxContent>
                  </v:textbox>
                </v:shape>
                <v:shape id="TextBox 38" o:spid="_x0000_s247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" filled="f" stroked="f">
                  <v:textbox>
                    <w:txbxContent>
                      <w:p w14:paraId="7552A224" w14:textId="1494BBEF" w:rsidR="002D7D32" w:rsidRPr="002D7D32" w:rsidRDefault="00000000" w:rsidP="008653AE">
                        <w:pPr>
                          <w:spacing w:line="259" w:lineRule="auto"/>
                          <w:jc w:val="center"/>
                          <w:rPr>
                            <w:sz w:val="22"/>
                            <w:szCs w:val="22"/>
                          </w:rPr>
                        </w:pPr>
                        <w:hyperlink r:id="rId207" w:history="1">
                          <w:r w:rsidR="008653AE" w:rsidRPr="006E3F80">
                            <w:rPr>
                              <w:color w:val="0563C1" w:themeColor="hyperlink"/>
                              <w:sz w:val="22"/>
                              <w:szCs w:val="22"/>
                              <w:u w:val="single"/>
                            </w:rPr>
                            <w:t>https://youtu.be/0pZl8ncs6GI?si=E61wwmfFQ1ysXTHo</w:t>
                          </w:r>
                        </w:hyperlink>
                      </w:p>
                    </w:txbxContent>
                  </v:textbox>
                </v:shape>
                <w10:anchorlock/>
              </v:group>
            </w:pict>
          </mc:Fallback>
        </mc:AlternateContent>
      </w:r>
    </w:p>
    <w:p w14:paraId="6DA04D18"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5697E5AE" wp14:editId="2755B02E">
                <wp:extent cx="5731510" cy="895350"/>
                <wp:effectExtent l="0" t="0" r="21590" b="19050"/>
                <wp:docPr id="4894468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24433114"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61173338" name="مجموعة 39"/>
                        <wpg:cNvGrpSpPr/>
                        <wpg:grpSpPr>
                          <a:xfrm>
                            <a:off x="0" y="0"/>
                            <a:ext cx="5731510" cy="895350"/>
                            <a:chOff x="0" y="0"/>
                            <a:chExt cx="5878196" cy="918845"/>
                          </a:xfrm>
                        </wpg:grpSpPr>
                        <wpg:grpSp>
                          <wpg:cNvPr id="966423552" name="مجموعة 40"/>
                          <wpg:cNvGrpSpPr/>
                          <wpg:grpSpPr>
                            <a:xfrm>
                              <a:off x="0" y="0"/>
                              <a:ext cx="5878196" cy="918845"/>
                              <a:chOff x="0" y="0"/>
                              <a:chExt cx="6240348" cy="919070"/>
                            </a:xfrm>
                          </wpg:grpSpPr>
                          <wpg:grpSp>
                            <wpg:cNvPr id="1107360913" name="مجموعة 41"/>
                            <wpg:cNvGrpSpPr/>
                            <wpg:grpSpPr>
                              <a:xfrm>
                                <a:off x="0" y="169208"/>
                                <a:ext cx="5433072" cy="580613"/>
                                <a:chOff x="0" y="169208"/>
                                <a:chExt cx="5433072" cy="580613"/>
                              </a:xfrm>
                            </wpg:grpSpPr>
                            <wps:wsp>
                              <wps:cNvPr id="19299454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56379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52094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3425456" name="مربع نص 41"/>
                          <wps:cNvSpPr txBox="1"/>
                          <wps:spPr>
                            <a:xfrm>
                              <a:off x="204484" y="256985"/>
                              <a:ext cx="4616071" cy="387740"/>
                            </a:xfrm>
                            <a:prstGeom prst="rect">
                              <a:avLst/>
                            </a:prstGeom>
                            <a:noFill/>
                          </wps:spPr>
                          <wps:txbx>
                            <w:txbxContent>
                              <w:p w14:paraId="2933FF6C" w14:textId="7C7A5C60" w:rsidR="002D7D32" w:rsidRPr="00176286" w:rsidRDefault="00176286" w:rsidP="00176286">
                                <w:pPr>
                                  <w:rPr>
                                    <w:rFonts w:eastAsia="Calibri" w:hAnsi="Adobe Arabic" w:cs="Adobe Arabic"/>
                                    <w:b/>
                                    <w:bCs/>
                                    <w:color w:val="FFFFFF"/>
                                    <w:kern w:val="24"/>
                                    <w:sz w:val="36"/>
                                    <w:szCs w:val="36"/>
                                    <w:lang w:bidi="ar-EG"/>
                                  </w:rPr>
                                </w:pPr>
                                <w:r w:rsidRPr="00176286">
                                  <w:rPr>
                                    <w:rFonts w:eastAsia="Calibri" w:hAnsi="Adobe Arabic" w:cs="Adobe Arabic"/>
                                    <w:b/>
                                    <w:bCs/>
                                    <w:color w:val="FFFFFF"/>
                                    <w:kern w:val="24"/>
                                    <w:sz w:val="36"/>
                                    <w:szCs w:val="36"/>
                                    <w:rtl/>
                                    <w:lang w:bidi="ar-EG"/>
                                  </w:rPr>
                                  <w:t>استخدام التكنولوجيا المستدامة لتحقيق الاستدامة</w:t>
                                </w:r>
                              </w:p>
                            </w:txbxContent>
                          </wps:txbx>
                          <wps:bodyPr wrap="square" rtlCol="1">
                            <a:spAutoFit/>
                          </wps:bodyPr>
                        </wps:wsp>
                      </wpg:grpSp>
                    </wpg:wgp>
                  </a:graphicData>
                </a:graphic>
              </wp:inline>
            </w:drawing>
          </mc:Choice>
          <mc:Fallback>
            <w:pict>
              <v:group w14:anchorId="5697E5AE" id="_x0000_s24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I5UhpgcAALccAAAOAAAAZHJzL2Uyb0RvYy54bWzsWduO00YYvq/Udxj5&#10;shLE50PELlqgoEqUroCK9tJxJolV2+OOJ5sst4UK8SLQqlVFW1rxJsnb9JsZ23EOuwmo0F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&#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iOVIaYHAAC3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24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">
                  <v:imagedata r:id="rId61" o:title=""/>
                </v:shape>
                <v:group id="مجموعة 39" o:spid="_x0000_s24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">
                  <v:group id="مجموعة 40" o:spid="_x0000_s24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">
                    <v:group id="مجموعة 41" o:spid="_x0000_s24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">
                      <v:shape id="شكل حر 42" o:spid="_x0000_s24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" fillcolor="#168489" stroked="f" strokeweight="1pt">
                        <v:stroke joinstyle="miter"/>
                      </v:roundrect>
                    </v:group>
                    <v:oval id="شكل بيضاوي 44" o:spid="_x0000_s24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" filled="f" strokecolor="#a5a5a5 [2092]" strokeweight="1pt">
                      <v:stroke joinstyle="miter"/>
                    </v:oval>
                  </v:group>
                  <v:shape id="مربع نص 41" o:spid="_x0000_s248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" filled="f" stroked="f">
                    <v:textbox style="mso-fit-shape-to-text:t">
                      <w:txbxContent>
                        <w:p w14:paraId="2933FF6C" w14:textId="7C7A5C60" w:rsidR="002D7D32" w:rsidRPr="00176286" w:rsidRDefault="00176286" w:rsidP="00176286">
                          <w:pPr>
                            <w:rPr>
                              <w:rFonts w:eastAsia="Calibri" w:hAnsi="Adobe Arabic" w:cs="Adobe Arabic"/>
                              <w:b/>
                              <w:bCs/>
                              <w:color w:val="FFFFFF"/>
                              <w:kern w:val="24"/>
                              <w:sz w:val="36"/>
                              <w:szCs w:val="36"/>
                              <w:lang w:bidi="ar-EG"/>
                            </w:rPr>
                          </w:pPr>
                          <w:r w:rsidRPr="00176286">
                            <w:rPr>
                              <w:rFonts w:eastAsia="Calibri" w:hAnsi="Adobe Arabic" w:cs="Adobe Arabic"/>
                              <w:b/>
                              <w:bCs/>
                              <w:color w:val="FFFFFF"/>
                              <w:kern w:val="24"/>
                              <w:sz w:val="36"/>
                              <w:szCs w:val="36"/>
                              <w:rtl/>
                              <w:lang w:bidi="ar-EG"/>
                            </w:rPr>
                            <w:t>استخدام التكنولوجيا المستدامة لتحقيق الاستدامة</w:t>
                          </w:r>
                        </w:p>
                      </w:txbxContent>
                    </v:textbox>
                  </v:shape>
                </v:group>
                <w10:anchorlock/>
              </v:group>
            </w:pict>
          </mc:Fallback>
        </mc:AlternateContent>
      </w:r>
    </w:p>
    <w:p w14:paraId="15AAC40F" w14:textId="77777777" w:rsidR="008653AE" w:rsidRDefault="008653AE" w:rsidP="00176286">
      <w:r w:rsidRPr="00584DFA">
        <w:rPr>
          <w:rtl/>
        </w:rPr>
        <w:t>هناك العديد من الطرق التي يمكن للتكنولوجيا المستدامة المساعدة في تحقيق الاستدامة، ومن بينها:</w:t>
      </w:r>
    </w:p>
    <w:p w14:paraId="022F3538" w14:textId="57631521" w:rsidR="007740EA" w:rsidRPr="00584DFA" w:rsidRDefault="007740EA" w:rsidP="007740EA">
      <w:r w:rsidRPr="007740EA">
        <w:rPr>
          <w:noProof/>
        </w:rPr>
        <mc:AlternateContent>
          <mc:Choice Requires="wpg">
            <w:drawing>
              <wp:inline distT="0" distB="0" distL="0" distR="0" wp14:anchorId="0F2E7D9D" wp14:editId="2D4D0C88">
                <wp:extent cx="5873751" cy="3167380"/>
                <wp:effectExtent l="19050" t="0" r="0" b="0"/>
                <wp:docPr id="19" name="Group 18">
                  <a:extLst xmlns:a="http://schemas.openxmlformats.org/drawingml/2006/main">
                    <a:ext uri="{FF2B5EF4-FFF2-40B4-BE49-F238E27FC236}">
                      <a16:creationId xmlns:a16="http://schemas.microsoft.com/office/drawing/2014/main" id="{4C3D27FA-C717-7D52-0DF4-744AD6635389}"/>
                    </a:ext>
                  </a:extLst>
                </wp:docPr>
                <wp:cNvGraphicFramePr/>
                <a:graphic xmlns:a="http://schemas.openxmlformats.org/drawingml/2006/main">
                  <a:graphicData uri="http://schemas.microsoft.com/office/word/2010/wordprocessingGroup">
                    <wpg:wgp>
                      <wpg:cNvGrpSpPr/>
                      <wpg:grpSpPr>
                        <a:xfrm>
                          <a:off x="0" y="0"/>
                          <a:ext cx="5873751" cy="3167380"/>
                          <a:chOff x="0" y="0"/>
                          <a:chExt cx="5873746" cy="3167378"/>
                        </a:xfrm>
                      </wpg:grpSpPr>
                      <wpg:grpSp>
                        <wpg:cNvPr id="1093398789" name="Group 1093398789">
                          <a:extLst>
                            <a:ext uri="{FF2B5EF4-FFF2-40B4-BE49-F238E27FC236}">
                              <a16:creationId xmlns:a16="http://schemas.microsoft.com/office/drawing/2014/main" id="{033AA382-DEB6-44A5-A95A-C36CFA6B9D33}"/>
                            </a:ext>
                          </a:extLst>
                        </wpg:cNvPr>
                        <wpg:cNvGrpSpPr/>
                        <wpg:grpSpPr>
                          <a:xfrm>
                            <a:off x="0" y="0"/>
                            <a:ext cx="5873746" cy="3167378"/>
                            <a:chOff x="0" y="0"/>
                            <a:chExt cx="5873746" cy="3167378"/>
                          </a:xfrm>
                        </wpg:grpSpPr>
                        <wpg:grpSp>
                          <wpg:cNvPr id="1883165908" name="Group 1883165908">
                            <a:extLst>
                              <a:ext uri="{FF2B5EF4-FFF2-40B4-BE49-F238E27FC236}">
                                <a16:creationId xmlns:a16="http://schemas.microsoft.com/office/drawing/2014/main" id="{59C47214-7AF6-406C-A052-EF901416D76C}"/>
                              </a:ext>
                            </a:extLst>
                          </wpg:cNvPr>
                          <wpg:cNvGrpSpPr/>
                          <wpg:grpSpPr>
                            <a:xfrm>
                              <a:off x="710341" y="1371627"/>
                              <a:ext cx="4475019" cy="1795751"/>
                              <a:chOff x="710341" y="1371628"/>
                              <a:chExt cx="4475506" cy="1795781"/>
                            </a:xfrm>
                          </wpg:grpSpPr>
                          <wps:wsp>
                            <wps:cNvPr id="764059940" name="Shape">
                              <a:extLst>
                                <a:ext uri="{FF2B5EF4-FFF2-40B4-BE49-F238E27FC236}">
                                  <a16:creationId xmlns:a16="http://schemas.microsoft.com/office/drawing/2014/main" id="{84C6B0F3-7B25-4558-9822-0E8BD9A57D11}"/>
                                </a:ext>
                              </a:extLst>
                            </wps:cNvPr>
                            <wps:cNvSpPr/>
                            <wps:spPr>
                              <a:xfrm>
                                <a:off x="1279544"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394423912" name="Shape">
                              <a:extLst>
                                <a:ext uri="{FF2B5EF4-FFF2-40B4-BE49-F238E27FC236}">
                                  <a16:creationId xmlns:a16="http://schemas.microsoft.com/office/drawing/2014/main" id="{D55222E6-C549-4754-87EF-AA9C84A45D3E}"/>
                                </a:ext>
                              </a:extLst>
                            </wps:cNvPr>
                            <wps:cNvSpPr/>
                            <wps:spPr>
                              <a:xfrm>
                                <a:off x="710341" y="1783295"/>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445840280" name="TextBox 13">
                              <a:extLst>
                                <a:ext uri="{FF2B5EF4-FFF2-40B4-BE49-F238E27FC236}">
                                  <a16:creationId xmlns:a16="http://schemas.microsoft.com/office/drawing/2014/main" id="{DDDE2C54-DBA4-4414-9205-1753E8D5BDB3}"/>
                                </a:ext>
                              </a:extLst>
                            </wps:cNvPr>
                            <wps:cNvSpPr txBox="1"/>
                            <wps:spPr>
                              <a:xfrm>
                                <a:off x="1022507" y="2206969"/>
                                <a:ext cx="1037982" cy="572277"/>
                              </a:xfrm>
                              <a:prstGeom prst="rect">
                                <a:avLst/>
                              </a:prstGeom>
                              <a:noFill/>
                            </wps:spPr>
                            <wps:txbx>
                              <w:txbxContent>
                                <w:p w14:paraId="310D4186"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النفايات</w:t>
                                  </w:r>
                                </w:p>
                              </w:txbxContent>
                            </wps:txbx>
                            <wps:bodyPr wrap="square" lIns="0" rIns="0" rtlCol="0" anchor="t">
                              <a:noAutofit/>
                            </wps:bodyPr>
                          </wps:wsp>
                          <wps:wsp>
                            <wps:cNvPr id="2141253024" name="Shape">
                              <a:extLst>
                                <a:ext uri="{FF2B5EF4-FFF2-40B4-BE49-F238E27FC236}">
                                  <a16:creationId xmlns:a16="http://schemas.microsoft.com/office/drawing/2014/main" id="{C84C5BCF-7175-4BD0-A4EE-E8B0D71268E5}"/>
                                </a:ext>
                              </a:extLst>
                            </wps:cNvPr>
                            <wps:cNvSpPr/>
                            <wps:spPr>
                              <a:xfrm>
                                <a:off x="2678536"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375838865" name="Shape">
                              <a:extLst>
                                <a:ext uri="{FF2B5EF4-FFF2-40B4-BE49-F238E27FC236}">
                                  <a16:creationId xmlns:a16="http://schemas.microsoft.com/office/drawing/2014/main" id="{945762A9-23F5-409B-BFE0-E6F6977BC143}"/>
                                </a:ext>
                              </a:extLst>
                            </wps:cNvPr>
                            <wps:cNvSpPr/>
                            <wps:spPr>
                              <a:xfrm>
                                <a:off x="2109219" y="1783295"/>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32270843" name="TextBox 77">
                              <a:extLst>
                                <a:ext uri="{FF2B5EF4-FFF2-40B4-BE49-F238E27FC236}">
                                  <a16:creationId xmlns:a16="http://schemas.microsoft.com/office/drawing/2014/main" id="{05BDD69C-077A-4754-91D0-EE0FE99702D1}"/>
                                </a:ext>
                              </a:extLst>
                            </wps:cNvPr>
                            <wps:cNvSpPr txBox="1"/>
                            <wps:spPr>
                              <a:xfrm>
                                <a:off x="2422309" y="2179182"/>
                                <a:ext cx="1051339" cy="775675"/>
                              </a:xfrm>
                              <a:prstGeom prst="rect">
                                <a:avLst/>
                              </a:prstGeom>
                              <a:noFill/>
                            </wps:spPr>
                            <wps:txbx>
                              <w:txbxContent>
                                <w:p w14:paraId="254BD96E"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البناء المستدام</w:t>
                                  </w:r>
                                </w:p>
                              </w:txbxContent>
                            </wps:txbx>
                            <wps:bodyPr wrap="square" lIns="0" rIns="0" rtlCol="0" anchor="t">
                              <a:noAutofit/>
                            </wps:bodyPr>
                          </wps:wsp>
                          <wps:wsp>
                            <wps:cNvPr id="858398008" name="Shape">
                              <a:extLst>
                                <a:ext uri="{FF2B5EF4-FFF2-40B4-BE49-F238E27FC236}">
                                  <a16:creationId xmlns:a16="http://schemas.microsoft.com/office/drawing/2014/main" id="{486C63C5-B47F-4042-BED7-F5C9B963D7F6}"/>
                                </a:ext>
                              </a:extLst>
                            </wps:cNvPr>
                            <wps:cNvSpPr/>
                            <wps:spPr>
                              <a:xfrm>
                                <a:off x="4081957"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756118343" name="Shape">
                              <a:extLst>
                                <a:ext uri="{FF2B5EF4-FFF2-40B4-BE49-F238E27FC236}">
                                  <a16:creationId xmlns:a16="http://schemas.microsoft.com/office/drawing/2014/main" id="{D6FF1B1B-DD3B-4C04-A83F-599707F9F547}"/>
                                </a:ext>
                              </a:extLst>
                            </wps:cNvPr>
                            <wps:cNvSpPr/>
                            <wps:spPr>
                              <a:xfrm>
                                <a:off x="3512640" y="1783295"/>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138590799" name="TextBox 19">
                              <a:extLst>
                                <a:ext uri="{FF2B5EF4-FFF2-40B4-BE49-F238E27FC236}">
                                  <a16:creationId xmlns:a16="http://schemas.microsoft.com/office/drawing/2014/main" id="{3A5A856B-1056-487C-8314-29070946415E}"/>
                                </a:ext>
                              </a:extLst>
                            </wps:cNvPr>
                            <wps:cNvSpPr txBox="1"/>
                            <wps:spPr>
                              <a:xfrm>
                                <a:off x="3917450" y="2179182"/>
                                <a:ext cx="922449" cy="576561"/>
                              </a:xfrm>
                              <a:prstGeom prst="rect">
                                <a:avLst/>
                              </a:prstGeom>
                              <a:noFill/>
                            </wps:spPr>
                            <wps:txbx>
                              <w:txbxContent>
                                <w:p w14:paraId="7A9355E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النقل المستدام</w:t>
                                  </w:r>
                                </w:p>
                              </w:txbxContent>
                            </wps:txbx>
                            <wps:bodyPr wrap="square" lIns="0" rIns="0" rtlCol="0" anchor="t">
                              <a:noAutofit/>
                            </wps:bodyPr>
                          </wps:wsp>
                        </wpg:grpSp>
                        <wpg:grpSp>
                          <wpg:cNvPr id="1822637616" name="Group 1822637616">
                            <a:extLst>
                              <a:ext uri="{FF2B5EF4-FFF2-40B4-BE49-F238E27FC236}">
                                <a16:creationId xmlns:a16="http://schemas.microsoft.com/office/drawing/2014/main" id="{97509B8A-0891-4437-81EB-E3FFF44CEBB5}"/>
                              </a:ext>
                            </a:extLst>
                          </wpg:cNvPr>
                          <wpg:cNvGrpSpPr/>
                          <wpg:grpSpPr>
                            <a:xfrm>
                              <a:off x="0" y="0"/>
                              <a:ext cx="5873746" cy="1795751"/>
                              <a:chOff x="0" y="0"/>
                              <a:chExt cx="5874384" cy="1795781"/>
                            </a:xfrm>
                          </wpg:grpSpPr>
                          <wps:wsp>
                            <wps:cNvPr id="1861275318" name="Shape">
                              <a:extLst>
                                <a:ext uri="{FF2B5EF4-FFF2-40B4-BE49-F238E27FC236}">
                                  <a16:creationId xmlns:a16="http://schemas.microsoft.com/office/drawing/2014/main" id="{691CD8E7-0FF9-43F3-A487-4D8355EE063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459045965" name="Shape">
                              <a:extLst>
                                <a:ext uri="{FF2B5EF4-FFF2-40B4-BE49-F238E27FC236}">
                                  <a16:creationId xmlns:a16="http://schemas.microsoft.com/office/drawing/2014/main" id="{41242CB8-0A58-49F5-88D3-2A62B12A4AC1}"/>
                                </a:ext>
                              </a:extLst>
                            </wps:cNvPr>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493043582" name="Shape">
                              <a:extLst>
                                <a:ext uri="{FF2B5EF4-FFF2-40B4-BE49-F238E27FC236}">
                                  <a16:creationId xmlns:a16="http://schemas.microsoft.com/office/drawing/2014/main" id="{05CB00F4-E08C-4539-BE6A-29003747C52B}"/>
                                </a:ext>
                              </a:extLst>
                            </wps:cNvPr>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334628521" name="Shape">
                              <a:extLst>
                                <a:ext uri="{FF2B5EF4-FFF2-40B4-BE49-F238E27FC236}">
                                  <a16:creationId xmlns:a16="http://schemas.microsoft.com/office/drawing/2014/main" id="{A9D46B73-0C2B-4D22-A847-1BFC516260BA}"/>
                                </a:ext>
                              </a:extLst>
                            </wps:cNvPr>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435937755" name="Shape">
                              <a:extLst>
                                <a:ext uri="{FF2B5EF4-FFF2-40B4-BE49-F238E27FC236}">
                                  <a16:creationId xmlns:a16="http://schemas.microsoft.com/office/drawing/2014/main" id="{CF594E90-1D9A-483A-B9F1-2618770CAB4B}"/>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473118935" name="Shape">
                              <a:extLst>
                                <a:ext uri="{FF2B5EF4-FFF2-40B4-BE49-F238E27FC236}">
                                  <a16:creationId xmlns:a16="http://schemas.microsoft.com/office/drawing/2014/main" id="{39BE913E-5687-45E4-A050-AA559E4BE50B}"/>
                                </a:ext>
                              </a:extLst>
                            </wps:cNvPr>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58452157" name="Shape">
                              <a:extLst>
                                <a:ext uri="{FF2B5EF4-FFF2-40B4-BE49-F238E27FC236}">
                                  <a16:creationId xmlns:a16="http://schemas.microsoft.com/office/drawing/2014/main" id="{141D3033-E3EC-4B56-8376-E00528C8F5AC}"/>
                                </a:ext>
                              </a:extLst>
                            </wps:cNvPr>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741818843" name="Shape">
                              <a:extLst>
                                <a:ext uri="{FF2B5EF4-FFF2-40B4-BE49-F238E27FC236}">
                                  <a16:creationId xmlns:a16="http://schemas.microsoft.com/office/drawing/2014/main" id="{2154D4D0-30C6-4FB0-89D2-AE92A1A89BA2}"/>
                                </a:ext>
                              </a:extLst>
                            </wps:cNvPr>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541700152" name="TextBox 13">
                              <a:extLst>
                                <a:ext uri="{FF2B5EF4-FFF2-40B4-BE49-F238E27FC236}">
                                  <a16:creationId xmlns:a16="http://schemas.microsoft.com/office/drawing/2014/main" id="{9007A66A-9AF5-4659-823A-B80BB0ABD4EC}"/>
                                </a:ext>
                              </a:extLst>
                            </wps:cNvPr>
                            <wps:cNvSpPr txBox="1"/>
                            <wps:spPr>
                              <a:xfrm>
                                <a:off x="269557" y="816058"/>
                                <a:ext cx="1044243" cy="555592"/>
                              </a:xfrm>
                              <a:prstGeom prst="rect">
                                <a:avLst/>
                              </a:prstGeom>
                              <a:noFill/>
                            </wps:spPr>
                            <wps:txbx>
                              <w:txbxContent>
                                <w:p w14:paraId="0AB10844"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الزراعة المستدامة</w:t>
                                  </w:r>
                                </w:p>
                              </w:txbxContent>
                            </wps:txbx>
                            <wps:bodyPr wrap="square" lIns="0" rIns="0" rtlCol="0" anchor="t">
                              <a:noAutofit/>
                            </wps:bodyPr>
                          </wps:wsp>
                          <wps:wsp>
                            <wps:cNvPr id="1027657995" name="TextBox 69">
                              <a:extLst>
                                <a:ext uri="{FF2B5EF4-FFF2-40B4-BE49-F238E27FC236}">
                                  <a16:creationId xmlns:a16="http://schemas.microsoft.com/office/drawing/2014/main" id="{7FAFB75B-BBAB-4A75-85EA-C66F617D8F4D}"/>
                                </a:ext>
                              </a:extLst>
                            </wps:cNvPr>
                            <wps:cNvSpPr txBox="1"/>
                            <wps:spPr>
                              <a:xfrm>
                                <a:off x="1664705" y="724565"/>
                                <a:ext cx="1137367" cy="898523"/>
                              </a:xfrm>
                              <a:prstGeom prst="rect">
                                <a:avLst/>
                              </a:prstGeom>
                              <a:noFill/>
                            </wps:spPr>
                            <wps:txbx>
                              <w:txbxContent>
                                <w:p w14:paraId="661B954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إعادة التدوير والاقتصاد الدائري</w:t>
                                  </w:r>
                                </w:p>
                              </w:txbxContent>
                            </wps:txbx>
                            <wps:bodyPr wrap="square" lIns="0" rIns="0" rtlCol="0" anchor="t">
                              <a:noAutofit/>
                            </wps:bodyPr>
                          </wps:wsp>
                          <wps:wsp>
                            <wps:cNvPr id="335785286" name="TextBox 19">
                              <a:extLst>
                                <a:ext uri="{FF2B5EF4-FFF2-40B4-BE49-F238E27FC236}">
                                  <a16:creationId xmlns:a16="http://schemas.microsoft.com/office/drawing/2014/main" id="{BCA62627-6C8A-4571-8167-94F88F054E82}"/>
                                </a:ext>
                              </a:extLst>
                            </wps:cNvPr>
                            <wps:cNvSpPr txBox="1"/>
                            <wps:spPr>
                              <a:xfrm>
                                <a:off x="3104277" y="724565"/>
                                <a:ext cx="1000903" cy="818805"/>
                              </a:xfrm>
                              <a:prstGeom prst="rect">
                                <a:avLst/>
                              </a:prstGeom>
                              <a:noFill/>
                            </wps:spPr>
                            <wps:txbx>
                              <w:txbxContent>
                                <w:p w14:paraId="38D261F3"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تحسين كفاءة الطاقة</w:t>
                                  </w:r>
                                </w:p>
                              </w:txbxContent>
                            </wps:txbx>
                            <wps:bodyPr wrap="square" lIns="0" rIns="0" rtlCol="0" anchor="t">
                              <a:noAutofit/>
                            </wps:bodyPr>
                          </wps:wsp>
                          <wps:wsp>
                            <wps:cNvPr id="35777987" name="TextBox 22">
                              <a:extLst>
                                <a:ext uri="{FF2B5EF4-FFF2-40B4-BE49-F238E27FC236}">
                                  <a16:creationId xmlns:a16="http://schemas.microsoft.com/office/drawing/2014/main" id="{7764A1B8-9833-4302-B6A5-C72336C8ACF6}"/>
                                </a:ext>
                              </a:extLst>
                            </wps:cNvPr>
                            <wps:cNvSpPr txBox="1"/>
                            <wps:spPr>
                              <a:xfrm>
                                <a:off x="4503993" y="797703"/>
                                <a:ext cx="1161507" cy="573947"/>
                              </a:xfrm>
                              <a:prstGeom prst="rect">
                                <a:avLst/>
                              </a:prstGeom>
                              <a:noFill/>
                            </wps:spPr>
                            <wps:txbx>
                              <w:txbxContent>
                                <w:p w14:paraId="1AF6C0C5" w14:textId="77777777" w:rsidR="007740EA" w:rsidRDefault="007740EA" w:rsidP="007740EA">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الطاقة المتجددة</w:t>
                                  </w:r>
                                </w:p>
                              </w:txbxContent>
                            </wps:txbx>
                            <wps:bodyPr wrap="square" lIns="0" rIns="0" rtlCol="0" anchor="t">
                              <a:noAutofit/>
                            </wps:bodyPr>
                          </wps:wsp>
                        </wpg:grpSp>
                      </wpg:grpSp>
                      <pic:pic xmlns:pic="http://schemas.openxmlformats.org/drawingml/2006/picture">
                        <pic:nvPicPr>
                          <pic:cNvPr id="1545232517" name="Picture 1545232517" descr="Renewable energy ">
                            <a:extLst>
                              <a:ext uri="{FF2B5EF4-FFF2-40B4-BE49-F238E27FC236}">
                                <a16:creationId xmlns:a16="http://schemas.microsoft.com/office/drawing/2014/main" id="{D77E528D-BD1F-ACB6-FBB1-83B2222BE6EE}"/>
                              </a:ext>
                            </a:extLst>
                          </pic:cNvPr>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4886290" y="110861"/>
                            <a:ext cx="315979" cy="3159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3117564" name="Picture 1293117564" descr="Energy ">
                            <a:extLst>
                              <a:ext uri="{FF2B5EF4-FFF2-40B4-BE49-F238E27FC236}">
                                <a16:creationId xmlns:a16="http://schemas.microsoft.com/office/drawing/2014/main" id="{E597D617-8353-6362-96CB-1A22D6BCC128}"/>
                              </a:ext>
                            </a:extLst>
                          </pic:cNvPr>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3480048" y="103120"/>
                            <a:ext cx="331460" cy="3314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1080594" name="Picture 1531080594" descr="Recycle symbol ">
                            <a:extLst>
                              <a:ext uri="{FF2B5EF4-FFF2-40B4-BE49-F238E27FC236}">
                                <a16:creationId xmlns:a16="http://schemas.microsoft.com/office/drawing/2014/main" id="{2E2CD48C-ACC7-4BE0-E306-388793856E2D}"/>
                              </a:ext>
                            </a:extLst>
                          </pic:cNvPr>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2063136" y="100750"/>
                            <a:ext cx="336200" cy="336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4792233" name="Picture 1954792233" descr="Sustainable ">
                            <a:extLst>
                              <a:ext uri="{FF2B5EF4-FFF2-40B4-BE49-F238E27FC236}">
                                <a16:creationId xmlns:a16="http://schemas.microsoft.com/office/drawing/2014/main" id="{53A2C1DE-9BF2-2DA0-57F2-81E1B1E07986}"/>
                              </a:ext>
                            </a:extLst>
                          </pic:cNvPr>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651395" y="77836"/>
                            <a:ext cx="382028" cy="3820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8153088" name="Picture 1778153088" descr="Green ">
                            <a:extLst>
                              <a:ext uri="{FF2B5EF4-FFF2-40B4-BE49-F238E27FC236}">
                                <a16:creationId xmlns:a16="http://schemas.microsoft.com/office/drawing/2014/main" id="{D9A005CB-497F-0A24-5505-C090E3257A83}"/>
                              </a:ext>
                            </a:extLst>
                          </pic:cNvPr>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4170365" y="1462161"/>
                            <a:ext cx="375696" cy="3756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3234287" name="Picture 1803234287" descr="Sustainable energy ">
                            <a:extLst>
                              <a:ext uri="{FF2B5EF4-FFF2-40B4-BE49-F238E27FC236}">
                                <a16:creationId xmlns:a16="http://schemas.microsoft.com/office/drawing/2014/main" id="{DC2D31AD-AA58-DBF0-A32B-D0EFE3362E39}"/>
                              </a:ext>
                            </a:extLst>
                          </pic:cNvPr>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2806441" y="1500398"/>
                            <a:ext cx="299223" cy="29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0988574" name="Picture 1690988574" descr="Recycle bin ">
                            <a:extLst>
                              <a:ext uri="{FF2B5EF4-FFF2-40B4-BE49-F238E27FC236}">
                                <a16:creationId xmlns:a16="http://schemas.microsoft.com/office/drawing/2014/main" id="{E8500B7A-4540-B7DF-3D55-FD6A1BB87E64}"/>
                              </a:ext>
                            </a:extLst>
                          </pic:cNvPr>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1371952" y="1475590"/>
                            <a:ext cx="348839" cy="3488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F2E7D9D" id="Group 18" o:spid="_x0000_s2483"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">
                <v:group id="Group 1093398789" o:spid="_x0000_s2484" style="position:absolute;width:58737;height:31673" coordsize="58737,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">
                  <v:group id="Group 1883165908" o:spid="_x0000_s2485" style="position:absolute;left:7103;top:13716;width:44750;height:17957" coordorigin="7103,13716"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">
                    <v:shape id="Shape" o:spid="_x0000_s2486" style="position:absolute;left:1279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487" style="position:absolute;left:7103;top:17832;width:16730;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&#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488" type="#_x0000_t202" style="position:absolute;left:10225;top:22069;width:10379;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" filled="f" stroked="f">
                      <v:textbox inset="0,,0">
                        <w:txbxContent>
                          <w:p w14:paraId="310D4186"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النفايات</w:t>
                            </w:r>
                          </w:p>
                        </w:txbxContent>
                      </v:textbox>
                    </v:shape>
                    <v:shape id="Shape" o:spid="_x0000_s2489" style="position:absolute;left:2678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490" style="position:absolute;left:21092;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77" o:spid="_x0000_s2491" type="#_x0000_t202" style="position:absolute;left:24223;top:21791;width:10513;height:7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" filled="f" stroked="f">
                      <v:textbox inset="0,,0">
                        <w:txbxContent>
                          <w:p w14:paraId="254BD96E"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البناء المستدام</w:t>
                            </w:r>
                          </w:p>
                        </w:txbxContent>
                      </v:textbox>
                    </v:shape>
                    <v:shape id="Shape" o:spid="_x0000_s2492" style="position:absolute;left:40819;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493" style="position:absolute;left:35126;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494" type="#_x0000_t202" style="position:absolute;left:39174;top:21791;width:922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" filled="f" stroked="f">
                      <v:textbox inset="0,,0">
                        <w:txbxContent>
                          <w:p w14:paraId="7A9355E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النقل المستدام</w:t>
                            </w:r>
                          </w:p>
                        </w:txbxContent>
                      </v:textbox>
                    </v:shape>
                  </v:group>
                  <v:group id="Group 1822637616" o:spid="_x0000_s2495" style="position:absolute;width:58737;height:17957" coordsize="58743,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">
                    <v:shape id="Shape" o:spid="_x0000_s2496"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497"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498"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499"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500"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&#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Shape" o:spid="_x0000_s2501"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2502"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2503"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13" o:spid="_x0000_s2504" type="#_x0000_t202" style="position:absolute;left:2695;top:8160;width:10443;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" filled="f" stroked="f">
                      <v:textbox inset="0,,0">
                        <w:txbxContent>
                          <w:p w14:paraId="0AB10844"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الزراعة المستدامة</w:t>
                            </w:r>
                          </w:p>
                        </w:txbxContent>
                      </v:textbox>
                    </v:shape>
                    <v:shape id="TextBox 69" o:spid="_x0000_s2505" type="#_x0000_t202" style="position:absolute;left:16647;top:7245;width:11373;height:8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" filled="f" stroked="f">
                      <v:textbox inset="0,,0">
                        <w:txbxContent>
                          <w:p w14:paraId="661B954A"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إعادة التدوير والاقتصاد الدائري</w:t>
                            </w:r>
                          </w:p>
                        </w:txbxContent>
                      </v:textbox>
                    </v:shape>
                    <v:shape id="TextBox 19" o:spid="_x0000_s2506" type="#_x0000_t202" style="position:absolute;left:31042;top:7245;width:10009;height:8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" filled="f" stroked="f">
                      <v:textbox inset="0,,0">
                        <w:txbxContent>
                          <w:p w14:paraId="38D261F3" w14:textId="77777777" w:rsidR="007740EA" w:rsidRDefault="007740EA" w:rsidP="007740EA">
                            <w:pPr>
                              <w:jc w:val="center"/>
                              <w:rPr>
                                <w:rFonts w:ascii="Adobe Arabic" w:hAnsi="Adobe Arabic" w:cs="Adobe Arabic"/>
                                <w:b/>
                                <w:bCs/>
                                <w:kern w:val="24"/>
                                <w:sz w:val="36"/>
                                <w:szCs w:val="36"/>
                              </w:rPr>
                            </w:pPr>
                            <w:r>
                              <w:rPr>
                                <w:rFonts w:ascii="Adobe Arabic" w:hAnsi="Adobe Arabic" w:cs="Adobe Arabic"/>
                                <w:b/>
                                <w:bCs/>
                                <w:kern w:val="24"/>
                                <w:sz w:val="36"/>
                                <w:szCs w:val="36"/>
                                <w:rtl/>
                              </w:rPr>
                              <w:t>تحسين كفاءة الطاقة</w:t>
                            </w:r>
                          </w:p>
                        </w:txbxContent>
                      </v:textbox>
                    </v:shape>
                    <v:shape id="TextBox 22" o:spid="_x0000_s2507" type="#_x0000_t202" style="position:absolute;left:45039;top:7977;width:11616;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" filled="f" stroked="f">
                      <v:textbox inset="0,,0">
                        <w:txbxContent>
                          <w:p w14:paraId="1AF6C0C5" w14:textId="77777777" w:rsidR="007740EA" w:rsidRDefault="007740EA" w:rsidP="007740EA">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الطاقة المتجددة</w:t>
                            </w:r>
                          </w:p>
                        </w:txbxContent>
                      </v:textbox>
                    </v:shape>
                  </v:group>
                </v:group>
                <v:shape id="Picture 1545232517" o:spid="_x0000_s2508" type="#_x0000_t75" alt="Renewable energy " style="position:absolute;left:48862;top:1108;width:3160;height: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">
                  <v:imagedata r:id="rId215" o:title="Renewable energy "/>
                </v:shape>
                <v:shape id="Picture 1293117564" o:spid="_x0000_s2509" type="#_x0000_t75" alt="Energy " style="position:absolute;left:34800;top:1031;width:3315;height:3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">
                  <v:imagedata r:id="rId216" o:title="Energy "/>
                </v:shape>
                <v:shape id="Picture 1531080594" o:spid="_x0000_s2510" type="#_x0000_t75" alt="Recycle symbol " style="position:absolute;left:20631;top:1007;width:3362;height:3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">
                  <v:imagedata r:id="rId217" o:title="Recycle symbol "/>
                </v:shape>
                <v:shape id="Picture 1954792233" o:spid="_x0000_s2511" type="#_x0000_t75" alt="Sustainable " style="position:absolute;left:6513;top:778;width:3821;height: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">
                  <v:imagedata r:id="rId218" o:title="Sustainable "/>
                </v:shape>
                <v:shape id="Picture 1778153088" o:spid="_x0000_s2512" type="#_x0000_t75" alt="Green " style="position:absolute;left:41703;top:14621;width:3757;height:3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">
                  <v:imagedata r:id="rId219" o:title="Green "/>
                </v:shape>
                <v:shape id="Picture 1803234287" o:spid="_x0000_s2513" type="#_x0000_t75" alt="Sustainable energy " style="position:absolute;left:28064;top:15003;width:29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">
                  <v:imagedata r:id="rId220" o:title="Sustainable energy "/>
                </v:shape>
                <v:shape id="Picture 1690988574" o:spid="_x0000_s2514" type="#_x0000_t75" alt="Recycle bin " style="position:absolute;left:13719;top:14755;width:3488;height:3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">
                  <v:imagedata r:id="rId221" o:title="Recycle bin "/>
                </v:shape>
                <w10:anchorlock/>
              </v:group>
            </w:pict>
          </mc:Fallback>
        </mc:AlternateContent>
      </w:r>
    </w:p>
    <w:p w14:paraId="792FA551" w14:textId="48D425B1" w:rsidR="008653AE" w:rsidRPr="00176286" w:rsidRDefault="008653AE" w:rsidP="002467E8">
      <w:pPr>
        <w:pStyle w:val="a5"/>
        <w:numPr>
          <w:ilvl w:val="0"/>
          <w:numId w:val="21"/>
        </w:numPr>
        <w:jc w:val="both"/>
        <w:rPr>
          <w:rFonts w:ascii="Sakkal Majalla" w:hAnsi="Sakkal Majalla" w:cs="Sakkal Majalla"/>
          <w:sz w:val="34"/>
          <w:szCs w:val="34"/>
        </w:rPr>
      </w:pPr>
      <w:r w:rsidRPr="00176286">
        <w:rPr>
          <w:rFonts w:ascii="Sakkal Majalla" w:hAnsi="Sakkal Majalla" w:cs="Sakkal Majalla"/>
          <w:b/>
          <w:bCs/>
          <w:color w:val="168489"/>
          <w:sz w:val="34"/>
          <w:szCs w:val="34"/>
          <w:rtl/>
        </w:rPr>
        <w:t xml:space="preserve">الطاقة المتجددة: </w:t>
      </w:r>
      <w:r w:rsidRPr="00176286">
        <w:rPr>
          <w:rFonts w:ascii="Sakkal Majalla" w:hAnsi="Sakkal Majalla" w:cs="Sakkal Majalla"/>
          <w:sz w:val="34"/>
          <w:szCs w:val="34"/>
          <w:rtl/>
        </w:rPr>
        <w:t>من خلال استخدام تقنيات مثل الطاقة الشمسية والرياح والكهرومائية لتوليد الكهرباء بطرق نظيفة وقابلة للتجديد.</w:t>
      </w:r>
    </w:p>
    <w:p w14:paraId="1E4A63E0" w14:textId="601320E0" w:rsidR="008653AE" w:rsidRPr="00176286" w:rsidRDefault="008653AE" w:rsidP="002467E8">
      <w:pPr>
        <w:pStyle w:val="a5"/>
        <w:numPr>
          <w:ilvl w:val="0"/>
          <w:numId w:val="21"/>
        </w:numPr>
        <w:jc w:val="both"/>
        <w:rPr>
          <w:rFonts w:ascii="Sakkal Majalla" w:hAnsi="Sakkal Majalla" w:cs="Sakkal Majalla"/>
          <w:sz w:val="34"/>
          <w:szCs w:val="34"/>
        </w:rPr>
      </w:pPr>
      <w:r w:rsidRPr="00176286">
        <w:rPr>
          <w:rFonts w:ascii="Sakkal Majalla" w:hAnsi="Sakkal Majalla" w:cs="Sakkal Majalla"/>
          <w:b/>
          <w:bCs/>
          <w:color w:val="168489"/>
          <w:sz w:val="34"/>
          <w:szCs w:val="34"/>
          <w:rtl/>
        </w:rPr>
        <w:t xml:space="preserve">تحسين كفاءة الطاقة: </w:t>
      </w:r>
      <w:r w:rsidRPr="00176286">
        <w:rPr>
          <w:rFonts w:ascii="Sakkal Majalla" w:hAnsi="Sakkal Majalla" w:cs="Sakkal Majalla"/>
          <w:sz w:val="34"/>
          <w:szCs w:val="34"/>
          <w:rtl/>
        </w:rPr>
        <w:t>تطوير أجهزة وأنظمة أكثر كفاءة في استهلاك الطاقة، مثل أنظمة التدفئة والتبريد والإضاءة الموفرة للطاقة.</w:t>
      </w:r>
    </w:p>
    <w:p w14:paraId="6917516D" w14:textId="3E0C79B4"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إعادة التدوير والاقتصاد الدائري:</w:t>
      </w:r>
      <w:r w:rsidRPr="00176286">
        <w:rPr>
          <w:rFonts w:ascii="Sakkal Majalla" w:hAnsi="Sakkal Majalla" w:cs="Sakkal Majalla"/>
          <w:sz w:val="34"/>
          <w:szCs w:val="34"/>
          <w:rtl/>
        </w:rPr>
        <w:t xml:space="preserve"> استخدام التكنولوجيا لتسهيل وتحسين عمليات إعادة التدوير، وإنشاء منتجات قابلة لإعادة الاستخدام أو التحلل بشكل آمن.</w:t>
      </w:r>
    </w:p>
    <w:p w14:paraId="764B3E23" w14:textId="267F8B4F"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الزراعة المستدامة:</w:t>
      </w:r>
      <w:r w:rsidRPr="00176286">
        <w:rPr>
          <w:rFonts w:ascii="Sakkal Majalla" w:hAnsi="Sakkal Majalla" w:cs="Sakkal Majalla"/>
          <w:sz w:val="34"/>
          <w:szCs w:val="34"/>
          <w:rtl/>
        </w:rPr>
        <w:t xml:space="preserve"> تطوير تقنيات زراعية أكثر كفاءة في استخدام الموارد مثل المياه والأسمدة، مع الحفاظ على صحة التربة.</w:t>
      </w:r>
    </w:p>
    <w:p w14:paraId="537438D9" w14:textId="2B473FA6"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lastRenderedPageBreak/>
        <w:t>النقل المستدام:</w:t>
      </w:r>
      <w:r w:rsidRPr="00176286">
        <w:rPr>
          <w:rFonts w:ascii="Sakkal Majalla" w:hAnsi="Sakkal Majalla" w:cs="Sakkal Majalla"/>
          <w:sz w:val="34"/>
          <w:szCs w:val="34"/>
          <w:rtl/>
        </w:rPr>
        <w:t xml:space="preserve"> تطوير وسائل نقل كهربائية أو تعمل بالوقود النظيف، وتحسين البنية التحتية للمشاة والدراجات.</w:t>
      </w:r>
    </w:p>
    <w:p w14:paraId="52A95098" w14:textId="3DE1E885"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البناء المستدام:</w:t>
      </w:r>
      <w:r w:rsidRPr="00176286">
        <w:rPr>
          <w:rFonts w:ascii="Sakkal Majalla" w:hAnsi="Sakkal Majalla" w:cs="Sakkal Majalla"/>
          <w:sz w:val="34"/>
          <w:szCs w:val="34"/>
          <w:rtl/>
        </w:rPr>
        <w:t xml:space="preserve"> استخدام مواد بناء صديقة للبيئة وتصميم مباني كفؤة في استهلاك الطاقة والموارد.</w:t>
      </w:r>
    </w:p>
    <w:p w14:paraId="5A05A5AD" w14:textId="15E34033" w:rsidR="008653AE" w:rsidRPr="00176286" w:rsidRDefault="008653AE" w:rsidP="002467E8">
      <w:pPr>
        <w:pStyle w:val="a5"/>
        <w:numPr>
          <w:ilvl w:val="0"/>
          <w:numId w:val="21"/>
        </w:numPr>
        <w:jc w:val="both"/>
        <w:rPr>
          <w:rFonts w:ascii="Sakkal Majalla" w:hAnsi="Sakkal Majalla" w:cs="Sakkal Majalla"/>
          <w:sz w:val="34"/>
          <w:szCs w:val="34"/>
        </w:rPr>
      </w:pPr>
      <w:r w:rsidRPr="007740EA">
        <w:rPr>
          <w:rFonts w:ascii="Sakkal Majalla" w:hAnsi="Sakkal Majalla" w:cs="Sakkal Majalla"/>
          <w:b/>
          <w:bCs/>
          <w:color w:val="168489"/>
          <w:sz w:val="34"/>
          <w:szCs w:val="34"/>
          <w:rtl/>
        </w:rPr>
        <w:t>إدارة النفايات:</w:t>
      </w:r>
      <w:r w:rsidRPr="00176286">
        <w:rPr>
          <w:rFonts w:ascii="Sakkal Majalla" w:hAnsi="Sakkal Majalla" w:cs="Sakkal Majalla"/>
          <w:sz w:val="34"/>
          <w:szCs w:val="34"/>
          <w:rtl/>
        </w:rPr>
        <w:t xml:space="preserve"> تطوير تقنيات متقدمة لفرز وإعادة تدوير النفايات بكفاءة أكبر.</w:t>
      </w:r>
    </w:p>
    <w:p w14:paraId="25B1D1FD" w14:textId="77777777" w:rsidR="008653AE" w:rsidRPr="00584DFA" w:rsidRDefault="008653AE" w:rsidP="00176286">
      <w:r w:rsidRPr="00584DFA">
        <w:rPr>
          <w:rtl/>
        </w:rPr>
        <w:t>م</w:t>
      </w:r>
      <w:r>
        <w:rPr>
          <w:rFonts w:hint="cs"/>
          <w:rtl/>
        </w:rPr>
        <w:t xml:space="preserve">ما سبق، </w:t>
      </w:r>
      <w:r w:rsidRPr="00584DFA">
        <w:rPr>
          <w:rtl/>
        </w:rPr>
        <w:t>يتضح أن التكنولوجيا المستدامة لها دور كبير في تحقيق الاستدامة البيئية والاقتصادية والاجتماعية. ومع التطور المستمر في هذا المجال، سوف تزداد قدرتنا على العيش بطريقة أكثر استدامة.</w:t>
      </w:r>
    </w:p>
    <w:p w14:paraId="31D19F38" w14:textId="77777777" w:rsidR="008653AE" w:rsidRDefault="008653AE" w:rsidP="008653AE">
      <w:pPr>
        <w:rPr>
          <w:color w:val="168489"/>
        </w:rPr>
      </w:pPr>
      <w:r w:rsidRPr="008653AE">
        <w:rPr>
          <w:rFonts w:hint="cs"/>
          <w:color w:val="168489"/>
          <w:rtl/>
        </w:rPr>
        <w:t>ه</w:t>
      </w:r>
      <w:r w:rsidRPr="008653AE">
        <w:rPr>
          <w:color w:val="168489"/>
          <w:rtl/>
        </w:rPr>
        <w:t>ناك العديد من الأمثلة الناجحة لتطبيقات التكنولوجيا المستدامة حول العالم، منها:</w:t>
      </w:r>
    </w:p>
    <w:p w14:paraId="4A806E47" w14:textId="210A77FE" w:rsidR="007740EA" w:rsidRPr="008653AE" w:rsidRDefault="007740EA" w:rsidP="007740EA">
      <w:pPr>
        <w:rPr>
          <w:color w:val="168489"/>
          <w:rtl/>
        </w:rPr>
      </w:pPr>
      <w:r w:rsidRPr="007740EA">
        <w:rPr>
          <w:noProof/>
          <w:color w:val="168489"/>
        </w:rPr>
        <mc:AlternateContent>
          <mc:Choice Requires="wpg">
            <w:drawing>
              <wp:inline distT="0" distB="0" distL="0" distR="0" wp14:anchorId="29AA1049" wp14:editId="4FE405F5">
                <wp:extent cx="5739539" cy="1110387"/>
                <wp:effectExtent l="0" t="0" r="13970" b="13970"/>
                <wp:docPr id="1131541125" name="Group 18"/>
                <wp:cNvGraphicFramePr/>
                <a:graphic xmlns:a="http://schemas.openxmlformats.org/drawingml/2006/main">
                  <a:graphicData uri="http://schemas.microsoft.com/office/word/2010/wordprocessingGroup">
                    <wpg:wgp>
                      <wpg:cNvGrpSpPr/>
                      <wpg:grpSpPr>
                        <a:xfrm>
                          <a:off x="0" y="0"/>
                          <a:ext cx="5739539" cy="1110387"/>
                          <a:chOff x="0" y="0"/>
                          <a:chExt cx="5739539" cy="1110387"/>
                        </a:xfrm>
                      </wpg:grpSpPr>
                      <wpg:grpSp>
                        <wpg:cNvPr id="91580332" name="Group 91580332"/>
                        <wpg:cNvGrpSpPr/>
                        <wpg:grpSpPr>
                          <a:xfrm>
                            <a:off x="0" y="0"/>
                            <a:ext cx="1110388" cy="1110387"/>
                            <a:chOff x="0" y="0"/>
                            <a:chExt cx="1722784" cy="1722784"/>
                          </a:xfrm>
                        </wpg:grpSpPr>
                        <wps:wsp>
                          <wps:cNvPr id="2001109725" name="Oval 2001109725"/>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7401671" name="Oval 1727401671"/>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8035642" name="Oval 1718035642"/>
                          <wps:cNvSpPr/>
                          <wps:spPr>
                            <a:xfrm>
                              <a:off x="17255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0053590" name="TextBox 121"/>
                          <wps:cNvSpPr txBox="1">
                            <a:spLocks noChangeArrowheads="1"/>
                          </wps:cNvSpPr>
                          <wps:spPr bwMode="auto">
                            <a:xfrm flipV="1">
                              <a:off x="341847" y="172581"/>
                              <a:ext cx="937495" cy="1234444"/>
                            </a:xfrm>
                            <a:prstGeom prst="rect">
                              <a:avLst/>
                            </a:prstGeom>
                          </wps:spPr>
                          <wps:txbx>
                            <w:txbxContent>
                              <w:p w14:paraId="3F741479" w14:textId="1936A925"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الزراعة الذكية</w:t>
                                </w:r>
                              </w:p>
                            </w:txbxContent>
                          </wps:txbx>
                          <wps:bodyPr rot="0" vert="horz" wrap="square" lIns="0" tIns="45720" rIns="0" bIns="45720" anchor="b" anchorCtr="0" upright="1">
                            <a:noAutofit/>
                          </wps:bodyPr>
                        </wps:wsp>
                      </wpg:grpSp>
                      <wpg:grpSp>
                        <wpg:cNvPr id="2055353219" name="Group 2055353219"/>
                        <wpg:cNvGrpSpPr/>
                        <wpg:grpSpPr>
                          <a:xfrm>
                            <a:off x="1150894" y="0"/>
                            <a:ext cx="4588645" cy="1110387"/>
                            <a:chOff x="1150894" y="0"/>
                            <a:chExt cx="4588645" cy="1110387"/>
                          </a:xfrm>
                        </wpg:grpSpPr>
                        <wpg:grpSp>
                          <wpg:cNvPr id="422023373" name="Group 422023373"/>
                          <wpg:cNvGrpSpPr/>
                          <wpg:grpSpPr>
                            <a:xfrm>
                              <a:off x="1150894" y="0"/>
                              <a:ext cx="1110388" cy="1110387"/>
                              <a:chOff x="1150894" y="0"/>
                              <a:chExt cx="1722784" cy="1722784"/>
                            </a:xfrm>
                          </wpg:grpSpPr>
                          <wps:wsp>
                            <wps:cNvPr id="1088401064" name="Oval 1088401064"/>
                            <wps:cNvSpPr/>
                            <wps:spPr>
                              <a:xfrm>
                                <a:off x="1150894"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850516" name="Oval 97850516"/>
                            <wps:cNvSpPr/>
                            <wps:spPr>
                              <a:xfrm>
                                <a:off x="1243660"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191545" name="Oval 926191545"/>
                            <wps:cNvSpPr/>
                            <wps:spPr>
                              <a:xfrm>
                                <a:off x="1323447"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682702" name="TextBox 117"/>
                            <wps:cNvSpPr txBox="1">
                              <a:spLocks noChangeArrowheads="1"/>
                            </wps:cNvSpPr>
                            <wps:spPr bwMode="auto">
                              <a:xfrm flipV="1">
                                <a:off x="1513623" y="172567"/>
                                <a:ext cx="993060" cy="1234444"/>
                              </a:xfrm>
                              <a:prstGeom prst="rect">
                                <a:avLst/>
                              </a:prstGeom>
                            </wps:spPr>
                            <wps:txbx>
                              <w:txbxContent>
                                <w:p w14:paraId="7F096D1D" w14:textId="1FAC9E2D"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إعادة التدوير</w:t>
                                  </w:r>
                                </w:p>
                              </w:txbxContent>
                            </wps:txbx>
                            <wps:bodyPr rot="0" vert="horz" wrap="square" lIns="0" tIns="45720" rIns="0" bIns="45720" anchor="b" anchorCtr="0" upright="1">
                              <a:noAutofit/>
                            </wps:bodyPr>
                          </wps:wsp>
                        </wpg:grpSp>
                        <wpg:grpSp>
                          <wpg:cNvPr id="1482164023" name="Group 1482164023"/>
                          <wpg:cNvGrpSpPr/>
                          <wpg:grpSpPr>
                            <a:xfrm>
                              <a:off x="2321072" y="0"/>
                              <a:ext cx="3418467" cy="1110387"/>
                              <a:chOff x="2321072" y="0"/>
                              <a:chExt cx="3418467" cy="1110387"/>
                            </a:xfrm>
                          </wpg:grpSpPr>
                          <wpg:grpSp>
                            <wpg:cNvPr id="1448967214" name="Group 1448967214"/>
                            <wpg:cNvGrpSpPr/>
                            <wpg:grpSpPr>
                              <a:xfrm>
                                <a:off x="2321072" y="0"/>
                                <a:ext cx="1110388" cy="1110387"/>
                                <a:chOff x="2321072" y="0"/>
                                <a:chExt cx="1722784" cy="1722784"/>
                              </a:xfrm>
                            </wpg:grpSpPr>
                            <wps:wsp>
                              <wps:cNvPr id="1548045117" name="Oval 1548045117"/>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5631715" name="Oval 2085631715"/>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1186100" name="Oval 1771186100"/>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4820965" name="TextBox 113"/>
                              <wps:cNvSpPr txBox="1">
                                <a:spLocks noChangeArrowheads="1"/>
                              </wps:cNvSpPr>
                              <wps:spPr bwMode="auto">
                                <a:xfrm flipV="1">
                                  <a:off x="2447618" y="143377"/>
                                  <a:ext cx="1537252" cy="1234444"/>
                                </a:xfrm>
                                <a:prstGeom prst="rect">
                                  <a:avLst/>
                                </a:prstGeom>
                              </wps:spPr>
                              <wps:txbx>
                                <w:txbxContent>
                                  <w:p w14:paraId="0BD880A7" w14:textId="31041541"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السيارات الكهربائية</w:t>
                                    </w:r>
                                  </w:p>
                                </w:txbxContent>
                              </wps:txbx>
                              <wps:bodyPr rot="0" vert="horz" wrap="square" lIns="0" tIns="45720" rIns="0" bIns="45720" anchor="b" anchorCtr="0" upright="1">
                                <a:noAutofit/>
                              </wps:bodyPr>
                            </wps:wsp>
                          </wpg:grpSp>
                          <wpg:grpSp>
                            <wpg:cNvPr id="115866540" name="Group 115866540"/>
                            <wpg:cNvGrpSpPr/>
                            <wpg:grpSpPr>
                              <a:xfrm>
                                <a:off x="3471966" y="0"/>
                                <a:ext cx="1110388" cy="1110387"/>
                                <a:chOff x="3471966" y="0"/>
                                <a:chExt cx="1722784" cy="1722784"/>
                              </a:xfrm>
                            </wpg:grpSpPr>
                            <wps:wsp>
                              <wps:cNvPr id="1056444772" name="Oval 1056444772"/>
                              <wps:cNvSpPr/>
                              <wps:spPr>
                                <a:xfrm>
                                  <a:off x="3471966"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8696195" name="Oval 1668696195"/>
                              <wps:cNvSpPr/>
                              <wps:spPr>
                                <a:xfrm>
                                  <a:off x="3564732"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0633173" name="Oval 830633173"/>
                              <wps:cNvSpPr/>
                              <wps:spPr>
                                <a:xfrm>
                                  <a:off x="3644520"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7884985" name="TextBox 109"/>
                              <wps:cNvSpPr txBox="1">
                                <a:spLocks noChangeArrowheads="1"/>
                              </wps:cNvSpPr>
                              <wps:spPr bwMode="auto">
                                <a:xfrm flipV="1">
                                  <a:off x="3767013" y="143352"/>
                                  <a:ext cx="1141442" cy="1234444"/>
                                </a:xfrm>
                                <a:prstGeom prst="rect">
                                  <a:avLst/>
                                </a:prstGeom>
                              </wps:spPr>
                              <wps:txbx>
                                <w:txbxContent>
                                  <w:p w14:paraId="35A00673" w14:textId="0066CDB0"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الطاقة الشمسية</w:t>
                                    </w:r>
                                  </w:p>
                                </w:txbxContent>
                              </wps:txbx>
                              <wps:bodyPr rot="0" vert="horz" wrap="square" lIns="0" tIns="45720" rIns="0" bIns="45720" anchor="b" anchorCtr="0" upright="1">
                                <a:noAutofit/>
                              </wps:bodyPr>
                            </wps:wsp>
                          </wpg:grpSp>
                          <wpg:grpSp>
                            <wpg:cNvPr id="1246283308" name="Group 1246283308"/>
                            <wpg:cNvGrpSpPr/>
                            <wpg:grpSpPr>
                              <a:xfrm>
                                <a:off x="4629151" y="0"/>
                                <a:ext cx="1110388" cy="1110387"/>
                                <a:chOff x="4629151" y="0"/>
                                <a:chExt cx="1722784" cy="1722784"/>
                              </a:xfrm>
                            </wpg:grpSpPr>
                            <wps:wsp>
                              <wps:cNvPr id="1362663364" name="Oval 1362663364"/>
                              <wps:cNvSpPr/>
                              <wps:spPr>
                                <a:xfrm>
                                  <a:off x="4629151"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059531" name="Oval 76059531"/>
                              <wps:cNvSpPr/>
                              <wps:spPr>
                                <a:xfrm>
                                  <a:off x="4721917"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0172646" name="Oval 440172646"/>
                              <wps:cNvSpPr/>
                              <wps:spPr>
                                <a:xfrm>
                                  <a:off x="4801705"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7262285" name="TextBox 105"/>
                              <wps:cNvSpPr txBox="1">
                                <a:spLocks noChangeArrowheads="1"/>
                              </wps:cNvSpPr>
                              <wps:spPr bwMode="auto">
                                <a:xfrm flipV="1">
                                  <a:off x="4855987" y="422234"/>
                                  <a:ext cx="1288454" cy="752427"/>
                                </a:xfrm>
                                <a:prstGeom prst="rect">
                                  <a:avLst/>
                                </a:prstGeom>
                              </wps:spPr>
                              <wps:txbx>
                                <w:txbxContent>
                                  <w:p w14:paraId="240F43E9" w14:textId="177CA684"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طاقة الرياح</w:t>
                                    </w:r>
                                  </w:p>
                                </w:txbxContent>
                              </wps:txbx>
                              <wps:bodyPr rot="0" vert="horz" wrap="square" lIns="0" tIns="45720" rIns="0" bIns="45720" anchor="b" anchorCtr="0" upright="1">
                                <a:noAutofit/>
                              </wps:bodyPr>
                            </wps:wsp>
                          </wpg:grpSp>
                        </wpg:grpSp>
                      </wpg:grpSp>
                    </wpg:wgp>
                  </a:graphicData>
                </a:graphic>
              </wp:inline>
            </w:drawing>
          </mc:Choice>
          <mc:Fallback>
            <w:pict>
              <v:group w14:anchorId="29AA1049" id="_x0000_s2515" style="width:451.95pt;height:87.45pt;mso-position-horizontal-relative:char;mso-position-vertical-relative:line" coordsize="57395,1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">
                <v:group id="Group 91580332" o:spid="_x0000_s2516"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">
                  <v:oval id="Oval 2001109725" o:spid="_x0000_s2517"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" filled="f" strokecolor="#168489" strokeweight="1pt">
                    <v:stroke dashstyle="1 1" joinstyle="miter"/>
                  </v:oval>
                  <v:oval id="Oval 1727401671" o:spid="_x0000_s2518"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" fillcolor="#168489" strokecolor="#168489" strokeweight="1pt">
                    <v:stroke joinstyle="miter"/>
                  </v:oval>
                  <v:oval id="Oval 1718035642" o:spid="_x0000_s2519"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" fillcolor="white [3212]" strokecolor="#168489" strokeweight="1pt">
                    <v:stroke joinstyle="miter"/>
                  </v:oval>
                  <v:shape id="TextBox 121" o:spid="_x0000_s2520" type="#_x0000_t202" style="position:absolute;left:3418;top:1725;width:9375;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" filled="f" stroked="f">
                    <v:textbox inset="0,,0">
                      <w:txbxContent>
                        <w:p w14:paraId="3F741479" w14:textId="1936A925"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الزراعة الذكية</w:t>
                          </w:r>
                        </w:p>
                      </w:txbxContent>
                    </v:textbox>
                  </v:shape>
                </v:group>
                <v:group id="Group 2055353219" o:spid="_x0000_s2521" style="position:absolute;left:11508;width:45887;height:11103" coordorigin="11508" coordsize="45886,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">
                  <v:group id="Group 422023373" o:spid="_x0000_s2522" style="position:absolute;left:11508;width:11104;height:11103" coordorigin="11508"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">
                    <v:oval id="Oval 1088401064" o:spid="_x0000_s2523" style="position:absolute;left:11508;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" filled="f" strokecolor="#168489" strokeweight="1pt">
                      <v:stroke dashstyle="1 1" joinstyle="miter"/>
                    </v:oval>
                    <v:oval id="Oval 97850516" o:spid="_x0000_s2524" style="position:absolute;left:12436;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" fillcolor="#168489" strokecolor="#168489" strokeweight="1pt">
                      <v:stroke joinstyle="miter"/>
                    </v:oval>
                    <v:oval id="Oval 926191545" o:spid="_x0000_s2525" style="position:absolute;left:13234;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" fillcolor="white [3212]" strokecolor="#168489" strokeweight="1pt">
                      <v:stroke joinstyle="miter"/>
                    </v:oval>
                    <v:shape id="TextBox 117" o:spid="_x0000_s2526" type="#_x0000_t202" style="position:absolute;left:15136;top:1725;width:9930;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" filled="f" stroked="f">
                      <v:textbox inset="0,,0">
                        <w:txbxContent>
                          <w:p w14:paraId="7F096D1D" w14:textId="1FAC9E2D" w:rsidR="007740EA" w:rsidRDefault="007740EA" w:rsidP="007740EA">
                            <w:pPr>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إعادة التدوير</w:t>
                            </w:r>
                          </w:p>
                        </w:txbxContent>
                      </v:textbox>
                    </v:shape>
                  </v:group>
                  <v:group id="Group 1482164023" o:spid="_x0000_s2527" style="position:absolute;left:23210;width:34185;height:11103" coordorigin="23210"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">
                    <v:group id="Group 1448967214" o:spid="_x0000_s2528" style="position:absolute;left:23210;width:11104;height:11103" coordorigin="2321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">
                      <v:oval id="Oval 1548045117" o:spid="_x0000_s2529" style="position:absolute;left:2321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" filled="f" strokecolor="#168489" strokeweight="1pt">
                        <v:stroke dashstyle="1 1" joinstyle="miter"/>
                      </v:oval>
                      <v:oval id="Oval 2085631715" o:spid="_x0000_s2530" style="position:absolute;left:2413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" fillcolor="#168489" strokecolor="#168489" strokeweight="1pt">
                        <v:stroke joinstyle="miter"/>
                      </v:oval>
                      <v:oval id="Oval 1771186100" o:spid="_x0000_s2531" style="position:absolute;left:2493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" fillcolor="white [3212]" strokecolor="#168489" strokeweight="1pt">
                        <v:stroke joinstyle="miter"/>
                      </v:oval>
                      <v:shape id="TextBox 113" o:spid="_x0000_s2532" type="#_x0000_t202" style="position:absolute;left:24476;top:1433;width:15372;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" filled="f" stroked="f">
                        <v:textbox inset="0,,0">
                          <w:txbxContent>
                            <w:p w14:paraId="0BD880A7" w14:textId="31041541"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السيارات الكهربائية</w:t>
                              </w:r>
                            </w:p>
                          </w:txbxContent>
                        </v:textbox>
                      </v:shape>
                    </v:group>
                    <v:group id="Group 115866540" o:spid="_x0000_s2533" style="position:absolute;left:34719;width:11104;height:11103" coordorigin="3471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">
                      <v:oval id="Oval 1056444772" o:spid="_x0000_s2534" style="position:absolute;left:3471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" filled="f" strokecolor="#168489" strokeweight="1pt">
                        <v:stroke dashstyle="1 1" joinstyle="miter"/>
                      </v:oval>
                      <v:oval id="Oval 1668696195" o:spid="_x0000_s2535" style="position:absolute;left:3564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" fillcolor="#168489" strokecolor="#168489" strokeweight="1pt">
                        <v:stroke joinstyle="miter"/>
                      </v:oval>
                      <v:oval id="Oval 830633173" o:spid="_x0000_s2536" style="position:absolute;left:36445;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" fillcolor="white [3212]" strokecolor="#168489" strokeweight="1pt">
                        <v:stroke joinstyle="miter"/>
                      </v:oval>
                      <v:shape id="TextBox 109" o:spid="_x0000_s2537" type="#_x0000_t202" style="position:absolute;left:37670;top:1433;width:11414;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" filled="f" stroked="f">
                        <v:textbox inset="0,,0">
                          <w:txbxContent>
                            <w:p w14:paraId="35A00673" w14:textId="0066CDB0"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الطاقة الشمسية</w:t>
                              </w:r>
                            </w:p>
                          </w:txbxContent>
                        </v:textbox>
                      </v:shape>
                    </v:group>
                    <v:group id="Group 1246283308" o:spid="_x0000_s2538" style="position:absolute;left:46291;width:11104;height:11103" coordorigin="46291"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">
                      <v:oval id="Oval 1362663364" o:spid="_x0000_s2539" style="position:absolute;left:46291;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" filled="f" strokecolor="#168489" strokeweight="1pt">
                        <v:stroke dashstyle="1 1" joinstyle="miter"/>
                      </v:oval>
                      <v:oval id="Oval 76059531" o:spid="_x0000_s2540" style="position:absolute;left:47219;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" fillcolor="#168489" strokecolor="#168489" strokeweight="1pt">
                        <v:stroke joinstyle="miter"/>
                      </v:oval>
                      <v:oval id="Oval 440172646" o:spid="_x0000_s2541" style="position:absolute;left:48017;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" fillcolor="white [3212]" strokecolor="#168489" strokeweight="1pt">
                        <v:stroke joinstyle="miter"/>
                      </v:oval>
                      <v:shape id="TextBox 105" o:spid="_x0000_s2542" type="#_x0000_t202" style="position:absolute;left:48559;top:4222;width:12885;height:752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" filled="f" stroked="f">
                        <v:textbox inset="0,,0">
                          <w:txbxContent>
                            <w:p w14:paraId="240F43E9" w14:textId="177CA684" w:rsidR="007740EA" w:rsidRDefault="007740EA" w:rsidP="007740EA">
                              <w:pPr>
                                <w:bidi w:val="0"/>
                                <w:jc w:val="center"/>
                                <w:rPr>
                                  <w:rFonts w:ascii="Adobe Arabic" w:hAnsi="Adobe Arabic" w:cs="Adobe Arabic"/>
                                  <w:b/>
                                  <w:bCs/>
                                  <w:color w:val="000000"/>
                                  <w:kern w:val="24"/>
                                  <w:sz w:val="32"/>
                                  <w:szCs w:val="32"/>
                                  <w:lang w:bidi="ar-SY"/>
                                </w:rPr>
                              </w:pPr>
                              <w:r w:rsidRPr="007740EA">
                                <w:rPr>
                                  <w:rFonts w:ascii="Adobe Arabic" w:hAnsi="Adobe Arabic" w:cs="Adobe Arabic"/>
                                  <w:b/>
                                  <w:bCs/>
                                  <w:color w:val="000000"/>
                                  <w:kern w:val="24"/>
                                  <w:sz w:val="32"/>
                                  <w:szCs w:val="32"/>
                                  <w:rtl/>
                                  <w:lang w:bidi="ar-SY"/>
                                </w:rPr>
                                <w:t>طاقة الرياح</w:t>
                              </w:r>
                            </w:p>
                          </w:txbxContent>
                        </v:textbox>
                      </v:shape>
                    </v:group>
                  </v:group>
                </v:group>
                <w10:anchorlock/>
              </v:group>
            </w:pict>
          </mc:Fallback>
        </mc:AlternateContent>
      </w:r>
    </w:p>
    <w:p w14:paraId="1FF4D44D" w14:textId="2246E63A" w:rsidR="008653AE" w:rsidRPr="009F6AAE" w:rsidRDefault="008653AE" w:rsidP="008653AE">
      <w:r w:rsidRPr="002A078C">
        <w:rPr>
          <w:rFonts w:ascii="Sakkal Majalla" w:hAnsi="Sakkal Majalla"/>
          <w:noProof/>
          <w:sz w:val="34"/>
          <w:lang w:bidi="ar-EG"/>
        </w:rPr>
        <mc:AlternateContent>
          <mc:Choice Requires="wpg">
            <w:drawing>
              <wp:inline distT="0" distB="0" distL="0" distR="0" wp14:anchorId="14FB043B" wp14:editId="5490053D">
                <wp:extent cx="5731510" cy="891540"/>
                <wp:effectExtent l="0" t="0" r="2540" b="22860"/>
                <wp:docPr id="3888437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6281285" name="مجموعة 47"/>
                        <wpg:cNvGrpSpPr/>
                        <wpg:grpSpPr>
                          <a:xfrm>
                            <a:off x="0" y="0"/>
                            <a:ext cx="5731510" cy="895351"/>
                            <a:chOff x="0" y="0"/>
                            <a:chExt cx="5878196" cy="918845"/>
                          </a:xfrm>
                        </wpg:grpSpPr>
                        <wpg:grpSp>
                          <wpg:cNvPr id="1267525717" name="مجموعة 48"/>
                          <wpg:cNvGrpSpPr/>
                          <wpg:grpSpPr>
                            <a:xfrm>
                              <a:off x="0" y="0"/>
                              <a:ext cx="5878196" cy="918845"/>
                              <a:chOff x="0" y="0"/>
                              <a:chExt cx="6240348" cy="919070"/>
                            </a:xfrm>
                          </wpg:grpSpPr>
                          <wpg:grpSp>
                            <wpg:cNvPr id="1131142323" name="مجموعة 49"/>
                            <wpg:cNvGrpSpPr/>
                            <wpg:grpSpPr>
                              <a:xfrm>
                                <a:off x="0" y="169208"/>
                                <a:ext cx="5433072" cy="580613"/>
                                <a:chOff x="0" y="169208"/>
                                <a:chExt cx="5433072" cy="580613"/>
                              </a:xfrm>
                            </wpg:grpSpPr>
                            <wps:wsp>
                              <wps:cNvPr id="1219586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02363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41117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4261002" name="مربع نص 41"/>
                          <wps:cNvSpPr txBox="1"/>
                          <wps:spPr>
                            <a:xfrm>
                              <a:off x="204466" y="257055"/>
                              <a:ext cx="4615440" cy="389397"/>
                            </a:xfrm>
                            <a:prstGeom prst="rect">
                              <a:avLst/>
                            </a:prstGeom>
                            <a:noFill/>
                          </wps:spPr>
                          <wps:txbx>
                            <w:txbxContent>
                              <w:p w14:paraId="0E8156A8" w14:textId="080EAF4C"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طاقة الرياح:</w:t>
                                </w:r>
                              </w:p>
                            </w:txbxContent>
                          </wps:txbx>
                          <wps:bodyPr wrap="square" rtlCol="1">
                            <a:spAutoFit/>
                          </wps:bodyPr>
                        </wps:wsp>
                      </wpg:grpSp>
                      <pic:pic xmlns:pic="http://schemas.openxmlformats.org/drawingml/2006/picture">
                        <pic:nvPicPr>
                          <pic:cNvPr id="198337902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FB043B" id="_x0000_s25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FfGnwcAAPo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k0V8a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5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">
                  <v:group id="مجموعة 48" o:spid="_x0000_s25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">
                    <v:group id="مجموعة 49" o:spid="_x0000_s25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">
                      <v:shape id="شكل حر 50" o:spid="_x0000_s25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" fillcolor="#a5a5a5 [2092]" stroked="f" strokeweight="1pt">
                        <v:stroke joinstyle="miter"/>
                      </v:roundrect>
                    </v:group>
                    <v:oval id="شكل بيضاوي 52" o:spid="_x0000_s25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" filled="f" strokecolor="#168489" strokeweight="1pt">
                      <v:stroke joinstyle="miter"/>
                    </v:oval>
                  </v:group>
                  <v:shape id="مربع نص 41" o:spid="_x0000_s25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" filled="f" stroked="f">
                    <v:textbox style="mso-fit-shape-to-text:t">
                      <w:txbxContent>
                        <w:p w14:paraId="0E8156A8" w14:textId="080EAF4C"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طاقة الرياح:</w:t>
                          </w:r>
                        </w:p>
                      </w:txbxContent>
                    </v:textbox>
                  </v:shape>
                </v:group>
                <v:shape id="صورة 54" o:spid="_x0000_s25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">
                  <v:imagedata r:id="rId79" o:title=""/>
                </v:shape>
                <w10:anchorlock/>
              </v:group>
            </w:pict>
          </mc:Fallback>
        </mc:AlternateContent>
      </w:r>
    </w:p>
    <w:p w14:paraId="15D94936" w14:textId="695008FE"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مزارع الرياح في ألمانيا والدنمارك والولايات المتحدة والصين تنتج كميات كبيرة من الكهرباء النظيفة.</w:t>
      </w:r>
    </w:p>
    <w:p w14:paraId="4BDA5FE7" w14:textId="3E75ED3D"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تطور تقنيات توربينات الرياح جعلها أكثر كفاءة وقدرة على توليد الطاقة.</w:t>
      </w:r>
    </w:p>
    <w:p w14:paraId="139DFF1B" w14:textId="355BFC83"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4F30F99" wp14:editId="0D433C95">
                <wp:extent cx="5731510" cy="891540"/>
                <wp:effectExtent l="0" t="0" r="2540" b="22860"/>
                <wp:docPr id="13763889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5365" name="مجموعة 47"/>
                        <wpg:cNvGrpSpPr/>
                        <wpg:grpSpPr>
                          <a:xfrm>
                            <a:off x="0" y="0"/>
                            <a:ext cx="5731510" cy="895351"/>
                            <a:chOff x="0" y="0"/>
                            <a:chExt cx="5878196" cy="918845"/>
                          </a:xfrm>
                        </wpg:grpSpPr>
                        <wpg:grpSp>
                          <wpg:cNvPr id="659209714" name="مجموعة 48"/>
                          <wpg:cNvGrpSpPr/>
                          <wpg:grpSpPr>
                            <a:xfrm>
                              <a:off x="0" y="0"/>
                              <a:ext cx="5878196" cy="918845"/>
                              <a:chOff x="0" y="0"/>
                              <a:chExt cx="6240348" cy="919070"/>
                            </a:xfrm>
                          </wpg:grpSpPr>
                          <wpg:grpSp>
                            <wpg:cNvPr id="320039553" name="مجموعة 49"/>
                            <wpg:cNvGrpSpPr/>
                            <wpg:grpSpPr>
                              <a:xfrm>
                                <a:off x="0" y="169208"/>
                                <a:ext cx="5433072" cy="580613"/>
                                <a:chOff x="0" y="169208"/>
                                <a:chExt cx="5433072" cy="580613"/>
                              </a:xfrm>
                            </wpg:grpSpPr>
                            <wps:wsp>
                              <wps:cNvPr id="17259490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99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24793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5682252" name="مربع نص 41"/>
                          <wps:cNvSpPr txBox="1"/>
                          <wps:spPr>
                            <a:xfrm>
                              <a:off x="204466" y="257055"/>
                              <a:ext cx="4615801" cy="387740"/>
                            </a:xfrm>
                            <a:prstGeom prst="rect">
                              <a:avLst/>
                            </a:prstGeom>
                            <a:noFill/>
                          </wps:spPr>
                          <wps:txbx>
                            <w:txbxContent>
                              <w:p w14:paraId="3425E9F9" w14:textId="630FC9A8"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الطاقة الشمسية:</w:t>
                                </w:r>
                              </w:p>
                            </w:txbxContent>
                          </wps:txbx>
                          <wps:bodyPr wrap="square" rtlCol="1">
                            <a:spAutoFit/>
                          </wps:bodyPr>
                        </wps:wsp>
                      </wpg:grpSp>
                      <pic:pic xmlns:pic="http://schemas.openxmlformats.org/drawingml/2006/picture">
                        <pic:nvPicPr>
                          <pic:cNvPr id="170046780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F30F99" id="_x0000_s25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ml6Kp4HAAD4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5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">
                  <v:group id="مجموعة 48" o:spid="_x0000_s25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">
                    <v:group id="مجموعة 49" o:spid="_x0000_s25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">
                      <v:shape id="شكل حر 50" o:spid="_x0000_s25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" fillcolor="#a5a5a5 [2092]" stroked="f" strokeweight="1pt">
                        <v:stroke joinstyle="miter"/>
                      </v:roundrect>
                    </v:group>
                    <v:oval id="شكل بيضاوي 52" o:spid="_x0000_s25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" filled="f" strokecolor="#168489" strokeweight="1pt">
                      <v:stroke joinstyle="miter"/>
                    </v:oval>
                  </v:group>
                  <v:shape id="مربع نص 41" o:spid="_x0000_s255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" filled="f" stroked="f">
                    <v:textbox style="mso-fit-shape-to-text:t">
                      <w:txbxContent>
                        <w:p w14:paraId="3425E9F9" w14:textId="630FC9A8"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الطاقة الشمسية:</w:t>
                          </w:r>
                        </w:p>
                      </w:txbxContent>
                    </v:textbox>
                  </v:shape>
                </v:group>
                <v:shape id="صورة 54" o:spid="_x0000_s25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">
                  <v:imagedata r:id="rId79" o:title=""/>
                </v:shape>
                <w10:anchorlock/>
              </v:group>
            </w:pict>
          </mc:Fallback>
        </mc:AlternateContent>
      </w:r>
    </w:p>
    <w:p w14:paraId="3BB1A6DA" w14:textId="4D1B0564"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ألواح الخلايا الشمسية شهدت انخفاضا</w:t>
      </w:r>
      <w:r w:rsidRPr="007740EA">
        <w:rPr>
          <w:rFonts w:ascii="Sakkal Majalla" w:hAnsi="Sakkal Majalla" w:cs="Sakkal Majalla" w:hint="cs"/>
          <w:sz w:val="34"/>
          <w:szCs w:val="34"/>
          <w:rtl/>
        </w:rPr>
        <w:t>ً</w:t>
      </w:r>
      <w:r w:rsidRPr="007740EA">
        <w:rPr>
          <w:rFonts w:ascii="Sakkal Majalla" w:hAnsi="Sakkal Majalla" w:cs="Sakkal Majalla"/>
          <w:sz w:val="34"/>
          <w:szCs w:val="34"/>
          <w:rtl/>
        </w:rPr>
        <w:t xml:space="preserve"> كبيرا</w:t>
      </w:r>
      <w:r w:rsidRPr="007740EA">
        <w:rPr>
          <w:rFonts w:ascii="Sakkal Majalla" w:hAnsi="Sakkal Majalla" w:cs="Sakkal Majalla" w:hint="cs"/>
          <w:sz w:val="34"/>
          <w:szCs w:val="34"/>
          <w:rtl/>
        </w:rPr>
        <w:t>ً</w:t>
      </w:r>
      <w:r w:rsidRPr="007740EA">
        <w:rPr>
          <w:rFonts w:ascii="Sakkal Majalla" w:hAnsi="Sakkal Majalla" w:cs="Sakkal Majalla"/>
          <w:sz w:val="34"/>
          <w:szCs w:val="34"/>
          <w:rtl/>
        </w:rPr>
        <w:t xml:space="preserve"> في التكاليف مع تحسن الكفاءة.</w:t>
      </w:r>
    </w:p>
    <w:p w14:paraId="295ADD27" w14:textId="20AAAB11"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تطبيقات الطاقة الشمسية تنتشر بشكل كبير في المنازل والمباني التجارية والمرافق الكبرى.</w:t>
      </w:r>
    </w:p>
    <w:p w14:paraId="1DE2E07C" w14:textId="4C10B8F8" w:rsidR="008653AE" w:rsidRPr="00584DFA" w:rsidRDefault="008653AE" w:rsidP="007740EA">
      <w:pPr>
        <w:keepNext/>
      </w:pPr>
      <w:r w:rsidRPr="002A078C">
        <w:rPr>
          <w:rFonts w:ascii="Sakkal Majalla" w:hAnsi="Sakkal Majalla"/>
          <w:noProof/>
          <w:sz w:val="34"/>
          <w:lang w:bidi="ar-EG"/>
        </w:rPr>
        <w:lastRenderedPageBreak/>
        <mc:AlternateContent>
          <mc:Choice Requires="wpg">
            <w:drawing>
              <wp:inline distT="0" distB="0" distL="0" distR="0" wp14:anchorId="3894E66C" wp14:editId="1E380E3A">
                <wp:extent cx="5731510" cy="891540"/>
                <wp:effectExtent l="0" t="0" r="2540" b="22860"/>
                <wp:docPr id="9747140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6817114" name="مجموعة 47"/>
                        <wpg:cNvGrpSpPr/>
                        <wpg:grpSpPr>
                          <a:xfrm>
                            <a:off x="0" y="0"/>
                            <a:ext cx="5731510" cy="895351"/>
                            <a:chOff x="0" y="0"/>
                            <a:chExt cx="5878196" cy="918845"/>
                          </a:xfrm>
                        </wpg:grpSpPr>
                        <wpg:grpSp>
                          <wpg:cNvPr id="32495833" name="مجموعة 48"/>
                          <wpg:cNvGrpSpPr/>
                          <wpg:grpSpPr>
                            <a:xfrm>
                              <a:off x="0" y="0"/>
                              <a:ext cx="5878196" cy="918845"/>
                              <a:chOff x="0" y="0"/>
                              <a:chExt cx="6240348" cy="919070"/>
                            </a:xfrm>
                          </wpg:grpSpPr>
                          <wpg:grpSp>
                            <wpg:cNvPr id="432176904" name="مجموعة 49"/>
                            <wpg:cNvGrpSpPr/>
                            <wpg:grpSpPr>
                              <a:xfrm>
                                <a:off x="0" y="169208"/>
                                <a:ext cx="5433072" cy="580613"/>
                                <a:chOff x="0" y="169208"/>
                                <a:chExt cx="5433072" cy="580613"/>
                              </a:xfrm>
                            </wpg:grpSpPr>
                            <wps:wsp>
                              <wps:cNvPr id="459989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83326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906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1184943" name="مربع نص 41"/>
                          <wps:cNvSpPr txBox="1"/>
                          <wps:spPr>
                            <a:xfrm>
                              <a:off x="204466" y="257055"/>
                              <a:ext cx="4615801" cy="387740"/>
                            </a:xfrm>
                            <a:prstGeom prst="rect">
                              <a:avLst/>
                            </a:prstGeom>
                            <a:noFill/>
                          </wps:spPr>
                          <wps:txbx>
                            <w:txbxContent>
                              <w:p w14:paraId="6777DFAB" w14:textId="07C05159"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السيارات الكهربائية:</w:t>
                                </w:r>
                              </w:p>
                            </w:txbxContent>
                          </wps:txbx>
                          <wps:bodyPr wrap="square" rtlCol="1">
                            <a:spAutoFit/>
                          </wps:bodyPr>
                        </wps:wsp>
                      </wpg:grpSp>
                      <pic:pic xmlns:pic="http://schemas.openxmlformats.org/drawingml/2006/picture">
                        <pic:nvPicPr>
                          <pic:cNvPr id="14373996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94E66C" id="_x0000_s25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ZH98nAcAAPY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hkf3ycBwAA9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">
                  <v:group id="مجموعة 48" o:spid="_x0000_s2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">
                    <v:group id="مجموعة 49" o:spid="_x0000_s2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">
                      <v:shape id="شكل حر 50" o:spid="_x0000_s2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" fillcolor="#a5a5a5 [2092]" stroked="f" strokeweight="1pt">
                        <v:stroke joinstyle="miter"/>
                      </v:roundrect>
                    </v:group>
                    <v:oval id="شكل بيضاوي 52" o:spid="_x0000_s2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" filled="f" strokecolor="#168489" strokeweight="1pt">
                      <v:stroke joinstyle="miter"/>
                    </v:oval>
                  </v:group>
                  <v:shape id="مربع نص 41" o:spid="_x0000_s256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" filled="f" stroked="f">
                    <v:textbox style="mso-fit-shape-to-text:t">
                      <w:txbxContent>
                        <w:p w14:paraId="6777DFAB" w14:textId="07C05159"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السيارات الكهربائية:</w:t>
                          </w:r>
                        </w:p>
                      </w:txbxContent>
                    </v:textbox>
                  </v:shape>
                </v:group>
                <v:shape id="صورة 54" o:spid="_x0000_s2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">
                  <v:imagedata r:id="rId79" o:title=""/>
                </v:shape>
                <w10:anchorlock/>
              </v:group>
            </w:pict>
          </mc:Fallback>
        </mc:AlternateContent>
      </w:r>
    </w:p>
    <w:p w14:paraId="337BAE27" w14:textId="4E716791"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انتشار السيارات الكهربائية في العديد من البلدان مع تحسن المدى والأداء وانخفاض التكاليف.</w:t>
      </w:r>
    </w:p>
    <w:p w14:paraId="2AD4CADD" w14:textId="6F9F0EF3"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تطوير بنية تحتية للشحن السريع وتكنولوجيا البطاريات المتقدمة.</w:t>
      </w:r>
    </w:p>
    <w:p w14:paraId="407738B5" w14:textId="7B544E2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6C4636A8" wp14:editId="41B17E6A">
                <wp:extent cx="5731510" cy="891540"/>
                <wp:effectExtent l="0" t="0" r="2540" b="22860"/>
                <wp:docPr id="6775443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4107025" name="مجموعة 47"/>
                        <wpg:cNvGrpSpPr/>
                        <wpg:grpSpPr>
                          <a:xfrm>
                            <a:off x="0" y="0"/>
                            <a:ext cx="5731510" cy="895351"/>
                            <a:chOff x="0" y="0"/>
                            <a:chExt cx="5878196" cy="918845"/>
                          </a:xfrm>
                        </wpg:grpSpPr>
                        <wpg:grpSp>
                          <wpg:cNvPr id="1777569396" name="مجموعة 48"/>
                          <wpg:cNvGrpSpPr/>
                          <wpg:grpSpPr>
                            <a:xfrm>
                              <a:off x="0" y="0"/>
                              <a:ext cx="5878196" cy="918845"/>
                              <a:chOff x="0" y="0"/>
                              <a:chExt cx="6240348" cy="919070"/>
                            </a:xfrm>
                          </wpg:grpSpPr>
                          <wpg:grpSp>
                            <wpg:cNvPr id="1616665655" name="مجموعة 49"/>
                            <wpg:cNvGrpSpPr/>
                            <wpg:grpSpPr>
                              <a:xfrm>
                                <a:off x="0" y="169208"/>
                                <a:ext cx="5433072" cy="580613"/>
                                <a:chOff x="0" y="169208"/>
                                <a:chExt cx="5433072" cy="580613"/>
                              </a:xfrm>
                            </wpg:grpSpPr>
                            <wps:wsp>
                              <wps:cNvPr id="7643999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84662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154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3560151" name="مربع نص 41"/>
                          <wps:cNvSpPr txBox="1"/>
                          <wps:spPr>
                            <a:xfrm>
                              <a:off x="204466" y="257055"/>
                              <a:ext cx="4615801" cy="387740"/>
                            </a:xfrm>
                            <a:prstGeom prst="rect">
                              <a:avLst/>
                            </a:prstGeom>
                            <a:noFill/>
                          </wps:spPr>
                          <wps:txbx>
                            <w:txbxContent>
                              <w:p w14:paraId="678688B5" w14:textId="30581AE1"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إعادة التدوير:</w:t>
                                </w:r>
                              </w:p>
                            </w:txbxContent>
                          </wps:txbx>
                          <wps:bodyPr wrap="square" rtlCol="1">
                            <a:spAutoFit/>
                          </wps:bodyPr>
                        </wps:wsp>
                      </wpg:grpSp>
                      <pic:pic xmlns:pic="http://schemas.openxmlformats.org/drawingml/2006/picture">
                        <pic:nvPicPr>
                          <pic:cNvPr id="2739317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4636A8" id="_x0000_s25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CE0i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">
                  <v:group id="مجموعة 48" o:spid="_x0000_s2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">
                    <v:group id="مجموعة 49" o:spid="_x0000_s2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">
                      <v:shape id="شكل حر 50" o:spid="_x0000_s2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" fillcolor="#a5a5a5 [2092]" stroked="f" strokeweight="1pt">
                        <v:stroke joinstyle="miter"/>
                      </v:roundrect>
                    </v:group>
                    <v:oval id="شكل بيضاوي 52" o:spid="_x0000_s2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" filled="f" strokecolor="#168489" strokeweight="1pt">
                      <v:stroke joinstyle="miter"/>
                    </v:oval>
                  </v:group>
                  <v:shape id="مربع نص 41" o:spid="_x0000_s257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" filled="f" stroked="f">
                    <v:textbox style="mso-fit-shape-to-text:t">
                      <w:txbxContent>
                        <w:p w14:paraId="678688B5" w14:textId="30581AE1"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إعادة التدوير:</w:t>
                          </w:r>
                        </w:p>
                      </w:txbxContent>
                    </v:textbox>
                  </v:shape>
                </v:group>
                <v:shape id="صورة 54" o:spid="_x0000_s2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">
                  <v:imagedata r:id="rId79" o:title=""/>
                </v:shape>
                <w10:anchorlock/>
              </v:group>
            </w:pict>
          </mc:Fallback>
        </mc:AlternateContent>
      </w:r>
    </w:p>
    <w:p w14:paraId="504774C3" w14:textId="440D61FC"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 تقنيات متطورة لفرز النفايات وإعادة تدوير المواد في العديد من المدن والبلدان.</w:t>
      </w:r>
    </w:p>
    <w:p w14:paraId="605743CA" w14:textId="5074D4FE"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إنشاء مصانع إعادة تدوير متخصصة لمواد مثل البلاستيك والورق والزجاج.</w:t>
      </w:r>
    </w:p>
    <w:p w14:paraId="0ED08C41" w14:textId="7A803108"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2E5E942" wp14:editId="0144D9FE">
                <wp:extent cx="5731510" cy="891540"/>
                <wp:effectExtent l="0" t="0" r="2540" b="22860"/>
                <wp:docPr id="4573288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2060011" name="مجموعة 47"/>
                        <wpg:cNvGrpSpPr/>
                        <wpg:grpSpPr>
                          <a:xfrm>
                            <a:off x="0" y="0"/>
                            <a:ext cx="5731510" cy="895351"/>
                            <a:chOff x="0" y="0"/>
                            <a:chExt cx="5878196" cy="918845"/>
                          </a:xfrm>
                        </wpg:grpSpPr>
                        <wpg:grpSp>
                          <wpg:cNvPr id="2033755231" name="مجموعة 48"/>
                          <wpg:cNvGrpSpPr/>
                          <wpg:grpSpPr>
                            <a:xfrm>
                              <a:off x="0" y="0"/>
                              <a:ext cx="5878196" cy="918845"/>
                              <a:chOff x="0" y="0"/>
                              <a:chExt cx="6240348" cy="919070"/>
                            </a:xfrm>
                          </wpg:grpSpPr>
                          <wpg:grpSp>
                            <wpg:cNvPr id="1267939214" name="مجموعة 49"/>
                            <wpg:cNvGrpSpPr/>
                            <wpg:grpSpPr>
                              <a:xfrm>
                                <a:off x="0" y="169208"/>
                                <a:ext cx="5433072" cy="580613"/>
                                <a:chOff x="0" y="169208"/>
                                <a:chExt cx="5433072" cy="580613"/>
                              </a:xfrm>
                            </wpg:grpSpPr>
                            <wps:wsp>
                              <wps:cNvPr id="1110101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0143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2536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4661516" name="مربع نص 41"/>
                          <wps:cNvSpPr txBox="1"/>
                          <wps:spPr>
                            <a:xfrm>
                              <a:off x="204466" y="257055"/>
                              <a:ext cx="4615801" cy="387740"/>
                            </a:xfrm>
                            <a:prstGeom prst="rect">
                              <a:avLst/>
                            </a:prstGeom>
                            <a:noFill/>
                          </wps:spPr>
                          <wps:txbx>
                            <w:txbxContent>
                              <w:p w14:paraId="514B8019" w14:textId="2E721302"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الزراعة الذكية:</w:t>
                                </w:r>
                              </w:p>
                            </w:txbxContent>
                          </wps:txbx>
                          <wps:bodyPr wrap="square" rtlCol="1">
                            <a:spAutoFit/>
                          </wps:bodyPr>
                        </wps:wsp>
                      </wpg:grpSp>
                      <pic:pic xmlns:pic="http://schemas.openxmlformats.org/drawingml/2006/picture">
                        <pic:nvPicPr>
                          <pic:cNvPr id="63970074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E5E942" id="_x0000_s25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592wmw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efdsJ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">
                  <v:group id="مجموعة 48" o:spid="_x0000_s2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">
                    <v:group id="مجموعة 49" o:spid="_x0000_s2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">
                      <v:shape id="شكل حر 50" o:spid="_x0000_s2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" fillcolor="#a5a5a5 [2092]" stroked="f" strokeweight="1pt">
                        <v:stroke joinstyle="miter"/>
                      </v:roundrect>
                    </v:group>
                    <v:oval id="شكل بيضاوي 52" o:spid="_x0000_s2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" filled="f" strokecolor="#168489" strokeweight="1pt">
                      <v:stroke joinstyle="miter"/>
                    </v:oval>
                  </v:group>
                  <v:shape id="مربع نص 41" o:spid="_x0000_s258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" filled="f" stroked="f">
                    <v:textbox style="mso-fit-shape-to-text:t">
                      <w:txbxContent>
                        <w:p w14:paraId="514B8019" w14:textId="2E721302"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الزراعة الذكية:</w:t>
                          </w:r>
                        </w:p>
                      </w:txbxContent>
                    </v:textbox>
                  </v:shape>
                </v:group>
                <v:shape id="صورة 54" o:spid="_x0000_s25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">
                  <v:imagedata r:id="rId79" o:title=""/>
                </v:shape>
                <w10:anchorlock/>
              </v:group>
            </w:pict>
          </mc:Fallback>
        </mc:AlternateContent>
      </w:r>
    </w:p>
    <w:p w14:paraId="552E107B" w14:textId="2D1BE2F3"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استخدام الأتمتة والأجهزة الذكية لتحسين كفاءة استخدام الموارد في الزراعة.</w:t>
      </w:r>
    </w:p>
    <w:p w14:paraId="633B2E66" w14:textId="21DE537B" w:rsidR="008653AE" w:rsidRPr="007740EA" w:rsidRDefault="008653AE" w:rsidP="002467E8">
      <w:pPr>
        <w:pStyle w:val="a5"/>
        <w:numPr>
          <w:ilvl w:val="0"/>
          <w:numId w:val="5"/>
        </w:numPr>
        <w:spacing w:after="0"/>
        <w:jc w:val="both"/>
        <w:rPr>
          <w:rFonts w:ascii="Sakkal Majalla" w:hAnsi="Sakkal Majalla" w:cs="Sakkal Majalla"/>
          <w:sz w:val="34"/>
          <w:szCs w:val="34"/>
        </w:rPr>
      </w:pPr>
      <w:r w:rsidRPr="007740EA">
        <w:rPr>
          <w:rFonts w:ascii="Sakkal Majalla" w:hAnsi="Sakkal Majalla" w:cs="Sakkal Majalla"/>
          <w:sz w:val="34"/>
          <w:szCs w:val="34"/>
          <w:rtl/>
        </w:rPr>
        <w:t>تطبيق تقنيات الزراعة الدقيقة والزراعة العضوية في مناطق مختلفة.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7740EA" w:rsidRPr="00563DBD" w14:paraId="403F2E83" w14:textId="77777777" w:rsidTr="009A1C3E">
        <w:tc>
          <w:tcPr>
            <w:tcW w:w="1962" w:type="dxa"/>
            <w:tcBorders>
              <w:right w:val="single" w:sz="36" w:space="0" w:color="168489"/>
            </w:tcBorders>
            <w:shd w:val="clear" w:color="auto" w:fill="F2F2F2" w:themeFill="background1" w:themeFillShade="F2"/>
            <w:vAlign w:val="center"/>
          </w:tcPr>
          <w:p w14:paraId="6603FE0F" w14:textId="77777777" w:rsidR="007740EA" w:rsidRPr="008113E1" w:rsidRDefault="007740EA" w:rsidP="008D78C8">
            <w:pPr>
              <w:pStyle w:val="ad"/>
              <w:pageBreakBefore/>
              <w:jc w:val="center"/>
              <w:rPr>
                <w:rtl/>
              </w:rPr>
            </w:pPr>
            <w:r w:rsidRPr="008113E1">
              <w:rPr>
                <w:noProof/>
                <w:rtl/>
                <w:lang w:val="ar-SA"/>
              </w:rPr>
              <w:lastRenderedPageBreak/>
              <w:drawing>
                <wp:inline distT="0" distB="0" distL="0" distR="0" wp14:anchorId="5092BC62" wp14:editId="2851D358">
                  <wp:extent cx="563984" cy="563914"/>
                  <wp:effectExtent l="0" t="0" r="7620" b="7620"/>
                  <wp:docPr id="522951286" name="Picture 522951286"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23682A8" w14:textId="03547B88" w:rsidR="007740EA" w:rsidRPr="00563DBD" w:rsidRDefault="007740EA" w:rsidP="008D78C8">
            <w:pPr>
              <w:jc w:val="center"/>
              <w:rPr>
                <w:rFonts w:eastAsia="Times New Roman" w:cs="GE Dinar Two Medium"/>
                <w:color w:val="1E3D6A"/>
                <w:kern w:val="24"/>
                <w:szCs w:val="28"/>
                <w:rtl/>
                <w:lang w:bidi="ar-SY"/>
              </w:rPr>
            </w:pPr>
            <w:r w:rsidRPr="007740EA">
              <w:rPr>
                <w:rFonts w:ascii="Adobe Arabic" w:eastAsia="Times New Roman" w:hAnsi="Adobe Arabic" w:cs="Adobe Arabic"/>
                <w:b/>
                <w:bCs/>
                <w:color w:val="168489"/>
                <w:kern w:val="24"/>
                <w:sz w:val="44"/>
                <w:szCs w:val="44"/>
                <w:rtl/>
                <w:lang w:bidi="ar-SY"/>
              </w:rPr>
              <w:t>حدد أبرز التحديات التي تواجه تطبيق التكنولوجيا المستدامة على نطاق واسع.</w:t>
            </w:r>
          </w:p>
        </w:tc>
      </w:tr>
      <w:tr w:rsidR="007740EA" w14:paraId="45DBF647" w14:textId="77777777" w:rsidTr="009A1C3E">
        <w:tc>
          <w:tcPr>
            <w:tcW w:w="1962" w:type="dxa"/>
            <w:tcBorders>
              <w:right w:val="single" w:sz="36" w:space="0" w:color="168489"/>
            </w:tcBorders>
            <w:shd w:val="clear" w:color="auto" w:fill="F2F2F2" w:themeFill="background1" w:themeFillShade="F2"/>
            <w:vAlign w:val="center"/>
          </w:tcPr>
          <w:p w14:paraId="52E83C5E" w14:textId="77777777" w:rsidR="007740EA" w:rsidRPr="008113E1" w:rsidRDefault="007740EA"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3260C7C1" w14:textId="77777777" w:rsidR="007740EA" w:rsidRDefault="007740EA" w:rsidP="008D78C8">
            <w:pPr>
              <w:pStyle w:val="ad"/>
              <w:rPr>
                <w:rtl/>
              </w:rPr>
            </w:pPr>
          </w:p>
        </w:tc>
      </w:tr>
    </w:tbl>
    <w:p w14:paraId="52C891D9" w14:textId="77777777" w:rsidR="007740EA" w:rsidRPr="003B7188" w:rsidRDefault="007740EA" w:rsidP="007740EA">
      <w:pPr>
        <w:rPr>
          <w:rFonts w:ascii="Sakkal Majalla" w:hAnsi="Sakkal Majalla"/>
          <w:sz w:val="34"/>
          <w:lang w:bidi="ar-SY"/>
        </w:rPr>
      </w:pPr>
    </w:p>
    <w:p w14:paraId="0DDE29F4" w14:textId="03F8425D" w:rsidR="009A1C3E" w:rsidRDefault="009A1C3E" w:rsidP="009A1C3E">
      <w:pPr>
        <w:pStyle w:val="ae"/>
        <w:ind w:left="-897"/>
        <w:jc w:val="center"/>
        <w:rPr>
          <w:noProof/>
          <w:rtl/>
          <w:lang w:bidi="ar-SY"/>
        </w:rPr>
      </w:pPr>
      <w:r>
        <w:rPr>
          <w:noProof/>
        </w:rPr>
        <mc:AlternateContent>
          <mc:Choice Requires="wps">
            <w:drawing>
              <wp:inline distT="0" distB="0" distL="0" distR="0" wp14:anchorId="66168CB3" wp14:editId="0DD7F289">
                <wp:extent cx="6696710" cy="5962650"/>
                <wp:effectExtent l="0" t="0" r="27940" b="19050"/>
                <wp:docPr id="180924210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962650"/>
                        </a:xfrm>
                        <a:prstGeom prst="roundRect">
                          <a:avLst>
                            <a:gd name="adj" fmla="val 16667"/>
                          </a:avLst>
                        </a:prstGeom>
                        <a:solidFill>
                          <a:srgbClr val="EAF4E4"/>
                        </a:solidFill>
                        <a:ln w="12700">
                          <a:solidFill>
                            <a:schemeClr val="accent6"/>
                          </a:solidFill>
                          <a:miter lim="800000"/>
                          <a:headEnd/>
                          <a:tailEnd/>
                        </a:ln>
                      </wps:spPr>
                      <wps:txbx>
                        <w:txbxContent>
                          <w:p w14:paraId="1EFC3B5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7CB62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647ED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E639A7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2960D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7590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23D1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30F3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EE112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154F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A51E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50E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64F81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8E06E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ABE4D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7728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A50342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ECD33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6EECA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B795AB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9A2A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5B3CF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3DC81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32BD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89993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CC8BD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116FBC"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6168CB3" id="_x0000_s2588" style="width:527.3pt;height:46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" fillcolor="#eaf4e4" strokecolor="#70ad47 [3209]" strokeweight="1pt">
                <v:stroke joinstyle="miter"/>
                <v:textbox inset="0,3mm,0">
                  <w:txbxContent>
                    <w:p w14:paraId="1EFC3B5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7CB62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4647ED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E639A7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E2960D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75900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D23D1B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230F3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AEE112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A154FD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EA51EA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950EC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464F81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08E06E9"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3ABE4DA"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47728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A50342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1ECD33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56EECA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B795AB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99A2A73"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5B3CF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93DC81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232BD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F89993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CC8BD4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C116FBC" w14:textId="77777777" w:rsidR="009A1C3E" w:rsidRDefault="009A1C3E" w:rsidP="009A1C3E">
                      <w:pPr>
                        <w:jc w:val="center"/>
                        <w:rPr>
                          <w:sz w:val="22"/>
                          <w:szCs w:val="28"/>
                          <w:rtl/>
                          <w:lang w:bidi="ar-SY"/>
                        </w:rPr>
                      </w:pPr>
                    </w:p>
                  </w:txbxContent>
                </v:textbox>
                <w10:anchorlock/>
              </v:roundrect>
            </w:pict>
          </mc:Fallback>
        </mc:AlternateContent>
      </w:r>
    </w:p>
    <w:p w14:paraId="73900AC5" w14:textId="6AC11F64" w:rsidR="007740EA" w:rsidRPr="004B3470" w:rsidRDefault="007740EA" w:rsidP="009A1C3E">
      <w:pPr>
        <w:pStyle w:val="ae"/>
        <w:bidi w:val="0"/>
        <w:jc w:val="center"/>
      </w:pPr>
      <w:r w:rsidRPr="00F131A0">
        <w:rPr>
          <w:noProof/>
          <w:lang w:bidi="ar-SY"/>
        </w:rPr>
        <w:drawing>
          <wp:inline distT="0" distB="0" distL="0" distR="0" wp14:anchorId="6625A557" wp14:editId="4D44FAA8">
            <wp:extent cx="1527176" cy="1420708"/>
            <wp:effectExtent l="0" t="0" r="0" b="8255"/>
            <wp:docPr id="20974071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E919728" w14:textId="02375093" w:rsidR="008653AE" w:rsidRPr="009C495D" w:rsidRDefault="008653AE" w:rsidP="007740EA">
      <w:pPr>
        <w:keepNext/>
      </w:pPr>
      <w:r w:rsidRPr="002A078C">
        <w:rPr>
          <w:rFonts w:ascii="Sakkal Majalla" w:hAnsi="Sakkal Majalla"/>
          <w:noProof/>
          <w:color w:val="002060"/>
          <w:sz w:val="34"/>
          <w:lang w:bidi="ar-SY"/>
        </w:rPr>
        <w:lastRenderedPageBreak/>
        <mc:AlternateContent>
          <mc:Choice Requires="wpg">
            <w:drawing>
              <wp:inline distT="0" distB="0" distL="0" distR="0" wp14:anchorId="1F1AC1BD" wp14:editId="3E8C4C3E">
                <wp:extent cx="5731510" cy="895350"/>
                <wp:effectExtent l="0" t="0" r="21590" b="19050"/>
                <wp:docPr id="2549394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16396643"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3109323" name="مجموعة 39"/>
                        <wpg:cNvGrpSpPr/>
                        <wpg:grpSpPr>
                          <a:xfrm>
                            <a:off x="0" y="0"/>
                            <a:ext cx="5731510" cy="895350"/>
                            <a:chOff x="0" y="0"/>
                            <a:chExt cx="5878196" cy="918845"/>
                          </a:xfrm>
                        </wpg:grpSpPr>
                        <wpg:grpSp>
                          <wpg:cNvPr id="1536851492" name="مجموعة 40"/>
                          <wpg:cNvGrpSpPr/>
                          <wpg:grpSpPr>
                            <a:xfrm>
                              <a:off x="0" y="0"/>
                              <a:ext cx="5878196" cy="918845"/>
                              <a:chOff x="0" y="0"/>
                              <a:chExt cx="6240348" cy="919070"/>
                            </a:xfrm>
                          </wpg:grpSpPr>
                          <wpg:grpSp>
                            <wpg:cNvPr id="64584063" name="مجموعة 41"/>
                            <wpg:cNvGrpSpPr/>
                            <wpg:grpSpPr>
                              <a:xfrm>
                                <a:off x="0" y="169208"/>
                                <a:ext cx="5433072" cy="580613"/>
                                <a:chOff x="0" y="169208"/>
                                <a:chExt cx="5433072" cy="580613"/>
                              </a:xfrm>
                            </wpg:grpSpPr>
                            <wps:wsp>
                              <wps:cNvPr id="212872187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79626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046047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6779087" name="مربع نص 41"/>
                          <wps:cNvSpPr txBox="1"/>
                          <wps:spPr>
                            <a:xfrm>
                              <a:off x="204484" y="257055"/>
                              <a:ext cx="4616071" cy="387740"/>
                            </a:xfrm>
                            <a:prstGeom prst="rect">
                              <a:avLst/>
                            </a:prstGeom>
                            <a:noFill/>
                          </wps:spPr>
                          <wps:txbx>
                            <w:txbxContent>
                              <w:p w14:paraId="519C45E9" w14:textId="16F3B915"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التحديات والفرص المتعلقة بتكنولوجيا المعلومات والابتكار المستدام</w:t>
                                </w:r>
                              </w:p>
                            </w:txbxContent>
                          </wps:txbx>
                          <wps:bodyPr wrap="square" rtlCol="1">
                            <a:spAutoFit/>
                          </wps:bodyPr>
                        </wps:wsp>
                      </wpg:grpSp>
                    </wpg:wgp>
                  </a:graphicData>
                </a:graphic>
              </wp:inline>
            </w:drawing>
          </mc:Choice>
          <mc:Fallback>
            <w:pict>
              <v:group w14:anchorId="1F1AC1BD" id="_x0000_s25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Keh6bIHAAC5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25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">
                  <v:imagedata r:id="rId61" o:title=""/>
                </v:shape>
                <v:group id="مجموعة 39" o:spid="_x0000_s25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">
                  <v:group id="مجموعة 40" o:spid="_x0000_s25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">
                    <v:group id="مجموعة 41" o:spid="_x0000_s25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">
                      <v:shape id="شكل حر 42" o:spid="_x0000_s25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" fillcolor="#168489" stroked="f" strokeweight="1pt">
                        <v:stroke joinstyle="miter"/>
                      </v:roundrect>
                    </v:group>
                    <v:oval id="شكل بيضاوي 44" o:spid="_x0000_s25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" filled="f" strokecolor="#a5a5a5 [2092]" strokeweight="1pt">
                      <v:stroke joinstyle="miter"/>
                    </v:oval>
                  </v:group>
                  <v:shape id="مربع نص 41" o:spid="_x0000_s259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" filled="f" stroked="f">
                    <v:textbox style="mso-fit-shape-to-text:t">
                      <w:txbxContent>
                        <w:p w14:paraId="519C45E9" w14:textId="16F3B915" w:rsidR="008653AE" w:rsidRDefault="007740EA" w:rsidP="008653AE">
                          <w:pPr>
                            <w:rPr>
                              <w:rFonts w:eastAsia="Calibri" w:hAnsi="Adobe Arabic" w:cs="Adobe Arabic"/>
                              <w:b/>
                              <w:bCs/>
                              <w:color w:val="FFFFFF"/>
                              <w:kern w:val="24"/>
                              <w:sz w:val="36"/>
                              <w:szCs w:val="36"/>
                              <w:lang w:bidi="ar-EG"/>
                            </w:rPr>
                          </w:pPr>
                          <w:r w:rsidRPr="007740EA">
                            <w:rPr>
                              <w:rFonts w:eastAsia="Calibri" w:hAnsi="Adobe Arabic" w:cs="Adobe Arabic"/>
                              <w:b/>
                              <w:bCs/>
                              <w:color w:val="FFFFFF"/>
                              <w:kern w:val="24"/>
                              <w:sz w:val="36"/>
                              <w:szCs w:val="36"/>
                              <w:rtl/>
                              <w:lang w:bidi="ar-EG"/>
                            </w:rPr>
                            <w:t>التحديات والفرص المتعلقة بتكنولوجيا المعلومات والابتكار المستدام</w:t>
                          </w:r>
                        </w:p>
                      </w:txbxContent>
                    </v:textbox>
                  </v:shape>
                </v:group>
                <w10:anchorlock/>
              </v:group>
            </w:pict>
          </mc:Fallback>
        </mc:AlternateContent>
      </w:r>
    </w:p>
    <w:p w14:paraId="45775689" w14:textId="77777777" w:rsidR="008653AE" w:rsidRPr="00584DFA" w:rsidRDefault="008653AE" w:rsidP="008653AE">
      <w:r w:rsidRPr="00584DFA">
        <w:rPr>
          <w:rtl/>
        </w:rPr>
        <w:t>هناك العديد من التحديات والفرص المتعلقة بتكنولوجيا المعلومات والابتكار المستدام:</w:t>
      </w:r>
    </w:p>
    <w:p w14:paraId="0E3F8D8E" w14:textId="77777777" w:rsidR="008653AE" w:rsidRDefault="008653AE" w:rsidP="008653AE">
      <w:pPr>
        <w:rPr>
          <w:b/>
          <w:bCs/>
          <w:color w:val="168489"/>
          <w:rtl/>
        </w:rPr>
      </w:pPr>
      <w:r w:rsidRPr="00CD0A29">
        <w:rPr>
          <w:b/>
          <w:bCs/>
          <w:color w:val="168489"/>
          <w:rtl/>
        </w:rPr>
        <w:t>التحديات:</w:t>
      </w:r>
    </w:p>
    <w:p w14:paraId="6658D332" w14:textId="7262752F" w:rsidR="00CD0A29" w:rsidRPr="00CD0A29" w:rsidRDefault="00CD0A29" w:rsidP="00CD0A29">
      <w:pPr>
        <w:ind w:left="360"/>
        <w:rPr>
          <w:b/>
          <w:bCs/>
          <w:color w:val="168489"/>
        </w:rPr>
      </w:pPr>
      <w:r w:rsidRPr="00CD0A29">
        <w:rPr>
          <w:b/>
          <w:bCs/>
          <w:noProof/>
          <w:color w:val="168489"/>
        </w:rPr>
        <mc:AlternateContent>
          <mc:Choice Requires="wpg">
            <w:drawing>
              <wp:inline distT="0" distB="0" distL="0" distR="0" wp14:anchorId="46367007" wp14:editId="793B4A54">
                <wp:extent cx="5183028" cy="1650569"/>
                <wp:effectExtent l="0" t="0" r="17780" b="6985"/>
                <wp:docPr id="20" name="Group 19">
                  <a:extLst xmlns:a="http://schemas.openxmlformats.org/drawingml/2006/main">
                    <a:ext uri="{FF2B5EF4-FFF2-40B4-BE49-F238E27FC236}">
                      <a16:creationId xmlns:a16="http://schemas.microsoft.com/office/drawing/2014/main" id="{E0CBDB74-184B-092B-A7A8-29BC94B743B8}"/>
                    </a:ext>
                  </a:extLst>
                </wp:docPr>
                <wp:cNvGraphicFramePr/>
                <a:graphic xmlns:a="http://schemas.openxmlformats.org/drawingml/2006/main">
                  <a:graphicData uri="http://schemas.microsoft.com/office/word/2010/wordprocessingGroup">
                    <wpg:wgp>
                      <wpg:cNvGrpSpPr/>
                      <wpg:grpSpPr>
                        <a:xfrm>
                          <a:off x="0" y="0"/>
                          <a:ext cx="5183028" cy="1650569"/>
                          <a:chOff x="0" y="0"/>
                          <a:chExt cx="5183028" cy="1650569"/>
                        </a:xfrm>
                      </wpg:grpSpPr>
                      <wpg:grpSp>
                        <wpg:cNvPr id="1282535084" name="Group 1282535084">
                          <a:extLst>
                            <a:ext uri="{FF2B5EF4-FFF2-40B4-BE49-F238E27FC236}">
                              <a16:creationId xmlns:a16="http://schemas.microsoft.com/office/drawing/2014/main" id="{5C2543C9-B21E-4BD5-AFC5-9DA66F8FFAB6}"/>
                            </a:ext>
                          </a:extLst>
                        </wpg:cNvPr>
                        <wpg:cNvGrpSpPr/>
                        <wpg:grpSpPr>
                          <a:xfrm>
                            <a:off x="0" y="860888"/>
                            <a:ext cx="5183028" cy="789681"/>
                            <a:chOff x="0" y="860888"/>
                            <a:chExt cx="5183028" cy="789681"/>
                          </a:xfrm>
                        </wpg:grpSpPr>
                        <wps:wsp>
                          <wps:cNvPr id="425531884" name="TextBox 12">
                            <a:extLst>
                              <a:ext uri="{FF2B5EF4-FFF2-40B4-BE49-F238E27FC236}">
                                <a16:creationId xmlns:a16="http://schemas.microsoft.com/office/drawing/2014/main" id="{2E127837-E91A-410C-8A15-0F5900D56967}"/>
                              </a:ext>
                            </a:extLst>
                          </wps:cNvPr>
                          <wps:cNvSpPr txBox="1">
                            <a:spLocks noChangeArrowheads="1"/>
                          </wps:cNvSpPr>
                          <wps:spPr bwMode="auto">
                            <a:xfrm>
                              <a:off x="0" y="989714"/>
                              <a:ext cx="1001092" cy="5300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F7AE3"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التقبّل الاجتماعي</w:t>
                                </w:r>
                              </w:p>
                            </w:txbxContent>
                          </wps:txbx>
                          <wps:bodyPr rot="0" vert="horz" wrap="square" lIns="0" tIns="45720" rIns="0" bIns="45720" anchor="b" anchorCtr="0" upright="1">
                            <a:noAutofit/>
                          </wps:bodyPr>
                        </wps:wsp>
                        <wps:wsp>
                          <wps:cNvPr id="2063145874" name="Rectangle: Rounded Corners 2063145874">
                            <a:extLst>
                              <a:ext uri="{FF2B5EF4-FFF2-40B4-BE49-F238E27FC236}">
                                <a16:creationId xmlns:a16="http://schemas.microsoft.com/office/drawing/2014/main" id="{26464817-931A-4453-B024-526F28E3316B}"/>
                              </a:ext>
                            </a:extLst>
                          </wps:cNvPr>
                          <wps:cNvSpPr/>
                          <wps:spPr>
                            <a:xfrm>
                              <a:off x="106249"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6973479" name="TextBox 15">
                            <a:extLst>
                              <a:ext uri="{FF2B5EF4-FFF2-40B4-BE49-F238E27FC236}">
                                <a16:creationId xmlns:a16="http://schemas.microsoft.com/office/drawing/2014/main" id="{22CFABA4-BDA7-4EE2-8A83-B3E94E286B69}"/>
                              </a:ext>
                            </a:extLst>
                          </wps:cNvPr>
                          <wps:cNvSpPr txBox="1">
                            <a:spLocks noChangeArrowheads="1"/>
                          </wps:cNvSpPr>
                          <wps:spPr bwMode="auto">
                            <a:xfrm>
                              <a:off x="1339095" y="956811"/>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D26D4"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التنظيمية</w:t>
                                </w:r>
                              </w:p>
                            </w:txbxContent>
                          </wps:txbx>
                          <wps:bodyPr rot="0" vert="horz" wrap="square" lIns="0" tIns="45720" rIns="0" bIns="45720" anchor="b" anchorCtr="0" upright="1">
                            <a:noAutofit/>
                          </wps:bodyPr>
                        </wps:wsp>
                        <wps:wsp>
                          <wps:cNvPr id="1411428804" name="TextBox 18">
                            <a:extLst>
                              <a:ext uri="{FF2B5EF4-FFF2-40B4-BE49-F238E27FC236}">
                                <a16:creationId xmlns:a16="http://schemas.microsoft.com/office/drawing/2014/main" id="{11E072FE-6250-4EC3-BA78-23417C51A869}"/>
                              </a:ext>
                            </a:extLst>
                          </wps:cNvPr>
                          <wps:cNvSpPr txBox="1">
                            <a:spLocks noChangeArrowheads="1"/>
                          </wps:cNvSpPr>
                          <wps:spPr bwMode="auto">
                            <a:xfrm>
                              <a:off x="2884778" y="860888"/>
                              <a:ext cx="841102" cy="789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8AC7B"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التقنية</w:t>
                                </w:r>
                              </w:p>
                            </w:txbxContent>
                          </wps:txbx>
                          <wps:bodyPr rot="0" vert="horz" wrap="square" lIns="0" tIns="45720" rIns="0" bIns="45720" anchor="b" anchorCtr="0" upright="1">
                            <a:noAutofit/>
                          </wps:bodyPr>
                        </wps:wsp>
                        <wps:wsp>
                          <wps:cNvPr id="1176537909" name="Rectangle: Rounded Corners 1176537909">
                            <a:extLst>
                              <a:ext uri="{FF2B5EF4-FFF2-40B4-BE49-F238E27FC236}">
                                <a16:creationId xmlns:a16="http://schemas.microsoft.com/office/drawing/2014/main" id="{19FFFC5C-7A10-48C9-84C9-6C2058EB1719}"/>
                              </a:ext>
                            </a:extLst>
                          </wps:cNvPr>
                          <wps:cNvSpPr/>
                          <wps:spPr>
                            <a:xfrm>
                              <a:off x="2914117"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6091642" name="Rectangle: Rounded Corners 1676091642">
                            <a:extLst>
                              <a:ext uri="{FF2B5EF4-FFF2-40B4-BE49-F238E27FC236}">
                                <a16:creationId xmlns:a16="http://schemas.microsoft.com/office/drawing/2014/main" id="{44C3A388-41D7-45BD-ADEF-EEF1D9EB0292}"/>
                              </a:ext>
                            </a:extLst>
                          </wps:cNvPr>
                          <wps:cNvSpPr/>
                          <wps:spPr>
                            <a:xfrm>
                              <a:off x="1517284"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977066" name="TextBox 15">
                            <a:extLst>
                              <a:ext uri="{FF2B5EF4-FFF2-40B4-BE49-F238E27FC236}">
                                <a16:creationId xmlns:a16="http://schemas.microsoft.com/office/drawing/2014/main" id="{2FBAD1CF-6043-4D80-8B25-D7B6B5F48419}"/>
                              </a:ext>
                            </a:extLst>
                          </wps:cNvPr>
                          <wps:cNvSpPr txBox="1">
                            <a:spLocks noChangeArrowheads="1"/>
                          </wps:cNvSpPr>
                          <wps:spPr bwMode="auto">
                            <a:xfrm>
                              <a:off x="4042488" y="956811"/>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7E147" w14:textId="77777777" w:rsidR="00CD0A29" w:rsidRDefault="00CD0A29" w:rsidP="00CD0A29">
                                <w:pPr>
                                  <w:bidi w:val="0"/>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التكاليف الرأسمالية المرتفعة</w:t>
                                </w:r>
                              </w:p>
                            </w:txbxContent>
                          </wps:txbx>
                          <wps:bodyPr rot="0" vert="horz" wrap="square" lIns="0" tIns="45720" rIns="0" bIns="45720" anchor="b" anchorCtr="0" upright="1">
                            <a:noAutofit/>
                          </wps:bodyPr>
                        </wps:wsp>
                        <wps:wsp>
                          <wps:cNvPr id="17384548" name="Rectangle: Rounded Corners 17384548">
                            <a:extLst>
                              <a:ext uri="{FF2B5EF4-FFF2-40B4-BE49-F238E27FC236}">
                                <a16:creationId xmlns:a16="http://schemas.microsoft.com/office/drawing/2014/main" id="{C99D6AF5-410B-4094-BFB2-E49AF7EB3137}"/>
                              </a:ext>
                            </a:extLst>
                          </wps:cNvPr>
                          <wps:cNvSpPr/>
                          <wps:spPr>
                            <a:xfrm>
                              <a:off x="4220677" y="860888"/>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2078124993" name="Picture 2078124993" descr="Arrow ">
                            <a:extLst>
                              <a:ext uri="{FF2B5EF4-FFF2-40B4-BE49-F238E27FC236}">
                                <a16:creationId xmlns:a16="http://schemas.microsoft.com/office/drawing/2014/main" id="{9DB0C066-F7AA-69A0-A9FB-343C4C9E3243}"/>
                              </a:ext>
                            </a:extLst>
                          </pic:cNvPr>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4237162" y="0"/>
                            <a:ext cx="784162" cy="784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675393" name="Picture 122675393" descr="Service ">
                            <a:extLst>
                              <a:ext uri="{FF2B5EF4-FFF2-40B4-BE49-F238E27FC236}">
                                <a16:creationId xmlns:a16="http://schemas.microsoft.com/office/drawing/2014/main" id="{9821D668-BD49-D90F-EFA7-FB125B6AE1CE}"/>
                              </a:ext>
                            </a:extLst>
                          </pic:cNvPr>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2967001" y="20084"/>
                            <a:ext cx="732548" cy="7439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5834442" name="Picture 1075834442" descr="Calendar event ">
                            <a:extLst>
                              <a:ext uri="{FF2B5EF4-FFF2-40B4-BE49-F238E27FC236}">
                                <a16:creationId xmlns:a16="http://schemas.microsoft.com/office/drawing/2014/main" id="{18D7CABE-F75F-F2C1-BFCB-91F8E7E12322}"/>
                              </a:ext>
                            </a:extLst>
                          </pic:cNvPr>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1617473" y="55056"/>
                            <a:ext cx="674050" cy="6740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9679561" name="Picture 959679561" descr="Interactions ">
                            <a:extLst>
                              <a:ext uri="{FF2B5EF4-FFF2-40B4-BE49-F238E27FC236}">
                                <a16:creationId xmlns:a16="http://schemas.microsoft.com/office/drawing/2014/main" id="{37799CE0-059D-6F27-4B99-E1DD77D438FC}"/>
                              </a:ext>
                            </a:extLst>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133376" y="55056"/>
                            <a:ext cx="674051" cy="67405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367007" id="Group 19" o:spid="_x0000_s2598" style="width:408.1pt;height:129.95pt;mso-position-horizontal-relative:char;mso-position-vertical-relative:line" coordsize="51830,16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">
                <v:group id="Group 1282535084" o:spid="_x0000_s2599" style="position:absolute;top:8608;width:51830;height:7897" coordorigin=",8608" coordsize="51830,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">
                  <v:shape id="TextBox 12" o:spid="_x0000_s2600" type="#_x0000_t202" style="position:absolute;top:9897;width:10010;height:53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" filled="f" stroked="f">
                    <v:textbox inset="0,,0">
                      <w:txbxContent>
                        <w:p w14:paraId="163F7AE3"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التقبّل الاجتماعي</w:t>
                          </w:r>
                        </w:p>
                      </w:txbxContent>
                    </v:textbox>
                  </v:shape>
                  <v:roundrect id="Rectangle: Rounded Corners 2063145874" o:spid="_x0000_s2601" style="position:absolute;left:1062;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" fillcolor="#557690" strokecolor="#557690" strokeweight="1pt">
                    <v:stroke joinstyle="miter"/>
                  </v:roundrect>
                  <v:shape id="TextBox 15" o:spid="_x0000_s2602" type="#_x0000_t202" style="position:absolute;left:13390;top:9568;width:11406;height:69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" filled="f" stroked="f">
                    <v:textbox inset="0,,0">
                      <w:txbxContent>
                        <w:p w14:paraId="492D26D4"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التنظيمية</w:t>
                          </w:r>
                        </w:p>
                      </w:txbxContent>
                    </v:textbox>
                  </v:shape>
                  <v:shape id="TextBox 18" o:spid="_x0000_s2603" type="#_x0000_t202" style="position:absolute;left:28847;top:8608;width:8411;height:78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" filled="f" stroked="f">
                    <v:textbox inset="0,,0">
                      <w:txbxContent>
                        <w:p w14:paraId="3EF8AC7B" w14:textId="77777777" w:rsidR="00CD0A29" w:rsidRDefault="00CD0A29" w:rsidP="00CD0A29">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التحديات التقنية</w:t>
                          </w:r>
                        </w:p>
                      </w:txbxContent>
                    </v:textbox>
                  </v:shape>
                  <v:roundrect id="Rectangle: Rounded Corners 1176537909" o:spid="_x0000_s2604" style="position:absolute;left:29141;top:8608;width:7841;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" fillcolor="#557690" strokecolor="#557690" strokeweight="1pt">
                    <v:stroke joinstyle="miter"/>
                  </v:roundrect>
                  <v:roundrect id="Rectangle: Rounded Corners 1676091642" o:spid="_x0000_s2605" style="position:absolute;left:15172;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" fillcolor="#557690" strokecolor="#557690" strokeweight="1pt">
                    <v:stroke joinstyle="miter"/>
                  </v:roundrect>
                  <v:shape id="TextBox 15" o:spid="_x0000_s2606" type="#_x0000_t202" style="position:absolute;left:40424;top:9568;width:11406;height:69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" filled="f" stroked="f">
                    <v:textbox inset="0,,0">
                      <w:txbxContent>
                        <w:p w14:paraId="7307E147" w14:textId="77777777" w:rsidR="00CD0A29" w:rsidRDefault="00CD0A29" w:rsidP="00CD0A29">
                          <w:pPr>
                            <w:bidi w:val="0"/>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التكاليف الرأسمالية المرتفعة</w:t>
                          </w:r>
                        </w:p>
                      </w:txbxContent>
                    </v:textbox>
                  </v:shape>
                  <v:roundrect id="Rectangle: Rounded Corners 17384548" o:spid="_x0000_s2607" style="position:absolute;left:42206;top:8608;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" fillcolor="#557690" strokecolor="#557690" strokeweight="1pt">
                    <v:stroke joinstyle="miter"/>
                  </v:roundrect>
                </v:group>
                <v:shape id="Picture 2078124993" o:spid="_x0000_s2608" type="#_x0000_t75" alt="Arrow " style="position:absolute;left:42371;width:7842;height:7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">
                  <v:imagedata r:id="rId226" o:title="Arrow "/>
                </v:shape>
                <v:shape id="Picture 122675393" o:spid="_x0000_s2609" type="#_x0000_t75" alt="Service " style="position:absolute;left:29670;top:200;width:7325;height:7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">
                  <v:imagedata r:id="rId227" o:title="Service "/>
                </v:shape>
                <v:shape id="Picture 1075834442" o:spid="_x0000_s2610" type="#_x0000_t75" alt="Calendar event " style="position:absolute;left:16174;top:550;width:6741;height: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">
                  <v:imagedata r:id="rId228" o:title="Calendar event "/>
                </v:shape>
                <v:shape id="Picture 959679561" o:spid="_x0000_s2611" type="#_x0000_t75" alt="Interactions " style="position:absolute;left:1333;top:550;width:6741;height:6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">
                  <v:imagedata r:id="rId229" o:title="Interactions "/>
                </v:shape>
                <w10:anchorlock/>
              </v:group>
            </w:pict>
          </mc:Fallback>
        </mc:AlternateContent>
      </w:r>
    </w:p>
    <w:p w14:paraId="4FB95AB5" w14:textId="58729209"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التكاليف الرأسمالية المرتفعة:</w:t>
      </w:r>
      <w:r w:rsidRPr="00CD0A29">
        <w:rPr>
          <w:rFonts w:ascii="Sakkal Majalla" w:hAnsi="Sakkal Majalla" w:cs="Sakkal Majalla"/>
          <w:color w:val="168489"/>
          <w:sz w:val="34"/>
          <w:szCs w:val="34"/>
          <w:rtl/>
        </w:rPr>
        <w:t xml:space="preserve"> </w:t>
      </w:r>
      <w:r w:rsidRPr="00CD0A29">
        <w:rPr>
          <w:rFonts w:ascii="Sakkal Majalla" w:hAnsi="Sakkal Majalla" w:cs="Sakkal Majalla"/>
          <w:sz w:val="34"/>
          <w:szCs w:val="34"/>
          <w:rtl/>
        </w:rPr>
        <w:t>بعض التكنولوجيات المستدامة مثل الطاقة الشمسية والرياح تتطلب استثمارات رأسمالية كبيرة في البداية.</w:t>
      </w:r>
    </w:p>
    <w:p w14:paraId="7F92A120" w14:textId="2860981A"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التحديات التقنية:</w:t>
      </w:r>
      <w:r w:rsidRPr="00CD0A29">
        <w:rPr>
          <w:rFonts w:ascii="Sakkal Majalla" w:hAnsi="Sakkal Majalla" w:cs="Sakkal Majalla"/>
          <w:sz w:val="34"/>
          <w:szCs w:val="34"/>
          <w:rtl/>
        </w:rPr>
        <w:t xml:space="preserve"> هناك تحديات تقنية مستمرة في تحسين كفاءة وموثوقية بعض التكنولوجيات المستدامة مثل تخزين الطاقة.</w:t>
      </w:r>
    </w:p>
    <w:p w14:paraId="1F3B7955" w14:textId="2EB98575"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التحديات التنظيمية:</w:t>
      </w:r>
      <w:r w:rsidRPr="00CD0A29">
        <w:rPr>
          <w:rFonts w:ascii="Sakkal Majalla" w:hAnsi="Sakkal Majalla" w:cs="Sakkal Majalla"/>
          <w:sz w:val="34"/>
          <w:szCs w:val="34"/>
          <w:rtl/>
        </w:rPr>
        <w:t xml:space="preserve"> قد تواجه بعض التكنولوجيات المستدامة عقبات تنظيمية وسياسية في بعض الأحيان.</w:t>
      </w:r>
    </w:p>
    <w:p w14:paraId="72C7DA25" w14:textId="211D9D0B" w:rsidR="008653AE" w:rsidRPr="00CD0A29" w:rsidRDefault="008653AE" w:rsidP="002467E8">
      <w:pPr>
        <w:pStyle w:val="a5"/>
        <w:numPr>
          <w:ilvl w:val="0"/>
          <w:numId w:val="22"/>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التقبّل الاجتماعي:</w:t>
      </w:r>
      <w:r w:rsidRPr="00CD0A29">
        <w:rPr>
          <w:rFonts w:ascii="Sakkal Majalla" w:hAnsi="Sakkal Majalla" w:cs="Sakkal Majalla"/>
          <w:sz w:val="34"/>
          <w:szCs w:val="34"/>
          <w:rtl/>
        </w:rPr>
        <w:t xml:space="preserve"> قد يكون هناك تحديات في قبول بعض التكنولوجيات المستدامة من قبل المجتمع.</w:t>
      </w:r>
    </w:p>
    <w:p w14:paraId="7808B579" w14:textId="77777777" w:rsidR="008653AE" w:rsidRDefault="008653AE" w:rsidP="008653AE">
      <w:pPr>
        <w:rPr>
          <w:b/>
          <w:bCs/>
          <w:color w:val="168489"/>
          <w:rtl/>
        </w:rPr>
      </w:pPr>
      <w:r w:rsidRPr="00CD0A29">
        <w:rPr>
          <w:b/>
          <w:bCs/>
          <w:color w:val="168489"/>
          <w:rtl/>
        </w:rPr>
        <w:t>الفرص:</w:t>
      </w:r>
    </w:p>
    <w:p w14:paraId="20FD490C" w14:textId="6AB23F69" w:rsidR="00DA4DC4" w:rsidRPr="00CD0A29" w:rsidRDefault="00DA4DC4" w:rsidP="00DA4DC4">
      <w:pPr>
        <w:rPr>
          <w:b/>
          <w:bCs/>
          <w:color w:val="168489"/>
        </w:rPr>
      </w:pPr>
      <w:r w:rsidRPr="00DA4DC4">
        <w:rPr>
          <w:b/>
          <w:bCs/>
          <w:noProof/>
          <w:color w:val="168489"/>
        </w:rPr>
        <mc:AlternateContent>
          <mc:Choice Requires="wpg">
            <w:drawing>
              <wp:inline distT="0" distB="0" distL="0" distR="0" wp14:anchorId="53378E43" wp14:editId="70E93606">
                <wp:extent cx="5728100" cy="2400938"/>
                <wp:effectExtent l="0" t="0" r="6350" b="0"/>
                <wp:docPr id="114" name="Group 113">
                  <a:extLst xmlns:a="http://schemas.openxmlformats.org/drawingml/2006/main">
                    <a:ext uri="{FF2B5EF4-FFF2-40B4-BE49-F238E27FC236}">
                      <a16:creationId xmlns:a16="http://schemas.microsoft.com/office/drawing/2014/main" id="{BAB9E022-D497-FA62-BA28-FF6ABC44FADD}"/>
                    </a:ext>
                  </a:extLst>
                </wp:docPr>
                <wp:cNvGraphicFramePr/>
                <a:graphic xmlns:a="http://schemas.openxmlformats.org/drawingml/2006/main">
                  <a:graphicData uri="http://schemas.microsoft.com/office/word/2010/wordprocessingGroup">
                    <wpg:wgp>
                      <wpg:cNvGrpSpPr/>
                      <wpg:grpSpPr>
                        <a:xfrm>
                          <a:off x="0" y="0"/>
                          <a:ext cx="5728100" cy="2400938"/>
                          <a:chOff x="0" y="0"/>
                          <a:chExt cx="5728100" cy="2400938"/>
                        </a:xfrm>
                      </wpg:grpSpPr>
                      <wpg:grpSp>
                        <wpg:cNvPr id="439175082" name="Group 439175082">
                          <a:extLst>
                            <a:ext uri="{FF2B5EF4-FFF2-40B4-BE49-F238E27FC236}">
                              <a16:creationId xmlns:a16="http://schemas.microsoft.com/office/drawing/2014/main" id="{697388A6-F328-4070-8658-7E3A28204D02}"/>
                            </a:ext>
                          </a:extLst>
                        </wpg:cNvPr>
                        <wpg:cNvGrpSpPr/>
                        <wpg:grpSpPr>
                          <a:xfrm>
                            <a:off x="0" y="0"/>
                            <a:ext cx="5728100" cy="2400938"/>
                            <a:chOff x="0" y="0"/>
                            <a:chExt cx="5728100" cy="2400938"/>
                          </a:xfrm>
                        </wpg:grpSpPr>
                        <wps:wsp>
                          <wps:cNvPr id="85018960" name="Freeform: Shape 85018960">
                            <a:extLst>
                              <a:ext uri="{FF2B5EF4-FFF2-40B4-BE49-F238E27FC236}">
                                <a16:creationId xmlns:a16="http://schemas.microsoft.com/office/drawing/2014/main" id="{C809CEC9-66E5-4E76-8B3D-7E19DD4734CC}"/>
                              </a:ext>
                            </a:extLst>
                          </wps:cNvPr>
                          <wps:cNvSpPr>
                            <a:spLocks/>
                          </wps:cNvSpPr>
                          <wps:spPr bwMode="auto">
                            <a:xfrm>
                              <a:off x="237638" y="617815"/>
                              <a:ext cx="1142817" cy="639196"/>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1832621457" name="Freeform: Shape 1832621457">
                            <a:extLst>
                              <a:ext uri="{FF2B5EF4-FFF2-40B4-BE49-F238E27FC236}">
                                <a16:creationId xmlns:a16="http://schemas.microsoft.com/office/drawing/2014/main" id="{E6168A9B-64BA-4ADD-8720-76AEEDE6D94E}"/>
                              </a:ext>
                            </a:extLst>
                          </wps:cNvPr>
                          <wps:cNvSpPr>
                            <a:spLocks/>
                          </wps:cNvSpPr>
                          <wps:spPr bwMode="auto">
                            <a:xfrm>
                              <a:off x="4389027" y="617815"/>
                              <a:ext cx="1145705" cy="639196"/>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168489"/>
                            </a:solidFill>
                            <a:ln>
                              <a:noFill/>
                            </a:ln>
                          </wps:spPr>
                          <wps:bodyPr rot="0" vert="horz" wrap="square" lIns="91440" tIns="45720" rIns="91440" bIns="45720" anchor="ctr" anchorCtr="0" upright="1">
                            <a:noAutofit/>
                          </wps:bodyPr>
                        </wps:wsp>
                        <wps:wsp>
                          <wps:cNvPr id="790335810" name="Freeform: Shape 790335810">
                            <a:extLst>
                              <a:ext uri="{FF2B5EF4-FFF2-40B4-BE49-F238E27FC236}">
                                <a16:creationId xmlns:a16="http://schemas.microsoft.com/office/drawing/2014/main" id="{12FE39A5-5288-4C77-BADA-8C0ECBF1E098}"/>
                              </a:ext>
                            </a:extLst>
                          </wps:cNvPr>
                          <wps:cNvSpPr>
                            <a:spLocks/>
                          </wps:cNvSpPr>
                          <wps:spPr bwMode="auto">
                            <a:xfrm>
                              <a:off x="381878"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380868207" name="Freeform: Shape 380868207">
                            <a:extLst>
                              <a:ext uri="{FF2B5EF4-FFF2-40B4-BE49-F238E27FC236}">
                                <a16:creationId xmlns:a16="http://schemas.microsoft.com/office/drawing/2014/main" id="{8DD47990-539C-45ED-9C28-016F92635A88}"/>
                              </a:ext>
                            </a:extLst>
                          </wps:cNvPr>
                          <wps:cNvSpPr>
                            <a:spLocks/>
                          </wps:cNvSpPr>
                          <wps:spPr bwMode="auto">
                            <a:xfrm>
                              <a:off x="4539153"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66089367" name="TextBox 41">
                            <a:extLst>
                              <a:ext uri="{FF2B5EF4-FFF2-40B4-BE49-F238E27FC236}">
                                <a16:creationId xmlns:a16="http://schemas.microsoft.com/office/drawing/2014/main" id="{775D9360-DCCC-41A1-BD6F-F80543CFC757}"/>
                              </a:ext>
                            </a:extLst>
                          </wps:cNvPr>
                          <wps:cNvSpPr txBox="1">
                            <a:spLocks noChangeArrowheads="1"/>
                          </wps:cNvSpPr>
                          <wps:spPr bwMode="auto">
                            <a:xfrm>
                              <a:off x="0" y="61150"/>
                              <a:ext cx="1567588" cy="3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5DA87" w14:textId="77777777" w:rsidR="00DA4DC4" w:rsidRPr="00A5193F" w:rsidRDefault="00DA4DC4" w:rsidP="00A5193F">
                                <w:pPr>
                                  <w:jc w:val="center"/>
                                  <w:rPr>
                                    <w:rFonts w:hAnsi="Adobe Arabic" w:cs="Adobe Arabic"/>
                                    <w:b/>
                                    <w:bCs/>
                                    <w:kern w:val="24"/>
                                    <w:sz w:val="36"/>
                                    <w:szCs w:val="36"/>
                                  </w:rPr>
                                </w:pPr>
                                <w:r w:rsidRPr="00A5193F">
                                  <w:rPr>
                                    <w:rFonts w:hAnsi="Adobe Arabic" w:cs="Adobe Arabic"/>
                                    <w:b/>
                                    <w:bCs/>
                                    <w:kern w:val="24"/>
                                    <w:sz w:val="36"/>
                                    <w:szCs w:val="36"/>
                                    <w:rtl/>
                                  </w:rPr>
                                  <w:t>فرص التوظيف</w:t>
                                </w:r>
                              </w:p>
                            </w:txbxContent>
                          </wps:txbx>
                          <wps:bodyPr rot="0" vert="horz" wrap="square" lIns="0" tIns="45720" rIns="0" bIns="45720" anchor="b" anchorCtr="0" upright="1">
                            <a:noAutofit/>
                          </wps:bodyPr>
                        </wps:wsp>
                        <wps:wsp>
                          <wps:cNvPr id="85473028" name="TextBox 47">
                            <a:extLst>
                              <a:ext uri="{FF2B5EF4-FFF2-40B4-BE49-F238E27FC236}">
                                <a16:creationId xmlns:a16="http://schemas.microsoft.com/office/drawing/2014/main" id="{680E24AC-FF72-4748-824E-C5F4B255286F}"/>
                              </a:ext>
                            </a:extLst>
                          </wps:cNvPr>
                          <wps:cNvSpPr txBox="1">
                            <a:spLocks noChangeArrowheads="1"/>
                          </wps:cNvSpPr>
                          <wps:spPr bwMode="auto">
                            <a:xfrm>
                              <a:off x="4127406" y="0"/>
                              <a:ext cx="1600694" cy="40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FF744"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الابتكار التكنولوجي</w:t>
                                </w:r>
                              </w:p>
                            </w:txbxContent>
                          </wps:txbx>
                          <wps:bodyPr rot="0" vert="horz" wrap="square" lIns="0" tIns="45720" rIns="0" bIns="45720" anchor="b" anchorCtr="0" upright="1">
                            <a:noAutofit/>
                          </wps:bodyPr>
                        </wps:wsp>
                        <wps:wsp>
                          <wps:cNvPr id="1014352634" name="Freeform: Shape 1014352634">
                            <a:extLst>
                              <a:ext uri="{FF2B5EF4-FFF2-40B4-BE49-F238E27FC236}">
                                <a16:creationId xmlns:a16="http://schemas.microsoft.com/office/drawing/2014/main" id="{4B5CAF21-FDC4-4955-AA8C-F2CE4AC6E17C}"/>
                              </a:ext>
                            </a:extLst>
                          </wps:cNvPr>
                          <wps:cNvSpPr>
                            <a:spLocks/>
                          </wps:cNvSpPr>
                          <wps:spPr bwMode="auto">
                            <a:xfrm>
                              <a:off x="1275840" y="1257011"/>
                              <a:ext cx="1143223" cy="639196"/>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279910098" name="Freeform: Shape 279910098">
                            <a:extLst>
                              <a:ext uri="{FF2B5EF4-FFF2-40B4-BE49-F238E27FC236}">
                                <a16:creationId xmlns:a16="http://schemas.microsoft.com/office/drawing/2014/main" id="{41FAC81D-E50B-4596-96CF-8F1B6AF9EC22}"/>
                              </a:ext>
                            </a:extLst>
                          </wps:cNvPr>
                          <wps:cNvSpPr>
                            <a:spLocks/>
                          </wps:cNvSpPr>
                          <wps:spPr bwMode="auto">
                            <a:xfrm>
                              <a:off x="2314852" y="617815"/>
                              <a:ext cx="1142766" cy="639196"/>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406511342" name="Freeform: Shape 406511342">
                            <a:extLst>
                              <a:ext uri="{FF2B5EF4-FFF2-40B4-BE49-F238E27FC236}">
                                <a16:creationId xmlns:a16="http://schemas.microsoft.com/office/drawing/2014/main" id="{2C803FE2-D259-4135-AD4F-FE98F7460FB3}"/>
                              </a:ext>
                            </a:extLst>
                          </wps:cNvPr>
                          <wps:cNvSpPr>
                            <a:spLocks/>
                          </wps:cNvSpPr>
                          <wps:spPr bwMode="auto">
                            <a:xfrm>
                              <a:off x="3353459" y="1257011"/>
                              <a:ext cx="1142766" cy="639196"/>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553904593" name="Freeform: Shape 553904593">
                            <a:extLst>
                              <a:ext uri="{FF2B5EF4-FFF2-40B4-BE49-F238E27FC236}">
                                <a16:creationId xmlns:a16="http://schemas.microsoft.com/office/drawing/2014/main" id="{C4B17CD2-C574-482C-B354-D85E910313DB}"/>
                              </a:ext>
                            </a:extLst>
                          </wps:cNvPr>
                          <wps:cNvSpPr>
                            <a:spLocks/>
                          </wps:cNvSpPr>
                          <wps:spPr bwMode="auto">
                            <a:xfrm>
                              <a:off x="1420180"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2025290006" name="Freeform: Shape 2025290006">
                            <a:extLst>
                              <a:ext uri="{FF2B5EF4-FFF2-40B4-BE49-F238E27FC236}">
                                <a16:creationId xmlns:a16="http://schemas.microsoft.com/office/drawing/2014/main" id="{F30C1EFE-3702-45D8-A38F-CB6F0A8862FE}"/>
                              </a:ext>
                            </a:extLst>
                          </wps:cNvPr>
                          <wps:cNvSpPr>
                            <a:spLocks/>
                          </wps:cNvSpPr>
                          <wps:spPr bwMode="auto">
                            <a:xfrm>
                              <a:off x="2458939"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683971351" name="Freeform: Shape 683971351">
                            <a:extLst>
                              <a:ext uri="{FF2B5EF4-FFF2-40B4-BE49-F238E27FC236}">
                                <a16:creationId xmlns:a16="http://schemas.microsoft.com/office/drawing/2014/main" id="{DFC910D8-2D74-447B-8D02-9C4D7ADC09E1}"/>
                              </a:ext>
                            </a:extLst>
                          </wps:cNvPr>
                          <wps:cNvSpPr>
                            <a:spLocks/>
                          </wps:cNvSpPr>
                          <wps:spPr bwMode="auto">
                            <a:xfrm>
                              <a:off x="3494568"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371421627" name="TextBox 35">
                            <a:extLst>
                              <a:ext uri="{FF2B5EF4-FFF2-40B4-BE49-F238E27FC236}">
                                <a16:creationId xmlns:a16="http://schemas.microsoft.com/office/drawing/2014/main" id="{B11C693E-12ED-4689-88EB-3FED5EECC4B8}"/>
                              </a:ext>
                            </a:extLst>
                          </wps:cNvPr>
                          <wps:cNvSpPr txBox="1">
                            <a:spLocks noChangeArrowheads="1"/>
                          </wps:cNvSpPr>
                          <wps:spPr bwMode="auto">
                            <a:xfrm>
                              <a:off x="662366" y="2000943"/>
                              <a:ext cx="2269938" cy="386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D61B2"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تحسين جمع البيانات والتحليلات</w:t>
                                </w:r>
                              </w:p>
                            </w:txbxContent>
                          </wps:txbx>
                          <wps:bodyPr rot="0" vert="horz" wrap="square" lIns="0" tIns="45720" rIns="0" bIns="45720" anchor="b" anchorCtr="0" upright="1">
                            <a:noAutofit/>
                          </wps:bodyPr>
                        </wps:wsp>
                        <wps:wsp>
                          <wps:cNvPr id="1437008093" name="TextBox 38">
                            <a:extLst>
                              <a:ext uri="{FF2B5EF4-FFF2-40B4-BE49-F238E27FC236}">
                                <a16:creationId xmlns:a16="http://schemas.microsoft.com/office/drawing/2014/main" id="{FAF123D9-EDF8-4F9F-BAA0-E6B30A3F550A}"/>
                              </a:ext>
                            </a:extLst>
                          </wps:cNvPr>
                          <wps:cNvSpPr txBox="1">
                            <a:spLocks noChangeArrowheads="1"/>
                          </wps:cNvSpPr>
                          <wps:spPr bwMode="auto">
                            <a:xfrm>
                              <a:off x="2850664" y="1987921"/>
                              <a:ext cx="2188298" cy="413017"/>
                            </a:xfrm>
                            <a:prstGeom prst="rect">
                              <a:avLst/>
                            </a:prstGeom>
                          </wps:spPr>
                          <wps:txbx>
                            <w:txbxContent>
                              <w:p w14:paraId="5833B10C"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التحسينات في الكفاءة</w:t>
                                </w:r>
                              </w:p>
                            </w:txbxContent>
                          </wps:txbx>
                          <wps:bodyPr rot="0" vert="horz" wrap="square" lIns="0" tIns="45720" rIns="0" bIns="45720" anchor="b" anchorCtr="0" upright="1">
                            <a:noAutofit/>
                          </wps:bodyPr>
                        </wps:wsp>
                        <wps:wsp>
                          <wps:cNvPr id="504276637" name="TextBox 44">
                            <a:extLst>
                              <a:ext uri="{FF2B5EF4-FFF2-40B4-BE49-F238E27FC236}">
                                <a16:creationId xmlns:a16="http://schemas.microsoft.com/office/drawing/2014/main" id="{A1E328BE-9424-490B-AD4F-EF41A3397091}"/>
                              </a:ext>
                            </a:extLst>
                          </wps:cNvPr>
                          <wps:cNvSpPr txBox="1">
                            <a:spLocks noChangeArrowheads="1"/>
                          </wps:cNvSpPr>
                          <wps:spPr bwMode="auto">
                            <a:xfrm>
                              <a:off x="2003953" y="35135"/>
                              <a:ext cx="1677394" cy="383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DB70D"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تعزيز الاقتصاد الدائري</w:t>
                                </w:r>
                              </w:p>
                            </w:txbxContent>
                          </wps:txbx>
                          <wps:bodyPr rot="0" vert="horz" wrap="square" lIns="0" tIns="45720" rIns="0" bIns="45720" anchor="b" anchorCtr="0" upright="1">
                            <a:noAutofit/>
                          </wps:bodyPr>
                        </wps:wsp>
                      </wpg:grpSp>
                      <pic:pic xmlns:pic="http://schemas.openxmlformats.org/drawingml/2006/picture">
                        <pic:nvPicPr>
                          <pic:cNvPr id="1116198929" name="Picture 1116198929" descr="Project management ">
                            <a:extLst>
                              <a:ext uri="{FF2B5EF4-FFF2-40B4-BE49-F238E27FC236}">
                                <a16:creationId xmlns:a16="http://schemas.microsoft.com/office/drawing/2014/main" id="{9457A928-E067-D8B9-4784-C43A026CD4CA}"/>
                              </a:ext>
                            </a:extLst>
                          </pic:cNvPr>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4670838" y="937402"/>
                            <a:ext cx="644950" cy="6449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2639956" name="Picture 1532639956" descr="Clock ">
                            <a:extLst>
                              <a:ext uri="{FF2B5EF4-FFF2-40B4-BE49-F238E27FC236}">
                                <a16:creationId xmlns:a16="http://schemas.microsoft.com/office/drawing/2014/main" id="{D0F74F18-D5EA-B910-9993-5B997B3AE170}"/>
                              </a:ext>
                            </a:extLst>
                          </pic:cNvPr>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3630923" y="976824"/>
                            <a:ext cx="566107" cy="5661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3152971" name="Picture 603152971" descr="Analytics ">
                            <a:extLst>
                              <a:ext uri="{FF2B5EF4-FFF2-40B4-BE49-F238E27FC236}">
                                <a16:creationId xmlns:a16="http://schemas.microsoft.com/office/drawing/2014/main" id="{BEDCF0DA-6248-31B9-ECE7-2CBB66F38E2C}"/>
                              </a:ext>
                            </a:extLst>
                          </pic:cNvPr>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2587519" y="975641"/>
                            <a:ext cx="568472" cy="5684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1210893" name="Picture 471210893" descr="Data collection ">
                            <a:extLst>
                              <a:ext uri="{FF2B5EF4-FFF2-40B4-BE49-F238E27FC236}">
                                <a16:creationId xmlns:a16="http://schemas.microsoft.com/office/drawing/2014/main" id="{44F6FA09-CE94-9691-99DF-15AAEA334678}"/>
                              </a:ext>
                            </a:extLst>
                          </pic:cNvPr>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1602269" y="1008649"/>
                            <a:ext cx="502457" cy="5024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1625355" name="Picture 1521625355" descr="Equal opportunities ">
                            <a:extLst>
                              <a:ext uri="{FF2B5EF4-FFF2-40B4-BE49-F238E27FC236}">
                                <a16:creationId xmlns:a16="http://schemas.microsoft.com/office/drawing/2014/main" id="{3BE6DBB2-9E2F-4E2A-4F38-73F4C7ADB7A6}"/>
                              </a:ext>
                            </a:extLst>
                          </pic:cNvPr>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493239" y="936186"/>
                            <a:ext cx="647382" cy="6473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3378E43" id="Group 113" o:spid="_x0000_s2612" style="width:451.05pt;height:189.05pt;mso-position-horizontal-relative:char;mso-position-vertical-relative:line" coordsize="57281,24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">
                <v:group id="Group 439175082" o:spid="_x0000_s2613" style="position:absolute;width:57281;height:24009" coordsize="57281,24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">
                  <v:shape id="Freeform: Shape 85018960" o:spid="_x0000_s2614" style="position:absolute;left:2376;top:6178;width:11428;height:639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168489" stroked="f">
                    <v:path arrowok="t" o:connecttype="custom" o:connectlocs="571596,0;629851,13728;1063836,264243;1070642,268172;1084517,276181;1142656,376803;1142817,639196;1040825,639196;1041344,593093;1038568,424621;991028,342343;627785,132664;619249,127737;571614,116511;523801,127949;152131,342366;104223,424857;104278,639196;67,639196;0,377091;58591,276208;513121,13988;571596,0" o:connectangles="0,0,0,0,0,0,0,0,0,0,0,0,0,0,0,0,0,0,0,0,0,0,0"/>
                  </v:shape>
                  <v:shape id="Freeform: Shape 1832621457" o:spid="_x0000_s2615" style="position:absolute;left:43890;top:6178;width:11457;height:6392;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168489" stroked="f">
                    <v:path arrowok="t" o:connecttype="custom" o:connectlocs="574590,0;632845,13728;1066820,264243;1066819,264243;1073625,268172;1087500,276181;1145638,376803;1145705,639196;1041607,639196;1041552,424621;994013,342343;630779,132664;622243,127737;574610,116511;526797,127949;155137,342366;107229,424857;107207,639196;2888,639196;2371,616518;3009,377091;61598,276208;516118,13988;574590,0" o:connectangles="0,0,0,0,0,0,0,0,0,0,0,0,0,0,0,0,0,0,0,0,0,0,0,0"/>
                  </v:shape>
                  <v:shape id="Freeform: Shape 790335810" o:spid="_x0000_s2616" style="position:absolute;left:3818;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380868207" o:spid="_x0000_s2617" style="position:absolute;left:45391;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41" o:spid="_x0000_s2618" type="#_x0000_t202" style="position:absolute;top:611;width:15675;height:344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" filled="f" stroked="f">
                    <v:textbox inset="0,,0">
                      <w:txbxContent>
                        <w:p w14:paraId="0705DA87" w14:textId="77777777" w:rsidR="00DA4DC4" w:rsidRPr="00A5193F" w:rsidRDefault="00DA4DC4" w:rsidP="00A5193F">
                          <w:pPr>
                            <w:jc w:val="center"/>
                            <w:rPr>
                              <w:rFonts w:hAnsi="Adobe Arabic" w:cs="Adobe Arabic"/>
                              <w:b/>
                              <w:bCs/>
                              <w:kern w:val="24"/>
                              <w:sz w:val="36"/>
                              <w:szCs w:val="36"/>
                            </w:rPr>
                          </w:pPr>
                          <w:r w:rsidRPr="00A5193F">
                            <w:rPr>
                              <w:rFonts w:hAnsi="Adobe Arabic" w:cs="Adobe Arabic"/>
                              <w:b/>
                              <w:bCs/>
                              <w:kern w:val="24"/>
                              <w:sz w:val="36"/>
                              <w:szCs w:val="36"/>
                              <w:rtl/>
                            </w:rPr>
                            <w:t>فرص التوظيف</w:t>
                          </w:r>
                        </w:p>
                      </w:txbxContent>
                    </v:textbox>
                  </v:shape>
                  <v:shape id="TextBox 47" o:spid="_x0000_s2619" type="#_x0000_t202" style="position:absolute;left:41274;width:16007;height:408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" filled="f" stroked="f">
                    <v:textbox inset="0,,0">
                      <w:txbxContent>
                        <w:p w14:paraId="52EFF744"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الابتكار التكنولوجي</w:t>
                          </w:r>
                        </w:p>
                      </w:txbxContent>
                    </v:textbox>
                  </v:shape>
                  <v:shape id="Freeform: Shape 1014352634" o:spid="_x0000_s2620" style="position:absolute;left:12758;top:12570;width:11432;height:639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a5a5a5 [2092]" stroked="f">
                    <v:path arrowok="t" o:connecttype="custom" o:connectlocs="2603,0;104597,0;104728,214684;119042,261280;130623,277123;134081,281854;152270,296963;524056,511570;533999,515282;546430,519924;619506,511357;991183,296940;1039093,214450;1039056,0;1143223,0;1143207,262281;1084616,363163;630076,625383;513344,625643;58669,363191;36427,344714;29613,335395;18032,319552;528,262568;2315,25578" o:connectangles="0,0,0,0,0,0,0,0,0,0,0,0,0,0,0,0,0,0,0,0,0,0,0,0,0"/>
                  </v:shape>
                  <v:shape id="Freeform: Shape 279910098" o:spid="_x0000_s2621" style="position:absolute;left:23148;top:6178;width:11428;height:6392;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168489" stroked="f">
                    <v:path arrowok="t" o:connecttype="custom" o:connectlocs="571576,0;629829,13728;1063800,264243;1063799,264243;1070605,268172;1084480,276181;1142617,376803;1142766,639196;1038605,639196;1038532,424621;990994,342343;627764,132664;619227,127737;571595,116511;523782,127949;152126,342366;104219,424857;104207,639196;46,639196;0,377091;58588,276208;513104,13988;571576,0" o:connectangles="0,0,0,0,0,0,0,0,0,0,0,0,0,0,0,0,0,0,0,0,0,0,0"/>
                  </v:shape>
                  <v:shape id="Freeform: Shape 406511342" o:spid="_x0000_s2622" style="position:absolute;left:33534;top:12570;width:11428;height:639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a5a5a5 [2092]" stroked="f">
                    <v:path arrowok="t" o:connecttype="custom" o:connectlocs="0,0;104164,0;104286,214684;118599,261280;130180,277123;133639,281854;151826,296963;523603,511570;533546,515282;545977,519924;619052,511357;990719,296940;1038627,214450;1039540,48095;1038445,0;1142766,0;1142739,262281;1084149,363163;629621,625383;512892,625643;58228,363191;35986,344714;29173,335395;17592,319552;89,262568" o:connectangles="0,0,0,0,0,0,0,0,0,0,0,0,0,0,0,0,0,0,0,0,0,0,0,0,0"/>
                  </v:shape>
                  <v:shape id="Freeform: Shape 553904593" o:spid="_x0000_s2623" style="position:absolute;left:14201;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2025290006" o:spid="_x0000_s2624" style="position:absolute;left:24589;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683971351" o:spid="_x0000_s2625" style="position:absolute;left:34945;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35" o:spid="_x0000_s2626" type="#_x0000_t202" style="position:absolute;left:6623;top:20009;width:22700;height:387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" filled="f" stroked="f">
                    <v:textbox inset="0,,0">
                      <w:txbxContent>
                        <w:p w14:paraId="709D61B2" w14:textId="77777777" w:rsidR="00DA4DC4" w:rsidRDefault="00DA4DC4" w:rsidP="00DA4DC4">
                          <w:pPr>
                            <w:bidi w:val="0"/>
                            <w:jc w:val="center"/>
                            <w:rPr>
                              <w:rFonts w:hAnsi="Adobe Arabic" w:cs="Adobe Arabic"/>
                              <w:b/>
                              <w:bCs/>
                              <w:kern w:val="24"/>
                              <w:sz w:val="36"/>
                              <w:szCs w:val="36"/>
                            </w:rPr>
                          </w:pPr>
                          <w:r>
                            <w:rPr>
                              <w:rFonts w:hAnsi="Adobe Arabic" w:cs="Adobe Arabic"/>
                              <w:b/>
                              <w:bCs/>
                              <w:kern w:val="24"/>
                              <w:sz w:val="36"/>
                              <w:szCs w:val="36"/>
                              <w:rtl/>
                            </w:rPr>
                            <w:t>تحسين جمع البيانات والتحليلات</w:t>
                          </w:r>
                        </w:p>
                      </w:txbxContent>
                    </v:textbox>
                  </v:shape>
                  <v:shape id="TextBox 38" o:spid="_x0000_s2627" type="#_x0000_t202" style="position:absolute;left:28506;top:19879;width:21883;height:41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" filled="f" stroked="f">
                    <v:textbox inset="0,,0">
                      <w:txbxContent>
                        <w:p w14:paraId="5833B10C"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التحسينات في الكفاءة</w:t>
                          </w:r>
                        </w:p>
                      </w:txbxContent>
                    </v:textbox>
                  </v:shape>
                  <v:shape id="TextBox 44" o:spid="_x0000_s2628" type="#_x0000_t202" style="position:absolute;left:20039;top:351;width:16774;height:38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" filled="f" stroked="f">
                    <v:textbox inset="0,,0">
                      <w:txbxContent>
                        <w:p w14:paraId="189DB70D" w14:textId="77777777" w:rsidR="00DA4DC4" w:rsidRDefault="00DA4DC4" w:rsidP="00DA4DC4">
                          <w:pPr>
                            <w:jc w:val="center"/>
                            <w:rPr>
                              <w:rFonts w:hAnsi="Adobe Arabic" w:cs="Adobe Arabic"/>
                              <w:b/>
                              <w:bCs/>
                              <w:kern w:val="24"/>
                              <w:sz w:val="36"/>
                              <w:szCs w:val="36"/>
                            </w:rPr>
                          </w:pPr>
                          <w:r>
                            <w:rPr>
                              <w:rFonts w:hAnsi="Adobe Arabic" w:cs="Adobe Arabic"/>
                              <w:b/>
                              <w:bCs/>
                              <w:kern w:val="24"/>
                              <w:sz w:val="36"/>
                              <w:szCs w:val="36"/>
                              <w:rtl/>
                            </w:rPr>
                            <w:t>تعزيز الاقتصاد الدائري</w:t>
                          </w:r>
                        </w:p>
                      </w:txbxContent>
                    </v:textbox>
                  </v:shape>
                </v:group>
                <v:shape id="Picture 1116198929" o:spid="_x0000_s2629" type="#_x0000_t75" alt="Project management " style="position:absolute;left:46708;top:9374;width:6449;height:6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">
                  <v:imagedata r:id="rId235" o:title="Project management "/>
                </v:shape>
                <v:shape id="Picture 1532639956" o:spid="_x0000_s2630" type="#_x0000_t75" alt="Clock " style="position:absolute;left:36309;top:9768;width:5661;height:5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">
                  <v:imagedata r:id="rId236" o:title="Clock "/>
                </v:shape>
                <v:shape id="Picture 603152971" o:spid="_x0000_s2631" type="#_x0000_t75" alt="Analytics " style="position:absolute;left:25875;top:9756;width:5684;height:5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">
                  <v:imagedata r:id="rId237" o:title="Analytics "/>
                </v:shape>
                <v:shape id="Picture 471210893" o:spid="_x0000_s2632" type="#_x0000_t75" alt="Data collection " style="position:absolute;left:16022;top:10086;width:5025;height:5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">
                  <v:imagedata r:id="rId238" o:title="Data collection "/>
                </v:shape>
                <v:shape id="Picture 1521625355" o:spid="_x0000_s2633" type="#_x0000_t75" alt="Equal opportunities " style="position:absolute;left:4932;top:9361;width:6474;height:6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">
                  <v:imagedata r:id="rId239" o:title="Equal opportunities "/>
                </v:shape>
                <w10:anchorlock/>
              </v:group>
            </w:pict>
          </mc:Fallback>
        </mc:AlternateContent>
      </w:r>
    </w:p>
    <w:p w14:paraId="4BD9EE29" w14:textId="22643463"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lastRenderedPageBreak/>
        <w:t>الابتكار التكنولوجي:</w:t>
      </w:r>
      <w:r w:rsidRPr="00CD0A29">
        <w:rPr>
          <w:rFonts w:ascii="Sakkal Majalla" w:hAnsi="Sakkal Majalla" w:cs="Sakkal Majalla"/>
          <w:sz w:val="34"/>
          <w:szCs w:val="34"/>
          <w:rtl/>
        </w:rPr>
        <w:t xml:space="preserve"> هناك فرص واسعة لابتكار تكنولوجيات جديدة وأكثر كفاءة في مجالات مثل الطاقة المتجددة والنقل الكهربائي والزراعة الذكية.</w:t>
      </w:r>
    </w:p>
    <w:p w14:paraId="4547E7F2" w14:textId="52DEDE15"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التحسينات في الكفاءة:</w:t>
      </w:r>
      <w:r w:rsidRPr="00CD0A29">
        <w:rPr>
          <w:rFonts w:ascii="Sakkal Majalla" w:hAnsi="Sakkal Majalla" w:cs="Sakkal Majalla"/>
          <w:sz w:val="34"/>
          <w:szCs w:val="34"/>
          <w:rtl/>
        </w:rPr>
        <w:t xml:space="preserve"> التقدم التكنولوجي يساعد في تحسين كفاءة استخدام الموارد والطاقة في العديد من القطاعات.</w:t>
      </w:r>
    </w:p>
    <w:p w14:paraId="192989FB" w14:textId="4A79324D"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تعزيز الاقتصاد الدائري:</w:t>
      </w:r>
      <w:r w:rsidRPr="00CD0A29">
        <w:rPr>
          <w:rFonts w:ascii="Sakkal Majalla" w:hAnsi="Sakkal Majalla" w:cs="Sakkal Majalla"/>
          <w:sz w:val="34"/>
          <w:szCs w:val="34"/>
          <w:rtl/>
        </w:rPr>
        <w:t xml:space="preserve"> تكنولوجيا المعلومات تساعد في تطوير نماذج أعمال قائمة على إعادة التدوير والاستخدام المتكرر للموارد.</w:t>
      </w:r>
    </w:p>
    <w:p w14:paraId="1B2516FF" w14:textId="5C7FC485"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تحسين جمع البيانات والتحليلات:</w:t>
      </w:r>
      <w:r w:rsidRPr="00CD0A29">
        <w:rPr>
          <w:rFonts w:ascii="Sakkal Majalla" w:hAnsi="Sakkal Majalla" w:cs="Sakkal Majalla"/>
          <w:sz w:val="34"/>
          <w:szCs w:val="34"/>
          <w:rtl/>
        </w:rPr>
        <w:t xml:space="preserve"> التقدم في تكنولوجيا المعلومات يمكّن من جمع وتحليل البيانات لتحسين صنع القرار المستدام.</w:t>
      </w:r>
    </w:p>
    <w:p w14:paraId="78EFE3C3" w14:textId="7486639C" w:rsidR="008653AE" w:rsidRPr="00CD0A29" w:rsidRDefault="008653AE" w:rsidP="002467E8">
      <w:pPr>
        <w:pStyle w:val="a5"/>
        <w:numPr>
          <w:ilvl w:val="0"/>
          <w:numId w:val="23"/>
        </w:numPr>
        <w:jc w:val="both"/>
        <w:rPr>
          <w:rFonts w:ascii="Sakkal Majalla" w:hAnsi="Sakkal Majalla" w:cs="Sakkal Majalla"/>
          <w:sz w:val="34"/>
          <w:szCs w:val="34"/>
        </w:rPr>
      </w:pPr>
      <w:r w:rsidRPr="00CD0A29">
        <w:rPr>
          <w:rFonts w:ascii="Sakkal Majalla" w:hAnsi="Sakkal Majalla" w:cs="Sakkal Majalla"/>
          <w:b/>
          <w:bCs/>
          <w:color w:val="168489"/>
          <w:sz w:val="34"/>
          <w:szCs w:val="34"/>
          <w:rtl/>
        </w:rPr>
        <w:t xml:space="preserve">فرص التوظيف: </w:t>
      </w:r>
      <w:r w:rsidRPr="00CD0A29">
        <w:rPr>
          <w:rFonts w:ascii="Sakkal Majalla" w:hAnsi="Sakkal Majalla" w:cs="Sakkal Majalla"/>
          <w:sz w:val="34"/>
          <w:szCs w:val="34"/>
          <w:rtl/>
        </w:rPr>
        <w:t>ظهور تكنولوجيات جديدة يخلق فرص عمل جديدة في مجالات مثل الطاقة المتجددة والزراعة الذكية.</w:t>
      </w:r>
    </w:p>
    <w:p w14:paraId="2601B9B6" w14:textId="77777777" w:rsidR="008653AE" w:rsidRDefault="008653AE" w:rsidP="008653AE">
      <w:r w:rsidRPr="00584DFA">
        <w:rPr>
          <w:rtl/>
        </w:rPr>
        <w:t>بشكل عام، هناك فرص كبيرة لتكنولوجيا المعلومات والابتكار لمساعدة المجتمعات على تحقيق الاستدامة البيئية والاقتصادية، ولكن هناك أيضا</w:t>
      </w:r>
      <w:r>
        <w:rPr>
          <w:rFonts w:hint="cs"/>
          <w:rtl/>
        </w:rPr>
        <w:t>ً</w:t>
      </w:r>
      <w:r w:rsidRPr="00584DFA">
        <w:rPr>
          <w:rtl/>
        </w:rPr>
        <w:t xml:space="preserve"> تحديات تتطلب استثمارات وجهود لتخطيها.</w:t>
      </w:r>
    </w:p>
    <w:p w14:paraId="210D809A" w14:textId="77777777" w:rsidR="00DA4DC4" w:rsidRDefault="00DA4DC4" w:rsidP="008653AE"/>
    <w:p w14:paraId="32A8A16F" w14:textId="77777777" w:rsidR="00DA4DC4" w:rsidRDefault="00DA4DC4" w:rsidP="008653AE"/>
    <w:p w14:paraId="355B6122" w14:textId="77777777" w:rsidR="00DA4DC4" w:rsidRDefault="00DA4DC4" w:rsidP="008653AE"/>
    <w:p w14:paraId="56038F69" w14:textId="77B9D3BB" w:rsidR="00DA4DC4" w:rsidRDefault="00DA4DC4" w:rsidP="00DA4DC4">
      <w:pPr>
        <w:jc w:val="center"/>
        <w:rPr>
          <w:rtl/>
        </w:rPr>
      </w:pPr>
      <w:r>
        <w:rPr>
          <w:noProof/>
        </w:rPr>
        <w:drawing>
          <wp:inline distT="0" distB="0" distL="0" distR="0" wp14:anchorId="755684F8" wp14:editId="1A5D708D">
            <wp:extent cx="3102429" cy="3102429"/>
            <wp:effectExtent l="0" t="0" r="3175" b="0"/>
            <wp:docPr id="1615606405"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105156" cy="3105156"/>
                    </a:xfrm>
                    <a:prstGeom prst="rect">
                      <a:avLst/>
                    </a:prstGeom>
                    <a:noFill/>
                    <a:ln>
                      <a:noFill/>
                    </a:ln>
                  </pic:spPr>
                </pic:pic>
              </a:graphicData>
            </a:graphic>
          </wp:inline>
        </w:drawing>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DA4DC4" w:rsidRPr="00563DBD" w14:paraId="104B8BA0" w14:textId="77777777" w:rsidTr="009A1C3E">
        <w:tc>
          <w:tcPr>
            <w:tcW w:w="1962" w:type="dxa"/>
            <w:tcBorders>
              <w:right w:val="single" w:sz="36" w:space="0" w:color="168489"/>
            </w:tcBorders>
            <w:shd w:val="clear" w:color="auto" w:fill="F2F2F2" w:themeFill="background1" w:themeFillShade="F2"/>
            <w:vAlign w:val="center"/>
          </w:tcPr>
          <w:p w14:paraId="216002E6" w14:textId="77777777" w:rsidR="00DA4DC4" w:rsidRPr="008113E1" w:rsidRDefault="00DA4DC4" w:rsidP="008D78C8">
            <w:pPr>
              <w:pStyle w:val="ad"/>
              <w:pageBreakBefore/>
              <w:jc w:val="center"/>
              <w:rPr>
                <w:rtl/>
              </w:rPr>
            </w:pPr>
            <w:r w:rsidRPr="008113E1">
              <w:rPr>
                <w:noProof/>
                <w:rtl/>
                <w:lang w:val="ar-SA"/>
              </w:rPr>
              <w:lastRenderedPageBreak/>
              <w:drawing>
                <wp:inline distT="0" distB="0" distL="0" distR="0" wp14:anchorId="0A706C28" wp14:editId="15F1E0E6">
                  <wp:extent cx="563984" cy="563914"/>
                  <wp:effectExtent l="0" t="0" r="7620" b="7620"/>
                  <wp:docPr id="1290751409" name="Picture 129075140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B5BEACC" w14:textId="11523707" w:rsidR="00DA4DC4" w:rsidRPr="00563DBD" w:rsidRDefault="00DA4DC4" w:rsidP="008D78C8">
            <w:pPr>
              <w:jc w:val="center"/>
              <w:rPr>
                <w:rFonts w:eastAsia="Times New Roman" w:cs="GE Dinar Two Medium"/>
                <w:color w:val="1E3D6A"/>
                <w:kern w:val="24"/>
                <w:szCs w:val="28"/>
                <w:rtl/>
                <w:lang w:bidi="ar-SY"/>
              </w:rPr>
            </w:pPr>
            <w:r w:rsidRPr="00DA4DC4">
              <w:rPr>
                <w:rFonts w:ascii="Adobe Arabic" w:eastAsia="Times New Roman" w:hAnsi="Adobe Arabic" w:cs="Adobe Arabic"/>
                <w:b/>
                <w:bCs/>
                <w:color w:val="168489"/>
                <w:kern w:val="24"/>
                <w:sz w:val="44"/>
                <w:szCs w:val="44"/>
                <w:rtl/>
                <w:lang w:bidi="ar-SY"/>
              </w:rPr>
              <w:t>ما هي أبرز الفرص الوظيفية الناشئة عن التطورات في تكنولوجيا المعلومات والابتكار المستدام؟</w:t>
            </w:r>
          </w:p>
        </w:tc>
      </w:tr>
      <w:tr w:rsidR="00DA4DC4" w14:paraId="2127B389" w14:textId="77777777" w:rsidTr="009A1C3E">
        <w:tc>
          <w:tcPr>
            <w:tcW w:w="1962" w:type="dxa"/>
            <w:tcBorders>
              <w:right w:val="single" w:sz="36" w:space="0" w:color="168489"/>
            </w:tcBorders>
            <w:shd w:val="clear" w:color="auto" w:fill="F2F2F2" w:themeFill="background1" w:themeFillShade="F2"/>
            <w:vAlign w:val="center"/>
          </w:tcPr>
          <w:p w14:paraId="3D3821D0" w14:textId="77777777" w:rsidR="00DA4DC4" w:rsidRPr="008113E1" w:rsidRDefault="00DA4DC4"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D75F43E" w14:textId="77777777" w:rsidR="00DA4DC4" w:rsidRDefault="00DA4DC4" w:rsidP="008D78C8">
            <w:pPr>
              <w:pStyle w:val="ad"/>
              <w:rPr>
                <w:rtl/>
              </w:rPr>
            </w:pPr>
          </w:p>
        </w:tc>
      </w:tr>
    </w:tbl>
    <w:p w14:paraId="2FDE8068" w14:textId="77777777" w:rsidR="00DA4DC4" w:rsidRPr="003B7188" w:rsidRDefault="00DA4DC4" w:rsidP="00DA4DC4">
      <w:pPr>
        <w:rPr>
          <w:rFonts w:ascii="Sakkal Majalla" w:hAnsi="Sakkal Majalla"/>
          <w:sz w:val="34"/>
          <w:lang w:bidi="ar-SY"/>
        </w:rPr>
      </w:pPr>
    </w:p>
    <w:p w14:paraId="55EC4DDF" w14:textId="3CBAE577" w:rsidR="009A1C3E" w:rsidRDefault="009A1C3E" w:rsidP="009A1C3E">
      <w:pPr>
        <w:pStyle w:val="ae"/>
        <w:ind w:left="-755"/>
        <w:jc w:val="center"/>
        <w:rPr>
          <w:noProof/>
          <w:rtl/>
          <w:lang w:bidi="ar-SY"/>
        </w:rPr>
      </w:pPr>
      <w:r>
        <w:rPr>
          <w:noProof/>
        </w:rPr>
        <mc:AlternateContent>
          <mc:Choice Requires="wps">
            <w:drawing>
              <wp:inline distT="0" distB="0" distL="0" distR="0" wp14:anchorId="6901DC19" wp14:editId="26799003">
                <wp:extent cx="6684010" cy="5924550"/>
                <wp:effectExtent l="0" t="0" r="21590" b="19050"/>
                <wp:docPr id="104206472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5924550"/>
                        </a:xfrm>
                        <a:prstGeom prst="roundRect">
                          <a:avLst>
                            <a:gd name="adj" fmla="val 16667"/>
                          </a:avLst>
                        </a:prstGeom>
                        <a:solidFill>
                          <a:srgbClr val="EAF4E4"/>
                        </a:solidFill>
                        <a:ln w="12700">
                          <a:solidFill>
                            <a:schemeClr val="accent6"/>
                          </a:solidFill>
                          <a:miter lim="800000"/>
                          <a:headEnd/>
                          <a:tailEnd/>
                        </a:ln>
                      </wps:spPr>
                      <wps:txbx>
                        <w:txbxContent>
                          <w:p w14:paraId="65743A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FFCB2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22198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39E88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9B058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3098A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5D6C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D0CD47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3ECCD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4438A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3D56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190BD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E879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88D1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CD8A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41AB2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511A0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5FF3A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1427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2C5EC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3C74F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6134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327D8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075A1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7183C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7DCEA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0BE4D2" w14:textId="77777777" w:rsidR="009A1C3E" w:rsidRDefault="009A1C3E" w:rsidP="009A1C3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901DC19" id="_x0000_s2634" style="width:526.3pt;height:4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" fillcolor="#eaf4e4" strokecolor="#70ad47 [3209]" strokeweight="1pt">
                <v:stroke joinstyle="miter"/>
                <v:textbox inset="0,3mm,0">
                  <w:txbxContent>
                    <w:p w14:paraId="65743A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6FFCB2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E22198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D39E88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19B058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33098A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A5D6C34"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D0CD471"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03ECCD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44438A2"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183D560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4190BDB"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FE8797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488D12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FCD8A5C"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B41AB2F"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1511A0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3F5FF3A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5F142716"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32C5EC5"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83C74F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26134C7"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26327D8D"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7A075A18"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7183CB0"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47DCEA0E" w14:textId="77777777" w:rsidR="009A1C3E" w:rsidRDefault="009A1C3E" w:rsidP="009A1C3E">
                      <w:pPr>
                        <w:spacing w:line="480" w:lineRule="auto"/>
                        <w:jc w:val="center"/>
                        <w:rPr>
                          <w:sz w:val="22"/>
                          <w:szCs w:val="28"/>
                          <w:lang w:bidi="ar-SY"/>
                        </w:rPr>
                      </w:pPr>
                      <w:r>
                        <w:rPr>
                          <w:rFonts w:asciiTheme="majorBidi" w:hAnsiTheme="majorBidi" w:cstheme="majorBidi" w:hint="cs"/>
                          <w:szCs w:val="28"/>
                          <w:rtl/>
                          <w:lang w:bidi="ar-SY"/>
                        </w:rPr>
                        <w:t>.........................................................................................................................................</w:t>
                      </w:r>
                    </w:p>
                    <w:p w14:paraId="010BE4D2" w14:textId="77777777" w:rsidR="009A1C3E" w:rsidRDefault="009A1C3E" w:rsidP="009A1C3E">
                      <w:pPr>
                        <w:jc w:val="center"/>
                        <w:rPr>
                          <w:sz w:val="22"/>
                          <w:szCs w:val="28"/>
                          <w:rtl/>
                          <w:lang w:bidi="ar-SY"/>
                        </w:rPr>
                      </w:pPr>
                    </w:p>
                  </w:txbxContent>
                </v:textbox>
                <w10:anchorlock/>
              </v:roundrect>
            </w:pict>
          </mc:Fallback>
        </mc:AlternateContent>
      </w:r>
    </w:p>
    <w:p w14:paraId="05F0EF53" w14:textId="2930F323" w:rsidR="00DA4DC4" w:rsidRPr="004B3470" w:rsidRDefault="00DA4DC4" w:rsidP="009A1C3E">
      <w:pPr>
        <w:pStyle w:val="ae"/>
        <w:bidi w:val="0"/>
        <w:jc w:val="center"/>
      </w:pPr>
      <w:r w:rsidRPr="00F131A0">
        <w:rPr>
          <w:noProof/>
          <w:lang w:bidi="ar-SY"/>
        </w:rPr>
        <w:drawing>
          <wp:inline distT="0" distB="0" distL="0" distR="0" wp14:anchorId="7B4D8B07" wp14:editId="68DB8393">
            <wp:extent cx="1527176" cy="1420708"/>
            <wp:effectExtent l="0" t="0" r="0" b="8255"/>
            <wp:docPr id="12860110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3153706C" w14:textId="6456C40A" w:rsidR="008653AE" w:rsidRPr="009C495D" w:rsidRDefault="008653AE" w:rsidP="008653AE">
      <w:r w:rsidRPr="002A078C">
        <w:rPr>
          <w:rFonts w:ascii="Sakkal Majalla" w:hAnsi="Sakkal Majalla"/>
          <w:noProof/>
          <w:color w:val="002060"/>
          <w:sz w:val="34"/>
          <w:lang w:bidi="ar-SY"/>
        </w:rPr>
        <w:lastRenderedPageBreak/>
        <mc:AlternateContent>
          <mc:Choice Requires="wpg">
            <w:drawing>
              <wp:inline distT="0" distB="0" distL="0" distR="0" wp14:anchorId="6FAB96AF" wp14:editId="7766D1D2">
                <wp:extent cx="5731510" cy="895350"/>
                <wp:effectExtent l="0" t="0" r="21590" b="19050"/>
                <wp:docPr id="10871562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380467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6906646" name="مجموعة 39"/>
                        <wpg:cNvGrpSpPr/>
                        <wpg:grpSpPr>
                          <a:xfrm>
                            <a:off x="0" y="0"/>
                            <a:ext cx="5731510" cy="895350"/>
                            <a:chOff x="0" y="0"/>
                            <a:chExt cx="5878196" cy="918845"/>
                          </a:xfrm>
                        </wpg:grpSpPr>
                        <wpg:grpSp>
                          <wpg:cNvPr id="232610429" name="مجموعة 40"/>
                          <wpg:cNvGrpSpPr/>
                          <wpg:grpSpPr>
                            <a:xfrm>
                              <a:off x="0" y="0"/>
                              <a:ext cx="5878196" cy="918845"/>
                              <a:chOff x="0" y="0"/>
                              <a:chExt cx="6240348" cy="919070"/>
                            </a:xfrm>
                          </wpg:grpSpPr>
                          <wpg:grpSp>
                            <wpg:cNvPr id="1250675070" name="مجموعة 41"/>
                            <wpg:cNvGrpSpPr/>
                            <wpg:grpSpPr>
                              <a:xfrm>
                                <a:off x="0" y="169208"/>
                                <a:ext cx="5433072" cy="580613"/>
                                <a:chOff x="0" y="169208"/>
                                <a:chExt cx="5433072" cy="580613"/>
                              </a:xfrm>
                            </wpg:grpSpPr>
                            <wps:wsp>
                              <wps:cNvPr id="13177652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22596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53690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128869" name="مربع نص 41"/>
                          <wps:cNvSpPr txBox="1"/>
                          <wps:spPr>
                            <a:xfrm>
                              <a:off x="204484" y="256985"/>
                              <a:ext cx="4616071" cy="387740"/>
                            </a:xfrm>
                            <a:prstGeom prst="rect">
                              <a:avLst/>
                            </a:prstGeom>
                            <a:noFill/>
                          </wps:spPr>
                          <wps:txbx>
                            <w:txbxContent>
                              <w:p w14:paraId="7F9C7850" w14:textId="436D01E5" w:rsidR="008653AE" w:rsidRPr="00DA4DC4" w:rsidRDefault="00DA4DC4" w:rsidP="00DA4DC4">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أدوات التكنولوجيا والابتكار المستدام في المؤسسا</w:t>
                                </w:r>
                                <w:r w:rsidRPr="00DA4DC4">
                                  <w:rPr>
                                    <w:rFonts w:eastAsia="Calibri" w:hAnsi="Adobe Arabic" w:cs="Adobe Arabic" w:hint="cs"/>
                                    <w:b/>
                                    <w:bCs/>
                                    <w:color w:val="FFFFFF"/>
                                    <w:kern w:val="24"/>
                                    <w:sz w:val="36"/>
                                    <w:szCs w:val="36"/>
                                    <w:rtl/>
                                    <w:lang w:bidi="ar-EG"/>
                                  </w:rPr>
                                  <w:t>ت</w:t>
                                </w:r>
                              </w:p>
                            </w:txbxContent>
                          </wps:txbx>
                          <wps:bodyPr wrap="square" rtlCol="1">
                            <a:spAutoFit/>
                          </wps:bodyPr>
                        </wps:wsp>
                      </wpg:grpSp>
                    </wpg:wgp>
                  </a:graphicData>
                </a:graphic>
              </wp:inline>
            </w:drawing>
          </mc:Choice>
          <mc:Fallback>
            <w:pict>
              <v:group w14:anchorId="6FAB96AF" id="_x0000_s26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fFCjehBwAAtx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38" o:spid="_x0000_s26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">
                  <v:imagedata r:id="rId61" o:title=""/>
                </v:shape>
                <v:group id="مجموعة 39" o:spid="_x0000_s26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">
                  <v:group id="مجموعة 40" o:spid="_x0000_s26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">
                    <v:group id="مجموعة 41" o:spid="_x0000_s26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">
                      <v:shape id="شكل حر 42" o:spid="_x0000_s26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" fillcolor="#168489" stroked="f" strokeweight="1pt">
                        <v:stroke joinstyle="miter"/>
                      </v:roundrect>
                    </v:group>
                    <v:oval id="شكل بيضاوي 44" o:spid="_x0000_s26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" filled="f" strokecolor="#a5a5a5 [2092]" strokeweight="1pt">
                      <v:stroke joinstyle="miter"/>
                    </v:oval>
                  </v:group>
                  <v:shape id="مربع نص 41" o:spid="_x0000_s264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" filled="f" stroked="f">
                    <v:textbox style="mso-fit-shape-to-text:t">
                      <w:txbxContent>
                        <w:p w14:paraId="7F9C7850" w14:textId="436D01E5" w:rsidR="008653AE" w:rsidRPr="00DA4DC4" w:rsidRDefault="00DA4DC4" w:rsidP="00DA4DC4">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أدوات التكنولوجيا والابتكار المستدام في المؤسسا</w:t>
                          </w:r>
                          <w:r w:rsidRPr="00DA4DC4">
                            <w:rPr>
                              <w:rFonts w:eastAsia="Calibri" w:hAnsi="Adobe Arabic" w:cs="Adobe Arabic" w:hint="cs"/>
                              <w:b/>
                              <w:bCs/>
                              <w:color w:val="FFFFFF"/>
                              <w:kern w:val="24"/>
                              <w:sz w:val="36"/>
                              <w:szCs w:val="36"/>
                              <w:rtl/>
                              <w:lang w:bidi="ar-EG"/>
                            </w:rPr>
                            <w:t>ت</w:t>
                          </w:r>
                        </w:p>
                      </w:txbxContent>
                    </v:textbox>
                  </v:shape>
                </v:group>
                <w10:anchorlock/>
              </v:group>
            </w:pict>
          </mc:Fallback>
        </mc:AlternateContent>
      </w:r>
    </w:p>
    <w:p w14:paraId="27A38565" w14:textId="77777777" w:rsidR="008653AE" w:rsidRDefault="008653AE" w:rsidP="008653AE">
      <w:r w:rsidRPr="00584DFA">
        <w:rPr>
          <w:rtl/>
        </w:rPr>
        <w:t>هناك العديد من الطرق التي يمكن للمؤسسات تطبيق أدوات التكنولوجيا والابتكار المستدام بها، ومن أهمها:</w:t>
      </w:r>
    </w:p>
    <w:p w14:paraId="53B8EDAB" w14:textId="4FD260F8" w:rsidR="001F2E1D" w:rsidRDefault="001F2E1D" w:rsidP="001F2E1D">
      <w:pPr>
        <w:ind w:left="720"/>
        <w:rPr>
          <w:rtl/>
        </w:rPr>
      </w:pPr>
      <w:r>
        <w:t xml:space="preserve">   </w:t>
      </w:r>
      <w:r w:rsidRPr="001F2E1D">
        <w:rPr>
          <w:noProof/>
        </w:rPr>
        <mc:AlternateContent>
          <mc:Choice Requires="wpg">
            <w:drawing>
              <wp:inline distT="0" distB="0" distL="0" distR="0" wp14:anchorId="4960556F" wp14:editId="1E8FF399">
                <wp:extent cx="4436817" cy="3639333"/>
                <wp:effectExtent l="0" t="0" r="1905" b="18415"/>
                <wp:docPr id="7177" name="Group 7176">
                  <a:extLst xmlns:a="http://schemas.openxmlformats.org/drawingml/2006/main">
                    <a:ext uri="{FF2B5EF4-FFF2-40B4-BE49-F238E27FC236}">
                      <a16:creationId xmlns:a16="http://schemas.microsoft.com/office/drawing/2014/main" id="{87C00E11-1322-65AC-0B26-3D2C3289E597}"/>
                    </a:ext>
                  </a:extLst>
                </wp:docPr>
                <wp:cNvGraphicFramePr/>
                <a:graphic xmlns:a="http://schemas.openxmlformats.org/drawingml/2006/main">
                  <a:graphicData uri="http://schemas.microsoft.com/office/word/2010/wordprocessingGroup">
                    <wpg:wgp>
                      <wpg:cNvGrpSpPr/>
                      <wpg:grpSpPr>
                        <a:xfrm>
                          <a:off x="0" y="0"/>
                          <a:ext cx="4436817" cy="3639333"/>
                          <a:chOff x="0" y="0"/>
                          <a:chExt cx="4436817" cy="3639333"/>
                        </a:xfrm>
                      </wpg:grpSpPr>
                      <wpg:grpSp>
                        <wpg:cNvPr id="566441868" name="Group 566441868">
                          <a:extLst>
                            <a:ext uri="{FF2B5EF4-FFF2-40B4-BE49-F238E27FC236}">
                              <a16:creationId xmlns:a16="http://schemas.microsoft.com/office/drawing/2014/main" id="{38A898CC-B376-499B-9139-0E8CB8E62B64}"/>
                            </a:ext>
                          </a:extLst>
                        </wpg:cNvPr>
                        <wpg:cNvGrpSpPr/>
                        <wpg:grpSpPr>
                          <a:xfrm>
                            <a:off x="62295" y="437972"/>
                            <a:ext cx="1349612" cy="1346057"/>
                            <a:chOff x="62295" y="437972"/>
                            <a:chExt cx="1390650" cy="1387734"/>
                          </a:xfrm>
                        </wpg:grpSpPr>
                        <wps:wsp>
                          <wps:cNvPr id="1998027497" name="شكل حر: شكل 30">
                            <a:extLst>
                              <a:ext uri="{FF2B5EF4-FFF2-40B4-BE49-F238E27FC236}">
                                <a16:creationId xmlns:a16="http://schemas.microsoft.com/office/drawing/2014/main" id="{54D5D9CD-9F6D-4332-9BBF-DBD75C1AEBDB}"/>
                              </a:ext>
                            </a:extLst>
                          </wps:cNvPr>
                          <wps:cNvSpPr/>
                          <wps:spPr>
                            <a:xfrm>
                              <a:off x="62295"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953014587" name="مربع نص 28">
                            <a:extLst>
                              <a:ext uri="{FF2B5EF4-FFF2-40B4-BE49-F238E27FC236}">
                                <a16:creationId xmlns:a16="http://schemas.microsoft.com/office/drawing/2014/main" id="{C5551524-1D58-4521-83D0-B4A7691B2D35}"/>
                              </a:ext>
                            </a:extLst>
                          </wps:cNvPr>
                          <wps:cNvSpPr txBox="1"/>
                          <wps:spPr>
                            <a:xfrm>
                              <a:off x="94104" y="1199443"/>
                              <a:ext cx="1294935" cy="391852"/>
                            </a:xfrm>
                            <a:prstGeom prst="rect">
                              <a:avLst/>
                            </a:prstGeom>
                            <a:noFill/>
                          </wps:spPr>
                          <wps:txbx>
                            <w:txbxContent>
                              <w:p w14:paraId="0D94ED26" w14:textId="7BF5EB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إدارة النفايات</w:t>
                                </w:r>
                              </w:p>
                            </w:txbxContent>
                          </wps:txbx>
                          <wps:bodyPr wrap="square" rtlCol="1">
                            <a:noAutofit/>
                          </wps:bodyPr>
                        </wps:wsp>
                      </wpg:grpSp>
                      <wpg:grpSp>
                        <wpg:cNvPr id="1975043911" name="Group 1975043911">
                          <a:extLst>
                            <a:ext uri="{FF2B5EF4-FFF2-40B4-BE49-F238E27FC236}">
                              <a16:creationId xmlns:a16="http://schemas.microsoft.com/office/drawing/2014/main" id="{F34C5EB0-D362-4B01-ADA7-E387F5CED3F4}"/>
                            </a:ext>
                          </a:extLst>
                        </wpg:cNvPr>
                        <wpg:cNvGrpSpPr/>
                        <wpg:grpSpPr>
                          <a:xfrm>
                            <a:off x="3056117" y="437972"/>
                            <a:ext cx="1380700" cy="1346060"/>
                            <a:chOff x="3056112" y="437972"/>
                            <a:chExt cx="1422683" cy="1387734"/>
                          </a:xfrm>
                        </wpg:grpSpPr>
                        <wps:wsp>
                          <wps:cNvPr id="95876579" name="شكل حر: شكل 30">
                            <a:extLst>
                              <a:ext uri="{FF2B5EF4-FFF2-40B4-BE49-F238E27FC236}">
                                <a16:creationId xmlns:a16="http://schemas.microsoft.com/office/drawing/2014/main" id="{F491C5CE-2195-47D4-B4AC-FE133F433D44}"/>
                              </a:ext>
                            </a:extLst>
                          </wps:cNvPr>
                          <wps:cNvSpPr/>
                          <wps:spPr>
                            <a:xfrm>
                              <a:off x="3077314"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551801290" name="مربع نص 28">
                            <a:extLst>
                              <a:ext uri="{FF2B5EF4-FFF2-40B4-BE49-F238E27FC236}">
                                <a16:creationId xmlns:a16="http://schemas.microsoft.com/office/drawing/2014/main" id="{1437790B-1546-4690-A8E5-E33CEC97F22B}"/>
                              </a:ext>
                            </a:extLst>
                          </wps:cNvPr>
                          <wps:cNvSpPr txBox="1"/>
                          <wps:spPr>
                            <a:xfrm>
                              <a:off x="3056112" y="1232163"/>
                              <a:ext cx="1422683" cy="454453"/>
                            </a:xfrm>
                            <a:prstGeom prst="rect">
                              <a:avLst/>
                            </a:prstGeom>
                            <a:noFill/>
                          </wps:spPr>
                          <wps:txbx>
                            <w:txbxContent>
                              <w:p w14:paraId="1C2F9BE2" w14:textId="4AC2CFD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الطاقة المتجددة</w:t>
                                </w:r>
                              </w:p>
                            </w:txbxContent>
                          </wps:txbx>
                          <wps:bodyPr wrap="square" rtlCol="1">
                            <a:noAutofit/>
                          </wps:bodyPr>
                        </wps:wsp>
                      </wpg:grpSp>
                      <wpg:grpSp>
                        <wpg:cNvPr id="552355704" name="Group 552355704">
                          <a:extLst>
                            <a:ext uri="{FF2B5EF4-FFF2-40B4-BE49-F238E27FC236}">
                              <a16:creationId xmlns:a16="http://schemas.microsoft.com/office/drawing/2014/main" id="{5DA48265-9C8B-4317-95E2-5DF5BE06C025}"/>
                            </a:ext>
                          </a:extLst>
                        </wpg:cNvPr>
                        <wpg:cNvGrpSpPr/>
                        <wpg:grpSpPr>
                          <a:xfrm>
                            <a:off x="1569494" y="437972"/>
                            <a:ext cx="1349613" cy="1346056"/>
                            <a:chOff x="1569494" y="437972"/>
                            <a:chExt cx="1390651" cy="1387734"/>
                          </a:xfrm>
                        </wpg:grpSpPr>
                        <wps:wsp>
                          <wps:cNvPr id="426750226" name="شكل حر: شكل 30">
                            <a:extLst>
                              <a:ext uri="{FF2B5EF4-FFF2-40B4-BE49-F238E27FC236}">
                                <a16:creationId xmlns:a16="http://schemas.microsoft.com/office/drawing/2014/main" id="{2CB50013-6639-4D43-AC3F-5382DBD2FB4B}"/>
                              </a:ext>
                            </a:extLst>
                          </wps:cNvPr>
                          <wps:cNvSpPr/>
                          <wps:spPr>
                            <a:xfrm>
                              <a:off x="1569494" y="437972"/>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190343263" name="مربع نص 28">
                            <a:extLst>
                              <a:ext uri="{FF2B5EF4-FFF2-40B4-BE49-F238E27FC236}">
                                <a16:creationId xmlns:a16="http://schemas.microsoft.com/office/drawing/2014/main" id="{C60CBE79-6820-4C83-9C92-507375BA3786}"/>
                              </a:ext>
                            </a:extLst>
                          </wps:cNvPr>
                          <wps:cNvSpPr txBox="1"/>
                          <wps:spPr>
                            <a:xfrm>
                              <a:off x="1576642" y="1243338"/>
                              <a:ext cx="1383503" cy="376195"/>
                            </a:xfrm>
                            <a:prstGeom prst="rect">
                              <a:avLst/>
                            </a:prstGeom>
                            <a:noFill/>
                          </wps:spPr>
                          <wps:txbx>
                            <w:txbxContent>
                              <w:p w14:paraId="50A85C55" w14:textId="79193C66"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كفاءة الطاقة</w:t>
                                </w:r>
                              </w:p>
                            </w:txbxContent>
                          </wps:txbx>
                          <wps:bodyPr wrap="square" rtlCol="1">
                            <a:noAutofit/>
                          </wps:bodyPr>
                        </wps:wsp>
                      </wpg:grpSp>
                      <wpg:grpSp>
                        <wpg:cNvPr id="1730511731" name="Group 1730511731">
                          <a:extLst>
                            <a:ext uri="{FF2B5EF4-FFF2-40B4-BE49-F238E27FC236}">
                              <a16:creationId xmlns:a16="http://schemas.microsoft.com/office/drawing/2014/main" id="{C21E84B9-0B2F-1CCA-5A10-3D05051D137E}"/>
                            </a:ext>
                          </a:extLst>
                        </wpg:cNvPr>
                        <wpg:cNvGrpSpPr/>
                        <wpg:grpSpPr>
                          <a:xfrm>
                            <a:off x="0" y="2293276"/>
                            <a:ext cx="4426303" cy="1346057"/>
                            <a:chOff x="0" y="2293276"/>
                            <a:chExt cx="4426303" cy="1346057"/>
                          </a:xfrm>
                        </wpg:grpSpPr>
                        <wpg:grpSp>
                          <wpg:cNvPr id="711624856" name="Group 711624856">
                            <a:extLst>
                              <a:ext uri="{FF2B5EF4-FFF2-40B4-BE49-F238E27FC236}">
                                <a16:creationId xmlns:a16="http://schemas.microsoft.com/office/drawing/2014/main" id="{9F9A4A58-A21D-429F-ADC7-BAB49ACCD15E}"/>
                              </a:ext>
                            </a:extLst>
                          </wpg:cNvPr>
                          <wpg:cNvGrpSpPr/>
                          <wpg:grpSpPr>
                            <a:xfrm>
                              <a:off x="3067122" y="2293276"/>
                              <a:ext cx="1359181" cy="1346057"/>
                              <a:chOff x="3067120" y="2293276"/>
                              <a:chExt cx="1400511" cy="1387734"/>
                            </a:xfrm>
                          </wpg:grpSpPr>
                          <wps:wsp>
                            <wps:cNvPr id="1786742393" name="شكل حر: شكل 30">
                              <a:extLst>
                                <a:ext uri="{FF2B5EF4-FFF2-40B4-BE49-F238E27FC236}">
                                  <a16:creationId xmlns:a16="http://schemas.microsoft.com/office/drawing/2014/main" id="{FAD15C57-C695-47B7-A602-69BFA152FB62}"/>
                                </a:ext>
                              </a:extLst>
                            </wps:cNvPr>
                            <wps:cNvSpPr/>
                            <wps:spPr>
                              <a:xfrm>
                                <a:off x="3076981"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2115879" name="مربع نص 28">
                              <a:extLst>
                                <a:ext uri="{FF2B5EF4-FFF2-40B4-BE49-F238E27FC236}">
                                  <a16:creationId xmlns:a16="http://schemas.microsoft.com/office/drawing/2014/main" id="{23F54EE5-D02D-4035-8FDB-D4588931CD1D}"/>
                                </a:ext>
                              </a:extLst>
                            </wps:cNvPr>
                            <wps:cNvSpPr txBox="1"/>
                            <wps:spPr>
                              <a:xfrm>
                                <a:off x="3067120" y="3033508"/>
                                <a:ext cx="1400406" cy="464152"/>
                              </a:xfrm>
                              <a:prstGeom prst="rect">
                                <a:avLst/>
                              </a:prstGeom>
                              <a:noFill/>
                            </wps:spPr>
                            <wps:txbx>
                              <w:txbxContent>
                                <w:p w14:paraId="062FC35C" w14:textId="01CFBD3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النقل المستدام</w:t>
                                  </w:r>
                                </w:p>
                              </w:txbxContent>
                            </wps:txbx>
                            <wps:bodyPr wrap="square" rtlCol="1">
                              <a:noAutofit/>
                            </wps:bodyPr>
                          </wps:wsp>
                        </wpg:grpSp>
                        <wpg:grpSp>
                          <wpg:cNvPr id="1004511227" name="Group 1004511227">
                            <a:extLst>
                              <a:ext uri="{FF2B5EF4-FFF2-40B4-BE49-F238E27FC236}">
                                <a16:creationId xmlns:a16="http://schemas.microsoft.com/office/drawing/2014/main" id="{D1B5BF94-2F1F-414E-A776-B0332AE98CFC}"/>
                              </a:ext>
                            </a:extLst>
                          </wpg:cNvPr>
                          <wpg:cNvGrpSpPr/>
                          <wpg:grpSpPr>
                            <a:xfrm>
                              <a:off x="0" y="2293276"/>
                              <a:ext cx="3067381" cy="1346057"/>
                              <a:chOff x="0" y="2293276"/>
                              <a:chExt cx="3160651" cy="1387734"/>
                            </a:xfrm>
                          </wpg:grpSpPr>
                          <wpg:grpSp>
                            <wpg:cNvPr id="1086441871" name="Group 1086441871">
                              <a:extLst>
                                <a:ext uri="{FF2B5EF4-FFF2-40B4-BE49-F238E27FC236}">
                                  <a16:creationId xmlns:a16="http://schemas.microsoft.com/office/drawing/2014/main" id="{E1E506E9-B25A-4AFE-AF31-E90DDA797B34}"/>
                                </a:ext>
                              </a:extLst>
                            </wpg:cNvPr>
                            <wpg:cNvGrpSpPr/>
                            <wpg:grpSpPr>
                              <a:xfrm>
                                <a:off x="1509372" y="2293276"/>
                                <a:ext cx="1651279" cy="1387734"/>
                                <a:chOff x="1509372" y="2293276"/>
                                <a:chExt cx="1651279" cy="1387734"/>
                              </a:xfrm>
                            </wpg:grpSpPr>
                            <wps:wsp>
                              <wps:cNvPr id="482374486" name="شكل حر: شكل 30">
                                <a:extLst>
                                  <a:ext uri="{FF2B5EF4-FFF2-40B4-BE49-F238E27FC236}">
                                    <a16:creationId xmlns:a16="http://schemas.microsoft.com/office/drawing/2014/main" id="{A1D93887-1F0E-4FFD-96D9-4B8D06A2D7ED}"/>
                                  </a:ext>
                                </a:extLst>
                              </wps:cNvPr>
                              <wps:cNvSpPr/>
                              <wps:spPr>
                                <a:xfrm>
                                  <a:off x="1617218"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041471393" name="مربع نص 28">
                                <a:extLst>
                                  <a:ext uri="{FF2B5EF4-FFF2-40B4-BE49-F238E27FC236}">
                                    <a16:creationId xmlns:a16="http://schemas.microsoft.com/office/drawing/2014/main" id="{0A03F7EF-72D0-4419-9234-08EC4AE9E6E1}"/>
                                  </a:ext>
                                </a:extLst>
                              </wps:cNvPr>
                              <wps:cNvSpPr txBox="1"/>
                              <wps:spPr>
                                <a:xfrm>
                                  <a:off x="1509372" y="3016054"/>
                                  <a:ext cx="1651279" cy="401536"/>
                                </a:xfrm>
                                <a:prstGeom prst="rect">
                                  <a:avLst/>
                                </a:prstGeom>
                                <a:noFill/>
                              </wps:spPr>
                              <wps:txbx>
                                <w:txbxContent>
                                  <w:p w14:paraId="0025D3C7" w14:textId="22D3F660"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التقنيات الذكية</w:t>
                                    </w:r>
                                  </w:p>
                                </w:txbxContent>
                              </wps:txbx>
                              <wps:bodyPr wrap="square" rtlCol="1">
                                <a:noAutofit/>
                              </wps:bodyPr>
                            </wps:wsp>
                          </wpg:grpSp>
                          <wpg:grpSp>
                            <wpg:cNvPr id="2083839385" name="Group 2083839385">
                              <a:extLst>
                                <a:ext uri="{FF2B5EF4-FFF2-40B4-BE49-F238E27FC236}">
                                  <a16:creationId xmlns:a16="http://schemas.microsoft.com/office/drawing/2014/main" id="{7DE12065-6B3F-4A91-A2D9-353E26A65D47}"/>
                                </a:ext>
                              </a:extLst>
                            </wpg:cNvPr>
                            <wpg:cNvGrpSpPr/>
                            <wpg:grpSpPr>
                              <a:xfrm>
                                <a:off x="0" y="2293276"/>
                                <a:ext cx="1509369" cy="1387734"/>
                                <a:chOff x="0" y="2293276"/>
                                <a:chExt cx="1509369" cy="1387734"/>
                              </a:xfrm>
                            </wpg:grpSpPr>
                            <wps:wsp>
                              <wps:cNvPr id="1055774693" name="شكل حر: شكل 30">
                                <a:extLst>
                                  <a:ext uri="{FF2B5EF4-FFF2-40B4-BE49-F238E27FC236}">
                                    <a16:creationId xmlns:a16="http://schemas.microsoft.com/office/drawing/2014/main" id="{98E210DC-3FC2-47D3-BA4D-071808530DAD}"/>
                                  </a:ext>
                                </a:extLst>
                              </wps:cNvPr>
                              <wps:cNvSpPr/>
                              <wps:spPr>
                                <a:xfrm>
                                  <a:off x="64189" y="229327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098825086" name="مربع نص 28">
                                <a:extLst>
                                  <a:ext uri="{FF2B5EF4-FFF2-40B4-BE49-F238E27FC236}">
                                    <a16:creationId xmlns:a16="http://schemas.microsoft.com/office/drawing/2014/main" id="{BEECA069-01E6-4791-AACB-3E8BE58236B3}"/>
                                  </a:ext>
                                </a:extLst>
                              </wps:cNvPr>
                              <wps:cNvSpPr txBox="1"/>
                              <wps:spPr>
                                <a:xfrm>
                                  <a:off x="0" y="3033505"/>
                                  <a:ext cx="1509369" cy="366633"/>
                                </a:xfrm>
                                <a:prstGeom prst="rect">
                                  <a:avLst/>
                                </a:prstGeom>
                                <a:noFill/>
                              </wps:spPr>
                              <wps:txbx>
                                <w:txbxContent>
                                  <w:p w14:paraId="42E53B72" w14:textId="4B1EE9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الابتكار المستدام</w:t>
                                    </w:r>
                                  </w:p>
                                </w:txbxContent>
                              </wps:txbx>
                              <wps:bodyPr wrap="square" rtlCol="1">
                                <a:noAutofit/>
                              </wps:bodyPr>
                            </wps:wsp>
                          </wpg:grpSp>
                        </wpg:grpSp>
                      </wpg:grpSp>
                      <pic:pic xmlns:pic="http://schemas.openxmlformats.org/drawingml/2006/picture">
                        <pic:nvPicPr>
                          <pic:cNvPr id="1355541417" name="Picture 1355541417" descr="Renewable energy ">
                            <a:extLst>
                              <a:ext uri="{FF2B5EF4-FFF2-40B4-BE49-F238E27FC236}">
                                <a16:creationId xmlns:a16="http://schemas.microsoft.com/office/drawing/2014/main" id="{29F4DC90-CCF3-DCB2-55DB-08BB5FCA0EEE}"/>
                              </a:ext>
                            </a:extLst>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3398671" y="0"/>
                            <a:ext cx="689926" cy="6899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36189023" name="Picture 2136189023" descr="Energy ">
                            <a:extLst>
                              <a:ext uri="{FF2B5EF4-FFF2-40B4-BE49-F238E27FC236}">
                                <a16:creationId xmlns:a16="http://schemas.microsoft.com/office/drawing/2014/main" id="{AFF3B93A-F815-4500-9963-DBF0C6AEEF92}"/>
                              </a:ext>
                            </a:extLst>
                          </pic:cNvPr>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1891472" y="123499"/>
                            <a:ext cx="689926" cy="6899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3231673" name="Picture 1413231673" descr="Recycle bin ">
                            <a:extLst>
                              <a:ext uri="{FF2B5EF4-FFF2-40B4-BE49-F238E27FC236}">
                                <a16:creationId xmlns:a16="http://schemas.microsoft.com/office/drawing/2014/main" id="{736E00EE-3811-805A-A83B-E0FE661D6CAF}"/>
                              </a:ext>
                            </a:extLst>
                          </pic:cNvPr>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400281" y="94957"/>
                            <a:ext cx="707292" cy="707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0491261" name="Picture 470491261" descr="Green ">
                            <a:extLst>
                              <a:ext uri="{FF2B5EF4-FFF2-40B4-BE49-F238E27FC236}">
                                <a16:creationId xmlns:a16="http://schemas.microsoft.com/office/drawing/2014/main" id="{9574E7DC-6C27-239C-D347-EB18BF889701}"/>
                              </a:ext>
                            </a:extLst>
                          </pic:cNvPr>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3383588" y="1929393"/>
                            <a:ext cx="735822" cy="7358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08721" name="Picture 10008721" descr="Smart contracts ">
                            <a:extLst>
                              <a:ext uri="{FF2B5EF4-FFF2-40B4-BE49-F238E27FC236}">
                                <a16:creationId xmlns:a16="http://schemas.microsoft.com/office/drawing/2014/main" id="{59A84F17-BF75-4448-AAFD-804FB18A1885}"/>
                              </a:ext>
                            </a:extLst>
                          </pic:cNvPr>
                          <pic:cNvPicPr>
                            <a:picLocks noChangeAspect="1" noChangeArrowheads="1"/>
                          </pic:cNvPicPr>
                        </pic:nvPicPr>
                        <pic:blipFill>
                          <a:blip r:embed="rId242">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98314" y="1960102"/>
                            <a:ext cx="619591" cy="6195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642240" name="Picture 126642240" descr="Green energy ">
                            <a:extLst>
                              <a:ext uri="{FF2B5EF4-FFF2-40B4-BE49-F238E27FC236}">
                                <a16:creationId xmlns:a16="http://schemas.microsoft.com/office/drawing/2014/main" id="{C638CFFF-417F-9A5D-DC86-DF99B7510D9F}"/>
                              </a:ext>
                            </a:extLst>
                          </pic:cNvPr>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341706" y="1973059"/>
                            <a:ext cx="720494" cy="7204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60556F" id="Group 7176" o:spid="_x0000_s2644" style="width:349.35pt;height:286.55pt;mso-position-horizontal-relative:char;mso-position-vertical-relative:line" coordsize="44368,36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">
                <v:group id="Group 566441868" o:spid="_x0000_s2645" style="position:absolute;left:622;top:4379;width:13497;height:13461" coordorigin="622,4379" coordsize="139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">
                  <v:shape id="شكل حر: شكل 30" o:spid="_x0000_s2646" style="position:absolute;left:622;top:437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47" type="#_x0000_t202" style="position:absolute;left:941;top:11994;width:12949;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" filled="f" stroked="f">
                    <v:textbox>
                      <w:txbxContent>
                        <w:p w14:paraId="0D94ED26" w14:textId="7BF5EB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إدارة النفايات</w:t>
                          </w:r>
                        </w:p>
                      </w:txbxContent>
                    </v:textbox>
                  </v:shape>
                </v:group>
                <v:group id="Group 1975043911" o:spid="_x0000_s2648" style="position:absolute;left:30561;top:4379;width:13807;height:13461" coordorigin="30561,4379" coordsize="1422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">
                  <v:shape id="شكل حر: شكل 30" o:spid="_x0000_s2649" style="position:absolute;left:30773;top:4379;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50" type="#_x0000_t202" style="position:absolute;left:30561;top:12321;width:14226;height:4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" filled="f" stroked="f">
                    <v:textbox>
                      <w:txbxContent>
                        <w:p w14:paraId="1C2F9BE2" w14:textId="4AC2CFD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الطاقة المتجددة</w:t>
                          </w:r>
                        </w:p>
                      </w:txbxContent>
                    </v:textbox>
                  </v:shape>
                </v:group>
                <v:group id="Group 552355704" o:spid="_x0000_s2651" style="position:absolute;left:15694;top:4379;width:13497;height:13461" coordorigin="15694,4379" coordsize="139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">
                  <v:shape id="شكل حر: شكل 30" o:spid="_x0000_s2652" style="position:absolute;left:15694;top:437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&#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53" type="#_x0000_t202" style="position:absolute;left:15766;top:12433;width:13835;height:3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" filled="f" stroked="f">
                    <v:textbox>
                      <w:txbxContent>
                        <w:p w14:paraId="50A85C55" w14:textId="79193C66"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كفاءة الطاقة</w:t>
                          </w:r>
                        </w:p>
                      </w:txbxContent>
                    </v:textbox>
                  </v:shape>
                </v:group>
                <v:group id="Group 1730511731" o:spid="_x0000_s2654" style="position:absolute;top:22932;width:44263;height:13461" coordorigin=",22932" coordsize="44263,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">
                  <v:group id="Group 711624856" o:spid="_x0000_s2655" style="position:absolute;left:30671;top:22932;width:13592;height:13461" coordorigin="30671,22932" coordsize="14005,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">
                    <v:shape id="شكل حر: شكل 30" o:spid="_x0000_s2656" style="position:absolute;left:30769;top:22932;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57" type="#_x0000_t202" style="position:absolute;left:30671;top:30335;width:14004;height:4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" filled="f" stroked="f">
                      <v:textbox>
                        <w:txbxContent>
                          <w:p w14:paraId="062FC35C" w14:textId="01CFBD37"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النقل المستدام</w:t>
                            </w:r>
                          </w:p>
                        </w:txbxContent>
                      </v:textbox>
                    </v:shape>
                  </v:group>
                  <v:group id="Group 1004511227" o:spid="_x0000_s2658" style="position:absolute;top:22932;width:30673;height:13461" coordorigin=",22932" coordsize="31606,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">
                    <v:group id="Group 1086441871" o:spid="_x0000_s2659" style="position:absolute;left:15093;top:22932;width:16513;height:13878" coordorigin="15093,22932" coordsize="16512,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">
                      <v:shape id="شكل حر: شكل 30" o:spid="_x0000_s2660" style="position:absolute;left:16172;top:22932;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61" type="#_x0000_t202" style="position:absolute;left:15093;top:30160;width:16513;height:4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" filled="f" stroked="f">
                        <v:textbox>
                          <w:txbxContent>
                            <w:p w14:paraId="0025D3C7" w14:textId="22D3F660"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التقنيات الذكية</w:t>
                              </w:r>
                            </w:p>
                          </w:txbxContent>
                        </v:textbox>
                      </v:shape>
                    </v:group>
                    <v:group id="Group 2083839385" o:spid="_x0000_s2662" style="position:absolute;top:22932;width:15093;height:13878" coordorigin=",22932" coordsize="15093,1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">
                      <v:shape id="شكل حر: شكل 30" o:spid="_x0000_s2663" style="position:absolute;left:641;top:22932;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2664" type="#_x0000_t202" style="position:absolute;top:30335;width:15093;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" filled="f" stroked="f">
                        <v:textbox>
                          <w:txbxContent>
                            <w:p w14:paraId="42E53B72" w14:textId="4B1EE983" w:rsidR="001F2E1D" w:rsidRDefault="001F2E1D" w:rsidP="001F2E1D">
                              <w:pPr>
                                <w:bidi w:val="0"/>
                                <w:jc w:val="center"/>
                                <w:rPr>
                                  <w:rFonts w:hAnsi="Adobe Arabic" w:cs="Adobe Arabic"/>
                                  <w:b/>
                                  <w:bCs/>
                                  <w:color w:val="000000"/>
                                  <w:kern w:val="24"/>
                                  <w:sz w:val="36"/>
                                  <w:szCs w:val="36"/>
                                  <w:lang w:bidi="ar-EG"/>
                                </w:rPr>
                              </w:pPr>
                              <w:r w:rsidRPr="001F2E1D">
                                <w:rPr>
                                  <w:rFonts w:hAnsi="Adobe Arabic" w:cs="Adobe Arabic"/>
                                  <w:b/>
                                  <w:bCs/>
                                  <w:color w:val="000000"/>
                                  <w:kern w:val="24"/>
                                  <w:sz w:val="36"/>
                                  <w:szCs w:val="36"/>
                                  <w:rtl/>
                                  <w:lang w:bidi="ar-EG"/>
                                </w:rPr>
                                <w:t>الابتكار المستدام</w:t>
                              </w:r>
                            </w:p>
                          </w:txbxContent>
                        </v:textbox>
                      </v:shape>
                    </v:group>
                  </v:group>
                </v:group>
                <v:shape id="Picture 1355541417" o:spid="_x0000_s2665" type="#_x0000_t75" alt="Renewable energy " style="position:absolute;left:33986;width:6899;height:6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">
                  <v:imagedata r:id="rId243" o:title="Renewable energy "/>
                </v:shape>
                <v:shape id="Picture 2136189023" o:spid="_x0000_s2666" type="#_x0000_t75" alt="Energy " style="position:absolute;left:18914;top:1234;width:6899;height:6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">
                  <v:imagedata r:id="rId216" o:title="Energy "/>
                </v:shape>
                <v:shape id="Picture 1413231673" o:spid="_x0000_s2667" type="#_x0000_t75" alt="Recycle bin " style="position:absolute;left:4002;top:949;width:7073;height:7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">
                  <v:imagedata r:id="rId221" o:title="Recycle bin "/>
                </v:shape>
                <v:shape id="Picture 470491261" o:spid="_x0000_s2668" type="#_x0000_t75" alt="Green " style="position:absolute;left:33835;top:19293;width:7359;height:7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">
                  <v:imagedata r:id="rId219" o:title="Green "/>
                </v:shape>
                <v:shape id="Picture 10008721" o:spid="_x0000_s2669" type="#_x0000_t75" alt="Smart contracts " style="position:absolute;left:18983;top:19601;width:6196;height:6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">
                  <v:imagedata r:id="rId244" o:title="Smart contracts " recolortarget="#314d1f [1449]"/>
                </v:shape>
                <v:shape id="Picture 126642240" o:spid="_x0000_s2670" type="#_x0000_t75" alt="Green energy " style="position:absolute;left:3417;top:19730;width:7205;height:7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">
                  <v:imagedata r:id="rId190" o:title="Green energy "/>
                </v:shape>
                <w10:anchorlock/>
              </v:group>
            </w:pict>
          </mc:Fallback>
        </mc:AlternateContent>
      </w:r>
      <w:r>
        <w:t xml:space="preserve">       </w:t>
      </w:r>
    </w:p>
    <w:p w14:paraId="489515B4" w14:textId="51AC0DD9" w:rsidR="008653AE" w:rsidRPr="00DA4DC4" w:rsidRDefault="008653AE" w:rsidP="00DA4DC4">
      <w:pPr>
        <w:rPr>
          <w:rFonts w:ascii="Sakkal Majalla" w:hAnsi="Sakkal Majalla"/>
          <w:sz w:val="34"/>
        </w:rPr>
      </w:pPr>
      <w:r w:rsidRPr="00DA4DC4">
        <w:rPr>
          <w:noProof/>
        </w:rPr>
        <mc:AlternateContent>
          <mc:Choice Requires="wpg">
            <w:drawing>
              <wp:inline distT="0" distB="0" distL="0" distR="0" wp14:anchorId="509C199E" wp14:editId="77897AFB">
                <wp:extent cx="5731510" cy="891540"/>
                <wp:effectExtent l="0" t="0" r="2540" b="22860"/>
                <wp:docPr id="4366824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28654143" name="مجموعة 47"/>
                        <wpg:cNvGrpSpPr/>
                        <wpg:grpSpPr>
                          <a:xfrm>
                            <a:off x="0" y="0"/>
                            <a:ext cx="5731510" cy="895351"/>
                            <a:chOff x="0" y="0"/>
                            <a:chExt cx="5878196" cy="918845"/>
                          </a:xfrm>
                        </wpg:grpSpPr>
                        <wpg:grpSp>
                          <wpg:cNvPr id="816048363" name="مجموعة 48"/>
                          <wpg:cNvGrpSpPr/>
                          <wpg:grpSpPr>
                            <a:xfrm>
                              <a:off x="0" y="0"/>
                              <a:ext cx="5878196" cy="918845"/>
                              <a:chOff x="0" y="0"/>
                              <a:chExt cx="6240348" cy="919070"/>
                            </a:xfrm>
                          </wpg:grpSpPr>
                          <wpg:grpSp>
                            <wpg:cNvPr id="1637052451" name="مجموعة 49"/>
                            <wpg:cNvGrpSpPr/>
                            <wpg:grpSpPr>
                              <a:xfrm>
                                <a:off x="0" y="169208"/>
                                <a:ext cx="5433072" cy="580613"/>
                                <a:chOff x="0" y="169208"/>
                                <a:chExt cx="5433072" cy="580613"/>
                              </a:xfrm>
                            </wpg:grpSpPr>
                            <wps:wsp>
                              <wps:cNvPr id="127274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10883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283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127098" name="مربع نص 41"/>
                          <wps:cNvSpPr txBox="1"/>
                          <wps:spPr>
                            <a:xfrm>
                              <a:off x="204466" y="257055"/>
                              <a:ext cx="4615801" cy="387740"/>
                            </a:xfrm>
                            <a:prstGeom prst="rect">
                              <a:avLst/>
                            </a:prstGeom>
                            <a:noFill/>
                          </wps:spPr>
                          <wps:txbx>
                            <w:txbxContent>
                              <w:p w14:paraId="1A6E864A" w14:textId="0EE211B8"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الطاقة المتجددة:</w:t>
                                </w:r>
                              </w:p>
                            </w:txbxContent>
                          </wps:txbx>
                          <wps:bodyPr wrap="square" rtlCol="1">
                            <a:spAutoFit/>
                          </wps:bodyPr>
                        </wps:wsp>
                      </wpg:grpSp>
                      <pic:pic xmlns:pic="http://schemas.openxmlformats.org/drawingml/2006/picture">
                        <pic:nvPicPr>
                          <pic:cNvPr id="151304099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9C199E" id="_x0000_s26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KxPnwcAAPg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ZcrE+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6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">
                  <v:group id="مجموعة 48" o:spid="_x0000_s26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">
                    <v:group id="مجموعة 49" o:spid="_x0000_s26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">
                      <v:shape id="شكل حر 50" o:spid="_x0000_s26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" fillcolor="#a5a5a5 [2092]" stroked="f" strokeweight="1pt">
                        <v:stroke joinstyle="miter"/>
                      </v:roundrect>
                    </v:group>
                    <v:oval id="شكل بيضاوي 52" o:spid="_x0000_s26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" filled="f" strokecolor="#168489" strokeweight="1pt">
                      <v:stroke joinstyle="miter"/>
                    </v:oval>
                  </v:group>
                  <v:shape id="مربع نص 41" o:spid="_x0000_s267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" filled="f" stroked="f">
                    <v:textbox style="mso-fit-shape-to-text:t">
                      <w:txbxContent>
                        <w:p w14:paraId="1A6E864A" w14:textId="0EE211B8"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الطاقة المتجددة:</w:t>
                          </w:r>
                        </w:p>
                      </w:txbxContent>
                    </v:textbox>
                  </v:shape>
                </v:group>
                <v:shape id="صورة 54" o:spid="_x0000_s26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">
                  <v:imagedata r:id="rId79" o:title=""/>
                </v:shape>
                <w10:anchorlock/>
              </v:group>
            </w:pict>
          </mc:Fallback>
        </mc:AlternateContent>
      </w:r>
    </w:p>
    <w:p w14:paraId="2E4297D9" w14:textId="0F490BB2"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 xml:space="preserve">تركيب ألواح طاقة شمسية على أسطح المباني </w:t>
      </w:r>
    </w:p>
    <w:p w14:paraId="4BC8309B" w14:textId="005268A9"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توربينات الرياح في المواقع المناسبة</w:t>
      </w:r>
    </w:p>
    <w:p w14:paraId="59FD7CCE" w14:textId="7485C953"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الاعتماد على الطاقة الشمسية والرياح لتلبية احتياجات الطاقة في المؤسسة</w:t>
      </w:r>
    </w:p>
    <w:p w14:paraId="6CA9C426" w14:textId="76F721C5"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01D7804D" wp14:editId="146E194F">
                <wp:extent cx="5731510" cy="891540"/>
                <wp:effectExtent l="0" t="0" r="2540" b="22860"/>
                <wp:docPr id="4222447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7891192" name="مجموعة 47"/>
                        <wpg:cNvGrpSpPr/>
                        <wpg:grpSpPr>
                          <a:xfrm>
                            <a:off x="0" y="0"/>
                            <a:ext cx="5731510" cy="895351"/>
                            <a:chOff x="0" y="0"/>
                            <a:chExt cx="5878196" cy="918845"/>
                          </a:xfrm>
                        </wpg:grpSpPr>
                        <wpg:grpSp>
                          <wpg:cNvPr id="128647203" name="مجموعة 48"/>
                          <wpg:cNvGrpSpPr/>
                          <wpg:grpSpPr>
                            <a:xfrm>
                              <a:off x="0" y="0"/>
                              <a:ext cx="5878196" cy="918845"/>
                              <a:chOff x="0" y="0"/>
                              <a:chExt cx="6240348" cy="919070"/>
                            </a:xfrm>
                          </wpg:grpSpPr>
                          <wpg:grpSp>
                            <wpg:cNvPr id="843427727" name="مجموعة 49"/>
                            <wpg:cNvGrpSpPr/>
                            <wpg:grpSpPr>
                              <a:xfrm>
                                <a:off x="0" y="169208"/>
                                <a:ext cx="5433072" cy="580613"/>
                                <a:chOff x="0" y="169208"/>
                                <a:chExt cx="5433072" cy="580613"/>
                              </a:xfrm>
                            </wpg:grpSpPr>
                            <wps:wsp>
                              <wps:cNvPr id="11423799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33555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541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1496515" name="مربع نص 41"/>
                          <wps:cNvSpPr txBox="1"/>
                          <wps:spPr>
                            <a:xfrm>
                              <a:off x="204466" y="257055"/>
                              <a:ext cx="4615801" cy="387740"/>
                            </a:xfrm>
                            <a:prstGeom prst="rect">
                              <a:avLst/>
                            </a:prstGeom>
                            <a:noFill/>
                          </wps:spPr>
                          <wps:txbx>
                            <w:txbxContent>
                              <w:p w14:paraId="703FE21F" w14:textId="107E727E"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كفاءة الطاقة:</w:t>
                                </w:r>
                              </w:p>
                            </w:txbxContent>
                          </wps:txbx>
                          <wps:bodyPr wrap="square" rtlCol="1">
                            <a:spAutoFit/>
                          </wps:bodyPr>
                        </wps:wsp>
                      </wpg:grpSp>
                      <pic:pic xmlns:pic="http://schemas.openxmlformats.org/drawingml/2006/picture">
                        <pic:nvPicPr>
                          <pic:cNvPr id="201423055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7804D" id="_x0000_s26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RvZmwcAAPgcAAAOAAAAZHJzL2Uyb0RvYy54bWzsWVuP28YVfi/Q/zDQ&#10;Y4FYvF8Er4ONXRsB3NSIXaR9pKiRRITksORopc1rkyLwH3FatCjcNi3yT6R/02/OcEjqspG8TQ0U&#10;8MOuOOSc65xz5js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7kb2Z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6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">
                  <v:group id="مجموعة 48" o:spid="_x0000_s26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">
                    <v:group id="مجموعة 49" o:spid="_x0000_s26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">
                      <v:shape id="شكل حر 50" o:spid="_x0000_s26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" fillcolor="#a5a5a5 [2092]" stroked="f" strokeweight="1pt">
                        <v:stroke joinstyle="miter"/>
                      </v:roundrect>
                    </v:group>
                    <v:oval id="شكل بيضاوي 52" o:spid="_x0000_s26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" filled="f" strokecolor="#168489" strokeweight="1pt">
                      <v:stroke joinstyle="miter"/>
                    </v:oval>
                  </v:group>
                  <v:shape id="مربع نص 41" o:spid="_x0000_s268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" filled="f" stroked="f">
                    <v:textbox style="mso-fit-shape-to-text:t">
                      <w:txbxContent>
                        <w:p w14:paraId="703FE21F" w14:textId="107E727E"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كفاءة الطاقة:</w:t>
                          </w:r>
                        </w:p>
                      </w:txbxContent>
                    </v:textbox>
                  </v:shape>
                </v:group>
                <v:shape id="صورة 54" o:spid="_x0000_s26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">
                  <v:imagedata r:id="rId79" o:title=""/>
                </v:shape>
                <w10:anchorlock/>
              </v:group>
            </w:pict>
          </mc:Fallback>
        </mc:AlternateContent>
      </w:r>
    </w:p>
    <w:p w14:paraId="1779CC8D" w14:textId="4B895C41"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تدابير لتحسين عزل المباني وتقليل الفاقد في الطاقة</w:t>
      </w:r>
    </w:p>
    <w:p w14:paraId="36A8E96E" w14:textId="6FA50F70"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lastRenderedPageBreak/>
        <w:t>استخدام أنظمة إضاءة وتكييف هوائي عالية الكفاءة</w:t>
      </w:r>
    </w:p>
    <w:p w14:paraId="0910013F" w14:textId="2A4E361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تحسين كفاءة أنظمة التدفئة والتبريد والتهوية</w:t>
      </w:r>
    </w:p>
    <w:p w14:paraId="460C9106" w14:textId="1F922696"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4DF1153" wp14:editId="45BBF716">
                <wp:extent cx="5731510" cy="891540"/>
                <wp:effectExtent l="0" t="0" r="2540" b="22860"/>
                <wp:docPr id="1991113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79227929" name="مجموعة 47"/>
                        <wpg:cNvGrpSpPr/>
                        <wpg:grpSpPr>
                          <a:xfrm>
                            <a:off x="0" y="0"/>
                            <a:ext cx="5731510" cy="895351"/>
                            <a:chOff x="0" y="0"/>
                            <a:chExt cx="5878196" cy="918845"/>
                          </a:xfrm>
                        </wpg:grpSpPr>
                        <wpg:grpSp>
                          <wpg:cNvPr id="1385847389" name="مجموعة 48"/>
                          <wpg:cNvGrpSpPr/>
                          <wpg:grpSpPr>
                            <a:xfrm>
                              <a:off x="0" y="0"/>
                              <a:ext cx="5878196" cy="918845"/>
                              <a:chOff x="0" y="0"/>
                              <a:chExt cx="6240348" cy="919070"/>
                            </a:xfrm>
                          </wpg:grpSpPr>
                          <wpg:grpSp>
                            <wpg:cNvPr id="420109932" name="مجموعة 49"/>
                            <wpg:cNvGrpSpPr/>
                            <wpg:grpSpPr>
                              <a:xfrm>
                                <a:off x="0" y="169208"/>
                                <a:ext cx="5433072" cy="580613"/>
                                <a:chOff x="0" y="169208"/>
                                <a:chExt cx="5433072" cy="580613"/>
                              </a:xfrm>
                            </wpg:grpSpPr>
                            <wps:wsp>
                              <wps:cNvPr id="20502342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81191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08435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7781581" name="مربع نص 41"/>
                          <wps:cNvSpPr txBox="1"/>
                          <wps:spPr>
                            <a:xfrm>
                              <a:off x="204466" y="257055"/>
                              <a:ext cx="4615801" cy="387740"/>
                            </a:xfrm>
                            <a:prstGeom prst="rect">
                              <a:avLst/>
                            </a:prstGeom>
                            <a:noFill/>
                          </wps:spPr>
                          <wps:txbx>
                            <w:txbxContent>
                              <w:p w14:paraId="5ECDA5C4" w14:textId="68A435E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إدارة النفايات:</w:t>
                                </w:r>
                              </w:p>
                            </w:txbxContent>
                          </wps:txbx>
                          <wps:bodyPr wrap="square" rtlCol="1">
                            <a:spAutoFit/>
                          </wps:bodyPr>
                        </wps:wsp>
                      </wpg:grpSp>
                      <pic:pic xmlns:pic="http://schemas.openxmlformats.org/drawingml/2006/picture">
                        <pic:nvPicPr>
                          <pic:cNvPr id="65945445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DF1153" id="_x0000_s26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OpKRmAcAAPg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TqSkZ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6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">
                  <v:group id="مجموعة 48" o:spid="_x0000_s26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">
                    <v:group id="مجموعة 49" o:spid="_x0000_s26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">
                      <v:shape id="شكل حر 50" o:spid="_x0000_s26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" fillcolor="#a5a5a5 [2092]" stroked="f" strokeweight="1pt">
                        <v:stroke joinstyle="miter"/>
                      </v:roundrect>
                    </v:group>
                    <v:oval id="شكل بيضاوي 52" o:spid="_x0000_s26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" filled="f" strokecolor="#168489" strokeweight="1pt">
                      <v:stroke joinstyle="miter"/>
                    </v:oval>
                  </v:group>
                  <v:shape id="مربع نص 41" o:spid="_x0000_s269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" filled="f" stroked="f">
                    <v:textbox style="mso-fit-shape-to-text:t">
                      <w:txbxContent>
                        <w:p w14:paraId="5ECDA5C4" w14:textId="68A435E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إدارة النفايات:</w:t>
                          </w:r>
                        </w:p>
                      </w:txbxContent>
                    </v:textbox>
                  </v:shape>
                </v:group>
                <v:shape id="صورة 54" o:spid="_x0000_s26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">
                  <v:imagedata r:id="rId79" o:title=""/>
                </v:shape>
                <w10:anchorlock/>
              </v:group>
            </w:pict>
          </mc:Fallback>
        </mc:AlternateContent>
      </w:r>
    </w:p>
    <w:p w14:paraId="6E073B0A" w14:textId="157F159C"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نظام فعال لفرز النفايات وإعادة التدوير</w:t>
      </w:r>
    </w:p>
    <w:p w14:paraId="2670E4F2" w14:textId="476CCD0D"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التخلص الآمن من النفايات الخطرة</w:t>
      </w:r>
    </w:p>
    <w:p w14:paraId="540BEA8F" w14:textId="34033B39"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تبن</w:t>
      </w:r>
      <w:r w:rsidRPr="00DA4DC4">
        <w:rPr>
          <w:rFonts w:ascii="Sakkal Majalla" w:hAnsi="Sakkal Majalla" w:cs="Sakkal Majalla" w:hint="cs"/>
          <w:sz w:val="34"/>
          <w:szCs w:val="34"/>
          <w:rtl/>
        </w:rPr>
        <w:t>ّ</w:t>
      </w:r>
      <w:r w:rsidRPr="00DA4DC4">
        <w:rPr>
          <w:rFonts w:ascii="Sakkal Majalla" w:hAnsi="Sakkal Majalla" w:cs="Sakkal Majalla"/>
          <w:sz w:val="34"/>
          <w:szCs w:val="34"/>
          <w:rtl/>
        </w:rPr>
        <w:t>ي ممارسات الاقتصاد الدائري لتقليل النفايات</w:t>
      </w:r>
    </w:p>
    <w:p w14:paraId="68325733" w14:textId="57E8F34F"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1ECAF79E" wp14:editId="598E5D4B">
                <wp:extent cx="5731510" cy="891540"/>
                <wp:effectExtent l="0" t="0" r="2540" b="22860"/>
                <wp:docPr id="10747259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54749390" name="مجموعة 47"/>
                        <wpg:cNvGrpSpPr/>
                        <wpg:grpSpPr>
                          <a:xfrm>
                            <a:off x="0" y="0"/>
                            <a:ext cx="5731510" cy="895351"/>
                            <a:chOff x="0" y="0"/>
                            <a:chExt cx="5878196" cy="918845"/>
                          </a:xfrm>
                        </wpg:grpSpPr>
                        <wpg:grpSp>
                          <wpg:cNvPr id="1951094498" name="مجموعة 48"/>
                          <wpg:cNvGrpSpPr/>
                          <wpg:grpSpPr>
                            <a:xfrm>
                              <a:off x="0" y="0"/>
                              <a:ext cx="5878196" cy="918845"/>
                              <a:chOff x="0" y="0"/>
                              <a:chExt cx="6240348" cy="919070"/>
                            </a:xfrm>
                          </wpg:grpSpPr>
                          <wpg:grpSp>
                            <wpg:cNvPr id="991768483" name="مجموعة 49"/>
                            <wpg:cNvGrpSpPr/>
                            <wpg:grpSpPr>
                              <a:xfrm>
                                <a:off x="0" y="169208"/>
                                <a:ext cx="5433072" cy="580613"/>
                                <a:chOff x="0" y="169208"/>
                                <a:chExt cx="5433072" cy="580613"/>
                              </a:xfrm>
                            </wpg:grpSpPr>
                            <wps:wsp>
                              <wps:cNvPr id="10029347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61046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83216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0931971" name="مربع نص 41"/>
                          <wps:cNvSpPr txBox="1"/>
                          <wps:spPr>
                            <a:xfrm>
                              <a:off x="204466" y="257055"/>
                              <a:ext cx="4615801" cy="387740"/>
                            </a:xfrm>
                            <a:prstGeom prst="rect">
                              <a:avLst/>
                            </a:prstGeom>
                            <a:noFill/>
                          </wps:spPr>
                          <wps:txbx>
                            <w:txbxContent>
                              <w:p w14:paraId="5702F283" w14:textId="060905CF"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النقل المستدام:</w:t>
                                </w:r>
                              </w:p>
                            </w:txbxContent>
                          </wps:txbx>
                          <wps:bodyPr wrap="square" rtlCol="1">
                            <a:spAutoFit/>
                          </wps:bodyPr>
                        </wps:wsp>
                      </wpg:grpSp>
                      <pic:pic xmlns:pic="http://schemas.openxmlformats.org/drawingml/2006/picture">
                        <pic:nvPicPr>
                          <pic:cNvPr id="2176724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CAF79E" id="_x0000_s26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NRrngcAAPkcAAAOAAAAZHJzL2Uyb0RvYy54bWzsWd2O00YUvq/Udxjl&#10;shLE/z8RC1qWgpC2FAEV7aXjTBIL2+Pak02W20KFeBFo1aqiLa14k+Rt+s2Mx3ayWZLdUqRKXOxm&#10;xp7zO2fOfOf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QTUa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6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">
                  <v:group id="مجموعة 48" o:spid="_x0000_s27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">
                    <v:group id="مجموعة 49" o:spid="_x0000_s27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">
                      <v:shape id="شكل حر 50" o:spid="_x0000_s27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" fillcolor="#a5a5a5 [2092]" stroked="f" strokeweight="1pt">
                        <v:stroke joinstyle="miter"/>
                      </v:roundrect>
                    </v:group>
                    <v:oval id="شكل بيضاوي 52" o:spid="_x0000_s27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" filled="f" strokecolor="#168489" strokeweight="1pt">
                      <v:stroke joinstyle="miter"/>
                    </v:oval>
                  </v:group>
                  <v:shape id="مربع نص 41" o:spid="_x0000_s270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" filled="f" stroked="f">
                    <v:textbox style="mso-fit-shape-to-text:t">
                      <w:txbxContent>
                        <w:p w14:paraId="5702F283" w14:textId="060905CF"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النقل المستدام:</w:t>
                          </w:r>
                        </w:p>
                      </w:txbxContent>
                    </v:textbox>
                  </v:shape>
                </v:group>
                <v:shape id="صورة 54" o:spid="_x0000_s27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">
                  <v:imagedata r:id="rId79" o:title=""/>
                </v:shape>
                <w10:anchorlock/>
              </v:group>
            </w:pict>
          </mc:Fallback>
        </mc:AlternateContent>
      </w:r>
    </w:p>
    <w:p w14:paraId="60BCA8E7" w14:textId="7B03C8D4"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تشجيع موظفي المؤسسة على استخدام وسائل النقل العام أو الدراجات</w:t>
      </w:r>
    </w:p>
    <w:p w14:paraId="40A890D7" w14:textId="5B3C6606"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سيارات كهربائية أو هجينة في أسطول المؤسسة</w:t>
      </w:r>
    </w:p>
    <w:p w14:paraId="1DC969AA" w14:textId="3722DB82"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برامج العمل عن بُعد لتقليل الحاجة للتنقل</w:t>
      </w:r>
    </w:p>
    <w:p w14:paraId="52E76544" w14:textId="21A4D367"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B4EDC40" wp14:editId="65D8BF7D">
                <wp:extent cx="5731510" cy="891540"/>
                <wp:effectExtent l="0" t="0" r="2540" b="22860"/>
                <wp:docPr id="5380029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16282666" name="مجموعة 47"/>
                        <wpg:cNvGrpSpPr/>
                        <wpg:grpSpPr>
                          <a:xfrm>
                            <a:off x="0" y="0"/>
                            <a:ext cx="5731510" cy="895351"/>
                            <a:chOff x="0" y="0"/>
                            <a:chExt cx="5878196" cy="918845"/>
                          </a:xfrm>
                        </wpg:grpSpPr>
                        <wpg:grpSp>
                          <wpg:cNvPr id="1958328621" name="مجموعة 48"/>
                          <wpg:cNvGrpSpPr/>
                          <wpg:grpSpPr>
                            <a:xfrm>
                              <a:off x="0" y="0"/>
                              <a:ext cx="5878196" cy="918845"/>
                              <a:chOff x="0" y="0"/>
                              <a:chExt cx="6240348" cy="919070"/>
                            </a:xfrm>
                          </wpg:grpSpPr>
                          <wpg:grpSp>
                            <wpg:cNvPr id="1120958628" name="مجموعة 49"/>
                            <wpg:cNvGrpSpPr/>
                            <wpg:grpSpPr>
                              <a:xfrm>
                                <a:off x="0" y="169208"/>
                                <a:ext cx="5433072" cy="580613"/>
                                <a:chOff x="0" y="169208"/>
                                <a:chExt cx="5433072" cy="580613"/>
                              </a:xfrm>
                            </wpg:grpSpPr>
                            <wps:wsp>
                              <wps:cNvPr id="91314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89635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3429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9203449" name="مربع نص 41"/>
                          <wps:cNvSpPr txBox="1"/>
                          <wps:spPr>
                            <a:xfrm>
                              <a:off x="204466" y="257055"/>
                              <a:ext cx="4615801" cy="387740"/>
                            </a:xfrm>
                            <a:prstGeom prst="rect">
                              <a:avLst/>
                            </a:prstGeom>
                            <a:noFill/>
                          </wps:spPr>
                          <wps:txbx>
                            <w:txbxContent>
                              <w:p w14:paraId="459DE614" w14:textId="6ACA53A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التقنيات الذكية:</w:t>
                                </w:r>
                              </w:p>
                            </w:txbxContent>
                          </wps:txbx>
                          <wps:bodyPr wrap="square" rtlCol="1">
                            <a:spAutoFit/>
                          </wps:bodyPr>
                        </wps:wsp>
                      </wpg:grpSp>
                      <pic:pic xmlns:pic="http://schemas.openxmlformats.org/drawingml/2006/picture">
                        <pic:nvPicPr>
                          <pic:cNvPr id="111858419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4EDC40" id="_x0000_s27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4T04lg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DhPTiWBwAA+R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7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">
                  <v:group id="مجموعة 48" o:spid="_x0000_s27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">
                    <v:group id="مجموعة 49" o:spid="_x0000_s27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">
                      <v:shape id="شكل حر 50" o:spid="_x0000_s27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" fillcolor="#a5a5a5 [2092]" stroked="f" strokeweight="1pt">
                        <v:stroke joinstyle="miter"/>
                      </v:roundrect>
                    </v:group>
                    <v:oval id="شكل بيضاوي 52" o:spid="_x0000_s27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" filled="f" strokecolor="#168489" strokeweight="1pt">
                      <v:stroke joinstyle="miter"/>
                    </v:oval>
                  </v:group>
                  <v:shape id="مربع نص 41" o:spid="_x0000_s271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" filled="f" stroked="f">
                    <v:textbox style="mso-fit-shape-to-text:t">
                      <w:txbxContent>
                        <w:p w14:paraId="459DE614" w14:textId="6ACA53AA"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التقنيات الذكية:</w:t>
                          </w:r>
                        </w:p>
                      </w:txbxContent>
                    </v:textbox>
                  </v:shape>
                </v:group>
                <v:shape id="صورة 54" o:spid="_x0000_s27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">
                  <v:imagedata r:id="rId79" o:title=""/>
                </v:shape>
                <w10:anchorlock/>
              </v:group>
            </w:pict>
          </mc:Fallback>
        </mc:AlternateContent>
      </w:r>
    </w:p>
    <w:p w14:paraId="25CB7A37" w14:textId="4F4BD035"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استخدام أنظمة التحكم الذكية في الطاقة والمرافق</w:t>
      </w:r>
    </w:p>
    <w:p w14:paraId="0A1C4A47" w14:textId="2A7F741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تطبيق تقنيات الذكاء الاصطناعي لتحسين عمليات التشغيل والإنتاج</w:t>
      </w:r>
    </w:p>
    <w:p w14:paraId="7A5A4567" w14:textId="76968E31"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تطوير منصات رقمية لتعزيز الاتصال والتعاون بين الموظفين</w:t>
      </w:r>
    </w:p>
    <w:p w14:paraId="742588C9" w14:textId="000C5B2E"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512974D" wp14:editId="41780DAB">
                <wp:extent cx="5731510" cy="891540"/>
                <wp:effectExtent l="0" t="0" r="2540" b="22860"/>
                <wp:docPr id="20851970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45852130" name="مجموعة 47"/>
                        <wpg:cNvGrpSpPr/>
                        <wpg:grpSpPr>
                          <a:xfrm>
                            <a:off x="0" y="0"/>
                            <a:ext cx="5731510" cy="895351"/>
                            <a:chOff x="0" y="0"/>
                            <a:chExt cx="5878196" cy="918845"/>
                          </a:xfrm>
                        </wpg:grpSpPr>
                        <wpg:grpSp>
                          <wpg:cNvPr id="1905205074" name="مجموعة 48"/>
                          <wpg:cNvGrpSpPr/>
                          <wpg:grpSpPr>
                            <a:xfrm>
                              <a:off x="0" y="0"/>
                              <a:ext cx="5878196" cy="918845"/>
                              <a:chOff x="0" y="0"/>
                              <a:chExt cx="6240348" cy="919070"/>
                            </a:xfrm>
                          </wpg:grpSpPr>
                          <wpg:grpSp>
                            <wpg:cNvPr id="535151560" name="مجموعة 49"/>
                            <wpg:cNvGrpSpPr/>
                            <wpg:grpSpPr>
                              <a:xfrm>
                                <a:off x="0" y="169208"/>
                                <a:ext cx="5433072" cy="580613"/>
                                <a:chOff x="0" y="169208"/>
                                <a:chExt cx="5433072" cy="580613"/>
                              </a:xfrm>
                            </wpg:grpSpPr>
                            <wps:wsp>
                              <wps:cNvPr id="9232011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80210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47911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8653312" name="مربع نص 41"/>
                          <wps:cNvSpPr txBox="1"/>
                          <wps:spPr>
                            <a:xfrm>
                              <a:off x="204466" y="257055"/>
                              <a:ext cx="4615801" cy="387740"/>
                            </a:xfrm>
                            <a:prstGeom prst="rect">
                              <a:avLst/>
                            </a:prstGeom>
                            <a:noFill/>
                          </wps:spPr>
                          <wps:txbx>
                            <w:txbxContent>
                              <w:p w14:paraId="4736FF11" w14:textId="02F11DE4"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الابتكار المستدام:</w:t>
                                </w:r>
                              </w:p>
                            </w:txbxContent>
                          </wps:txbx>
                          <wps:bodyPr wrap="square" rtlCol="1">
                            <a:spAutoFit/>
                          </wps:bodyPr>
                        </wps:wsp>
                      </wpg:grpSp>
                      <pic:pic xmlns:pic="http://schemas.openxmlformats.org/drawingml/2006/picture">
                        <pic:nvPicPr>
                          <pic:cNvPr id="18087836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12974D" id="_x0000_s27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2jDv0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7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">
                  <v:group id="مجموعة 48" o:spid="_x0000_s27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">
                    <v:group id="مجموعة 49" o:spid="_x0000_s27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">
                      <v:shape id="شكل حر 50" o:spid="_x0000_s27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" fillcolor="#a5a5a5 [2092]" stroked="f" strokeweight="1pt">
                        <v:stroke joinstyle="miter"/>
                      </v:roundrect>
                    </v:group>
                    <v:oval id="شكل بيضاوي 52" o:spid="_x0000_s27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" filled="f" strokecolor="#168489" strokeweight="1pt">
                      <v:stroke joinstyle="miter"/>
                    </v:oval>
                  </v:group>
                  <v:shape id="مربع نص 41" o:spid="_x0000_s272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" filled="f" stroked="f">
                    <v:textbox style="mso-fit-shape-to-text:t">
                      <w:txbxContent>
                        <w:p w14:paraId="4736FF11" w14:textId="02F11DE4" w:rsidR="008653AE" w:rsidRDefault="00DA4DC4" w:rsidP="008653AE">
                          <w:pPr>
                            <w:rPr>
                              <w:rFonts w:eastAsia="Calibri" w:hAnsi="Adobe Arabic" w:cs="Adobe Arabic"/>
                              <w:b/>
                              <w:bCs/>
                              <w:color w:val="FFFFFF"/>
                              <w:kern w:val="24"/>
                              <w:sz w:val="36"/>
                              <w:szCs w:val="36"/>
                              <w:lang w:bidi="ar-EG"/>
                            </w:rPr>
                          </w:pPr>
                          <w:r w:rsidRPr="00DA4DC4">
                            <w:rPr>
                              <w:rFonts w:eastAsia="Calibri" w:hAnsi="Adobe Arabic" w:cs="Adobe Arabic"/>
                              <w:b/>
                              <w:bCs/>
                              <w:color w:val="FFFFFF"/>
                              <w:kern w:val="24"/>
                              <w:sz w:val="36"/>
                              <w:szCs w:val="36"/>
                              <w:rtl/>
                              <w:lang w:bidi="ar-EG"/>
                            </w:rPr>
                            <w:t>الابتكار المستدام:</w:t>
                          </w:r>
                        </w:p>
                      </w:txbxContent>
                    </v:textbox>
                  </v:shape>
                </v:group>
                <v:shape id="صورة 54" o:spid="_x0000_s27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">
                  <v:imagedata r:id="rId79" o:title=""/>
                </v:shape>
                <w10:anchorlock/>
              </v:group>
            </w:pict>
          </mc:Fallback>
        </mc:AlternateContent>
      </w:r>
    </w:p>
    <w:p w14:paraId="3CD802DF" w14:textId="08D9F234"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إنشاء برامج لتحفيز موظفي المؤسسة على الابتكار المستدام</w:t>
      </w:r>
    </w:p>
    <w:p w14:paraId="45F2FCAE" w14:textId="2C2D66DF"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التعاون مع جامعات ومراكز البحوث لتطوير حلول مبتكرة</w:t>
      </w:r>
    </w:p>
    <w:p w14:paraId="15D4669F" w14:textId="64D03268" w:rsidR="008653AE" w:rsidRPr="00DA4DC4" w:rsidRDefault="008653AE" w:rsidP="002467E8">
      <w:pPr>
        <w:pStyle w:val="a5"/>
        <w:numPr>
          <w:ilvl w:val="0"/>
          <w:numId w:val="5"/>
        </w:numPr>
        <w:spacing w:after="0"/>
        <w:jc w:val="both"/>
        <w:rPr>
          <w:rFonts w:ascii="Sakkal Majalla" w:hAnsi="Sakkal Majalla" w:cs="Sakkal Majalla"/>
          <w:sz w:val="34"/>
          <w:szCs w:val="34"/>
        </w:rPr>
      </w:pPr>
      <w:r w:rsidRPr="00DA4DC4">
        <w:rPr>
          <w:rFonts w:ascii="Sakkal Majalla" w:hAnsi="Sakkal Majalla" w:cs="Sakkal Majalla"/>
          <w:sz w:val="34"/>
          <w:szCs w:val="34"/>
          <w:rtl/>
        </w:rPr>
        <w:t>تبن</w:t>
      </w:r>
      <w:r w:rsidRPr="00DA4DC4">
        <w:rPr>
          <w:rFonts w:ascii="Sakkal Majalla" w:hAnsi="Sakkal Majalla" w:cs="Sakkal Majalla" w:hint="cs"/>
          <w:sz w:val="34"/>
          <w:szCs w:val="34"/>
          <w:rtl/>
        </w:rPr>
        <w:t>ّ</w:t>
      </w:r>
      <w:r w:rsidRPr="00DA4DC4">
        <w:rPr>
          <w:rFonts w:ascii="Sakkal Majalla" w:hAnsi="Sakkal Majalla" w:cs="Sakkal Majalla"/>
          <w:sz w:val="34"/>
          <w:szCs w:val="34"/>
          <w:rtl/>
        </w:rPr>
        <w:t>ي أساليب التصميم المستدام في تطوير المنتجات والخدمات</w:t>
      </w:r>
    </w:p>
    <w:p w14:paraId="10719936" w14:textId="77777777" w:rsidR="008653AE" w:rsidRPr="00584DFA" w:rsidRDefault="008653AE" w:rsidP="008653AE">
      <w:r w:rsidRPr="00584DFA">
        <w:rPr>
          <w:rtl/>
        </w:rPr>
        <w:lastRenderedPageBreak/>
        <w:t>تطبيق هذه الممارسات سيساعد المؤسسات على تحقيق أهداف الاستدامة البيئية والاقتصادية، وتعزيز صورتها كشركة مسؤولة اجتماعيا</w:t>
      </w:r>
      <w:r>
        <w:rPr>
          <w:rFonts w:hint="cs"/>
          <w:rtl/>
        </w:rPr>
        <w:t>ً</w:t>
      </w:r>
      <w:r w:rsidRPr="00584DFA">
        <w:rPr>
          <w:rtl/>
        </w:rPr>
        <w:t>.</w:t>
      </w:r>
    </w:p>
    <w:p w14:paraId="710F6FFA" w14:textId="77777777" w:rsidR="008653AE" w:rsidRDefault="008653AE" w:rsidP="008653AE">
      <w:pPr>
        <w:rPr>
          <w:color w:val="168489"/>
          <w:rtl/>
        </w:rPr>
      </w:pPr>
      <w:r w:rsidRPr="008653AE">
        <w:rPr>
          <w:color w:val="168489"/>
          <w:rtl/>
        </w:rPr>
        <w:t>هناك العديد من الأمثلة الملموسة لمؤسسات حققت نجاحًا في تطبيق أدوات التكنولوجيا المستدامة، منها:</w:t>
      </w:r>
    </w:p>
    <w:p w14:paraId="41DD5B11" w14:textId="3B168B6D" w:rsidR="008653AE" w:rsidRPr="008653AE" w:rsidRDefault="008653AE" w:rsidP="008653AE">
      <w:r w:rsidRPr="002A078C">
        <w:rPr>
          <w:rFonts w:ascii="Sakkal Majalla" w:hAnsi="Sakkal Majalla"/>
          <w:noProof/>
          <w:sz w:val="34"/>
          <w:lang w:bidi="ar-EG"/>
        </w:rPr>
        <mc:AlternateContent>
          <mc:Choice Requires="wpg">
            <w:drawing>
              <wp:inline distT="0" distB="0" distL="0" distR="0" wp14:anchorId="6AEFB0D5" wp14:editId="05BDFF6C">
                <wp:extent cx="5731510" cy="891540"/>
                <wp:effectExtent l="0" t="0" r="2540" b="22860"/>
                <wp:docPr id="95102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828128" name="مجموعة 47"/>
                        <wpg:cNvGrpSpPr/>
                        <wpg:grpSpPr>
                          <a:xfrm>
                            <a:off x="0" y="0"/>
                            <a:ext cx="5731510" cy="895351"/>
                            <a:chOff x="0" y="0"/>
                            <a:chExt cx="5878196" cy="918845"/>
                          </a:xfrm>
                        </wpg:grpSpPr>
                        <wpg:grpSp>
                          <wpg:cNvPr id="2079808884" name="مجموعة 48"/>
                          <wpg:cNvGrpSpPr/>
                          <wpg:grpSpPr>
                            <a:xfrm>
                              <a:off x="0" y="0"/>
                              <a:ext cx="5878196" cy="918845"/>
                              <a:chOff x="0" y="0"/>
                              <a:chExt cx="6240348" cy="919070"/>
                            </a:xfrm>
                          </wpg:grpSpPr>
                          <wpg:grpSp>
                            <wpg:cNvPr id="541042025" name="مجموعة 49"/>
                            <wpg:cNvGrpSpPr/>
                            <wpg:grpSpPr>
                              <a:xfrm>
                                <a:off x="0" y="169208"/>
                                <a:ext cx="5433072" cy="580613"/>
                                <a:chOff x="0" y="169208"/>
                                <a:chExt cx="5433072" cy="580613"/>
                              </a:xfrm>
                            </wpg:grpSpPr>
                            <wps:wsp>
                              <wps:cNvPr id="16956394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13417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2484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612697" name="مربع نص 41"/>
                          <wps:cNvSpPr txBox="1"/>
                          <wps:spPr>
                            <a:xfrm>
                              <a:off x="204466" y="257055"/>
                              <a:ext cx="4615801" cy="387740"/>
                            </a:xfrm>
                            <a:prstGeom prst="rect">
                              <a:avLst/>
                            </a:prstGeom>
                            <a:noFill/>
                          </wps:spPr>
                          <wps:txbx>
                            <w:txbxContent>
                              <w:p w14:paraId="6082148C" w14:textId="6CC73D70"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آبل:</w:t>
                                </w:r>
                              </w:p>
                            </w:txbxContent>
                          </wps:txbx>
                          <wps:bodyPr wrap="square" rtlCol="1">
                            <a:spAutoFit/>
                          </wps:bodyPr>
                        </wps:wsp>
                      </wpg:grpSp>
                      <pic:pic xmlns:pic="http://schemas.openxmlformats.org/drawingml/2006/picture">
                        <pic:nvPicPr>
                          <pic:cNvPr id="10387315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EFB0D5" id="_x0000_s27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sCup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7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">
                  <v:group id="مجموعة 48" o:spid="_x0000_s27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">
                    <v:group id="مجموعة 49" o:spid="_x0000_s27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">
                      <v:shape id="شكل حر 50" o:spid="_x0000_s27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" fillcolor="#a5a5a5 [2092]" stroked="f" strokeweight="1pt">
                        <v:stroke joinstyle="miter"/>
                      </v:roundrect>
                    </v:group>
                    <v:oval id="شكل بيضاوي 52" o:spid="_x0000_s27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" filled="f" strokecolor="#168489" strokeweight="1pt">
                      <v:stroke joinstyle="miter"/>
                    </v:oval>
                  </v:group>
                  <v:shape id="مربع نص 41" o:spid="_x0000_s273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" filled="f" stroked="f">
                    <v:textbox style="mso-fit-shape-to-text:t">
                      <w:txbxContent>
                        <w:p w14:paraId="6082148C" w14:textId="6CC73D70"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آبل:</w:t>
                          </w:r>
                        </w:p>
                      </w:txbxContent>
                    </v:textbox>
                  </v:shape>
                </v:group>
                <v:shape id="صورة 54" o:spid="_x0000_s27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">
                  <v:imagedata r:id="rId79" o:title=""/>
                </v:shape>
                <w10:anchorlock/>
              </v:group>
            </w:pict>
          </mc:Fallback>
        </mc:AlternateContent>
      </w:r>
    </w:p>
    <w:p w14:paraId="711068AF" w14:textId="245B86B3"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قامت آبل بتركيب ألواح شمسية بسعة 40 ميجاواط في مقرها الرئيسي، لتلبية احتياجاتها من الطاقة الكهربائية.</w:t>
      </w:r>
    </w:p>
    <w:p w14:paraId="1D8D06E0" w14:textId="664B4150"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آبل برنامج إعادة تدوير الأجهزة المستهلكة وتحقق معدلات إعادة تدوير مرتفعة.</w:t>
      </w:r>
    </w:p>
    <w:p w14:paraId="464D783F" w14:textId="7015946B"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تصنع آبل أجهزتها من مواد معاد تدويرها وقابلة لإعادة التدوير.</w:t>
      </w:r>
    </w:p>
    <w:p w14:paraId="250ADD8F" w14:textId="482CA479"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3AE8275" wp14:editId="6ECF1A89">
                <wp:extent cx="5731510" cy="891540"/>
                <wp:effectExtent l="0" t="0" r="2540" b="22860"/>
                <wp:docPr id="19852443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180049" name="مجموعة 47"/>
                        <wpg:cNvGrpSpPr/>
                        <wpg:grpSpPr>
                          <a:xfrm>
                            <a:off x="0" y="0"/>
                            <a:ext cx="5731510" cy="895351"/>
                            <a:chOff x="0" y="0"/>
                            <a:chExt cx="5878196" cy="918845"/>
                          </a:xfrm>
                        </wpg:grpSpPr>
                        <wpg:grpSp>
                          <wpg:cNvPr id="1738998270" name="مجموعة 48"/>
                          <wpg:cNvGrpSpPr/>
                          <wpg:grpSpPr>
                            <a:xfrm>
                              <a:off x="0" y="0"/>
                              <a:ext cx="5878196" cy="918845"/>
                              <a:chOff x="0" y="0"/>
                              <a:chExt cx="6240348" cy="919070"/>
                            </a:xfrm>
                          </wpg:grpSpPr>
                          <wpg:grpSp>
                            <wpg:cNvPr id="911272011" name="مجموعة 49"/>
                            <wpg:cNvGrpSpPr/>
                            <wpg:grpSpPr>
                              <a:xfrm>
                                <a:off x="0" y="169208"/>
                                <a:ext cx="5433072" cy="580613"/>
                                <a:chOff x="0" y="169208"/>
                                <a:chExt cx="5433072" cy="580613"/>
                              </a:xfrm>
                            </wpg:grpSpPr>
                            <wps:wsp>
                              <wps:cNvPr id="5785243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6868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9793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858652" name="مربع نص 41"/>
                          <wps:cNvSpPr txBox="1"/>
                          <wps:spPr>
                            <a:xfrm>
                              <a:off x="204466" y="257055"/>
                              <a:ext cx="4615440" cy="435208"/>
                            </a:xfrm>
                            <a:prstGeom prst="rect">
                              <a:avLst/>
                            </a:prstGeom>
                            <a:noFill/>
                          </wps:spPr>
                          <wps:txbx>
                            <w:txbxContent>
                              <w:p w14:paraId="64FC7DB1" w14:textId="18F9C1C8" w:rsidR="008653AE" w:rsidRDefault="001F2E1D" w:rsidP="001F2E1D">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إيكيا</w:t>
                                </w:r>
                                <w:r w:rsidRPr="001F2E1D">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97406984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AE8275" id="_x0000_s27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5Ga+bpgHAAD1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7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">
                  <v:group id="مجموعة 48" o:spid="_x0000_s27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">
                    <v:group id="مجموعة 49" o:spid="_x0000_s27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">
                      <v:shape id="شكل حر 50" o:spid="_x0000_s27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" fillcolor="#a5a5a5 [2092]" stroked="f" strokeweight="1pt">
                        <v:stroke joinstyle="miter"/>
                      </v:roundrect>
                    </v:group>
                    <v:oval id="شكل بيضاوي 52" o:spid="_x0000_s27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" filled="f" strokecolor="#168489" strokeweight="1pt">
                      <v:stroke joinstyle="miter"/>
                    </v:oval>
                  </v:group>
                  <v:shape id="مربع نص 41" o:spid="_x0000_s2741" type="#_x0000_t202" style="position:absolute;left:2044;top:2570;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" filled="f" stroked="f">
                    <v:textbox style="mso-fit-shape-to-text:t">
                      <w:txbxContent>
                        <w:p w14:paraId="64FC7DB1" w14:textId="18F9C1C8" w:rsidR="008653AE" w:rsidRDefault="001F2E1D" w:rsidP="001F2E1D">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إيكيا</w:t>
                          </w:r>
                          <w:r w:rsidRPr="001F2E1D">
                            <w:rPr>
                              <w:rFonts w:eastAsia="Calibri" w:hAnsi="Adobe Arabic" w:cs="Adobe Arabic"/>
                              <w:b/>
                              <w:bCs/>
                              <w:color w:val="FFFFFF"/>
                              <w:kern w:val="24"/>
                              <w:sz w:val="36"/>
                              <w:szCs w:val="36"/>
                              <w:lang w:bidi="ar-EG"/>
                            </w:rPr>
                            <w:t>:</w:t>
                          </w:r>
                        </w:p>
                      </w:txbxContent>
                    </v:textbox>
                  </v:shape>
                </v:group>
                <v:shape id="صورة 54" o:spid="_x0000_s27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">
                  <v:imagedata r:id="rId79" o:title=""/>
                </v:shape>
                <w10:anchorlock/>
              </v:group>
            </w:pict>
          </mc:Fallback>
        </mc:AlternateContent>
      </w:r>
    </w:p>
    <w:p w14:paraId="068F5876" w14:textId="06EBBE77"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استخدمت إيكيا ألواح الطاقة الشمسية في معظم متاجرها ومرافقها اللوجستية.</w:t>
      </w:r>
    </w:p>
    <w:p w14:paraId="44415B3E" w14:textId="1CF69CCC"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إيكيا تقنيات تصنيع أثاثها من مواد مستدامة كالخشب المعاد تدويره والبلاستيك المستخرج من النفايات.</w:t>
      </w:r>
    </w:p>
    <w:p w14:paraId="1A563217" w14:textId="3BE9EF1D"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تشجع إيكيا عملاءها على إعادة استخدام أو تدوير أثاثهم القديم.</w:t>
      </w:r>
    </w:p>
    <w:p w14:paraId="77CC6AA7" w14:textId="75D60BB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2F8B73F9" wp14:editId="0155224B">
                <wp:extent cx="5731510" cy="891540"/>
                <wp:effectExtent l="0" t="0" r="2540" b="22860"/>
                <wp:docPr id="12254701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74504033" name="مجموعة 47"/>
                        <wpg:cNvGrpSpPr/>
                        <wpg:grpSpPr>
                          <a:xfrm>
                            <a:off x="0" y="0"/>
                            <a:ext cx="5731510" cy="895351"/>
                            <a:chOff x="0" y="0"/>
                            <a:chExt cx="5878196" cy="918845"/>
                          </a:xfrm>
                        </wpg:grpSpPr>
                        <wpg:grpSp>
                          <wpg:cNvPr id="1398063841" name="مجموعة 48"/>
                          <wpg:cNvGrpSpPr/>
                          <wpg:grpSpPr>
                            <a:xfrm>
                              <a:off x="0" y="0"/>
                              <a:ext cx="5878196" cy="918845"/>
                              <a:chOff x="0" y="0"/>
                              <a:chExt cx="6240348" cy="919070"/>
                            </a:xfrm>
                          </wpg:grpSpPr>
                          <wpg:grpSp>
                            <wpg:cNvPr id="523899418" name="مجموعة 49"/>
                            <wpg:cNvGrpSpPr/>
                            <wpg:grpSpPr>
                              <a:xfrm>
                                <a:off x="0" y="169208"/>
                                <a:ext cx="5433072" cy="580613"/>
                                <a:chOff x="0" y="169208"/>
                                <a:chExt cx="5433072" cy="580613"/>
                              </a:xfrm>
                            </wpg:grpSpPr>
                            <wps:wsp>
                              <wps:cNvPr id="13510205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9406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68742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939468" name="مربع نص 41"/>
                          <wps:cNvSpPr txBox="1"/>
                          <wps:spPr>
                            <a:xfrm>
                              <a:off x="204466" y="257055"/>
                              <a:ext cx="4615801" cy="387740"/>
                            </a:xfrm>
                            <a:prstGeom prst="rect">
                              <a:avLst/>
                            </a:prstGeom>
                            <a:noFill/>
                          </wps:spPr>
                          <wps:txbx>
                            <w:txbxContent>
                              <w:p w14:paraId="1A39E1C6" w14:textId="78F61484"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غوغل:</w:t>
                                </w:r>
                              </w:p>
                            </w:txbxContent>
                          </wps:txbx>
                          <wps:bodyPr wrap="square" rtlCol="1">
                            <a:spAutoFit/>
                          </wps:bodyPr>
                        </wps:wsp>
                      </wpg:grpSp>
                      <pic:pic xmlns:pic="http://schemas.openxmlformats.org/drawingml/2006/picture">
                        <pic:nvPicPr>
                          <pic:cNvPr id="16697770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8B73F9" id="_x0000_s27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54RnQcAAPc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WT54R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7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">
                  <v:group id="مجموعة 48" o:spid="_x0000_s27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">
                    <v:group id="مجموعة 49" o:spid="_x0000_s27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">
                      <v:shape id="شكل حر 50" o:spid="_x0000_s27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" fillcolor="#a5a5a5 [2092]" stroked="f" strokeweight="1pt">
                        <v:stroke joinstyle="miter"/>
                      </v:roundrect>
                    </v:group>
                    <v:oval id="شكل بيضاوي 52" o:spid="_x0000_s27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" filled="f" strokecolor="#168489" strokeweight="1pt">
                      <v:stroke joinstyle="miter"/>
                    </v:oval>
                  </v:group>
                  <v:shape id="مربع نص 41" o:spid="_x0000_s275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" filled="f" stroked="f">
                    <v:textbox style="mso-fit-shape-to-text:t">
                      <w:txbxContent>
                        <w:p w14:paraId="1A39E1C6" w14:textId="78F61484"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غوغل:</w:t>
                          </w:r>
                        </w:p>
                      </w:txbxContent>
                    </v:textbox>
                  </v:shape>
                </v:group>
                <v:shape id="صورة 54" o:spid="_x0000_s27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">
                  <v:imagedata r:id="rId79" o:title=""/>
                </v:shape>
                <w10:anchorlock/>
              </v:group>
            </w:pict>
          </mc:Fallback>
        </mc:AlternateContent>
      </w:r>
    </w:p>
    <w:p w14:paraId="2B9290F9" w14:textId="1886FD6F"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استثمرت غوغل بكثافة في الطاقة المتجددة وأصبحت من أكبر المستهلكين للطاقة الشمسية والرياح في العالم.</w:t>
      </w:r>
    </w:p>
    <w:p w14:paraId="30D05B6D" w14:textId="0DB55342"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استخدمت غوغل تقنيات الذكاء الاصطناعي لتحسين كفاءة استهلاك الطاقة في مراكز بياناتها.</w:t>
      </w:r>
    </w:p>
    <w:p w14:paraId="44503C90" w14:textId="0047CCD8" w:rsidR="008653AE" w:rsidRPr="001F2E1D" w:rsidRDefault="008653AE" w:rsidP="002467E8">
      <w:pPr>
        <w:pStyle w:val="a5"/>
        <w:numPr>
          <w:ilvl w:val="0"/>
          <w:numId w:val="5"/>
        </w:numPr>
        <w:spacing w:after="0"/>
        <w:jc w:val="both"/>
        <w:rPr>
          <w:rFonts w:ascii="Sakkal Majalla" w:hAnsi="Sakkal Majalla" w:cs="Sakkal Majalla"/>
          <w:sz w:val="34"/>
          <w:szCs w:val="34"/>
          <w:rtl/>
        </w:rPr>
      </w:pPr>
      <w:r w:rsidRPr="001F2E1D">
        <w:rPr>
          <w:rFonts w:ascii="Sakkal Majalla" w:hAnsi="Sakkal Majalla" w:cs="Sakkal Majalla"/>
          <w:sz w:val="34"/>
          <w:szCs w:val="34"/>
          <w:rtl/>
        </w:rPr>
        <w:t>تبنت غوغل ممارسات الاقتصاد الدائري في إدارة نفاياتها وإعادة تدويرها.</w:t>
      </w:r>
    </w:p>
    <w:p w14:paraId="453E4370" w14:textId="551571F1" w:rsidR="008653AE" w:rsidRPr="00584DFA" w:rsidRDefault="008653AE" w:rsidP="008653AE">
      <w:r w:rsidRPr="002A078C">
        <w:rPr>
          <w:rFonts w:ascii="Sakkal Majalla" w:hAnsi="Sakkal Majalla"/>
          <w:noProof/>
          <w:sz w:val="34"/>
          <w:lang w:bidi="ar-EG"/>
        </w:rPr>
        <w:lastRenderedPageBreak/>
        <mc:AlternateContent>
          <mc:Choice Requires="wpg">
            <w:drawing>
              <wp:inline distT="0" distB="0" distL="0" distR="0" wp14:anchorId="32C10CF8" wp14:editId="40362135">
                <wp:extent cx="5731510" cy="891540"/>
                <wp:effectExtent l="0" t="0" r="2540" b="22860"/>
                <wp:docPr id="15550444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9112338" name="مجموعة 47"/>
                        <wpg:cNvGrpSpPr/>
                        <wpg:grpSpPr>
                          <a:xfrm>
                            <a:off x="0" y="0"/>
                            <a:ext cx="5731510" cy="895351"/>
                            <a:chOff x="0" y="0"/>
                            <a:chExt cx="5878196" cy="918845"/>
                          </a:xfrm>
                        </wpg:grpSpPr>
                        <wpg:grpSp>
                          <wpg:cNvPr id="1560182074" name="مجموعة 48"/>
                          <wpg:cNvGrpSpPr/>
                          <wpg:grpSpPr>
                            <a:xfrm>
                              <a:off x="0" y="0"/>
                              <a:ext cx="5878196" cy="918845"/>
                              <a:chOff x="0" y="0"/>
                              <a:chExt cx="6240348" cy="919070"/>
                            </a:xfrm>
                          </wpg:grpSpPr>
                          <wpg:grpSp>
                            <wpg:cNvPr id="792412219" name="مجموعة 49"/>
                            <wpg:cNvGrpSpPr/>
                            <wpg:grpSpPr>
                              <a:xfrm>
                                <a:off x="0" y="169208"/>
                                <a:ext cx="5433072" cy="580613"/>
                                <a:chOff x="0" y="169208"/>
                                <a:chExt cx="5433072" cy="580613"/>
                              </a:xfrm>
                            </wpg:grpSpPr>
                            <wps:wsp>
                              <wps:cNvPr id="4111471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428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7597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5147467" name="مربع نص 41"/>
                          <wps:cNvSpPr txBox="1"/>
                          <wps:spPr>
                            <a:xfrm>
                              <a:off x="204466" y="257055"/>
                              <a:ext cx="4615801" cy="387740"/>
                            </a:xfrm>
                            <a:prstGeom prst="rect">
                              <a:avLst/>
                            </a:prstGeom>
                            <a:noFill/>
                          </wps:spPr>
                          <wps:txbx>
                            <w:txbxContent>
                              <w:p w14:paraId="00AE0A9D" w14:textId="17F11BF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نستله:</w:t>
                                </w:r>
                              </w:p>
                            </w:txbxContent>
                          </wps:txbx>
                          <wps:bodyPr wrap="square" rtlCol="1">
                            <a:spAutoFit/>
                          </wps:bodyPr>
                        </wps:wsp>
                      </wpg:grpSp>
                      <pic:pic xmlns:pic="http://schemas.openxmlformats.org/drawingml/2006/picture">
                        <pic:nvPicPr>
                          <pic:cNvPr id="153382035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C10CF8" id="_x0000_s27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8/pM2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7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">
                  <v:group id="مجموعة 48" o:spid="_x0000_s27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">
                    <v:group id="مجموعة 49" o:spid="_x0000_s27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">
                      <v:shape id="شكل حر 50" o:spid="_x0000_s27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" fillcolor="#a5a5a5 [2092]" stroked="f" strokeweight="1pt">
                        <v:stroke joinstyle="miter"/>
                      </v:roundrect>
                    </v:group>
                    <v:oval id="شكل بيضاوي 52" o:spid="_x0000_s27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" filled="f" strokecolor="#168489" strokeweight="1pt">
                      <v:stroke joinstyle="miter"/>
                    </v:oval>
                  </v:group>
                  <v:shape id="مربع نص 41" o:spid="_x0000_s275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" filled="f" stroked="f">
                    <v:textbox style="mso-fit-shape-to-text:t">
                      <w:txbxContent>
                        <w:p w14:paraId="00AE0A9D" w14:textId="17F11BF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شركة نستله:</w:t>
                          </w:r>
                        </w:p>
                      </w:txbxContent>
                    </v:textbox>
                  </v:shape>
                </v:group>
                <v:shape id="صورة 54" o:spid="_x0000_s27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">
                  <v:imagedata r:id="rId79" o:title=""/>
                </v:shape>
                <w10:anchorlock/>
              </v:group>
            </w:pict>
          </mc:Fallback>
        </mc:AlternateContent>
      </w:r>
    </w:p>
    <w:p w14:paraId="379DEB8C" w14:textId="5D8A20FB"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طورت نستله أساليب زراعية مستدامة لإنتاج المواد الخام في سلسلة توريدها.</w:t>
      </w:r>
    </w:p>
    <w:p w14:paraId="40621EB8" w14:textId="172024F7" w:rsidR="008653AE" w:rsidRPr="001F2E1D" w:rsidRDefault="008653AE" w:rsidP="002467E8">
      <w:pPr>
        <w:pStyle w:val="a5"/>
        <w:numPr>
          <w:ilvl w:val="0"/>
          <w:numId w:val="5"/>
        </w:numPr>
        <w:spacing w:after="0"/>
        <w:jc w:val="both"/>
        <w:rPr>
          <w:rFonts w:ascii="Sakkal Majalla" w:hAnsi="Sakkal Majalla" w:cs="Sakkal Majalla"/>
          <w:sz w:val="34"/>
          <w:szCs w:val="34"/>
        </w:rPr>
      </w:pPr>
      <w:r w:rsidRPr="001F2E1D">
        <w:rPr>
          <w:rFonts w:ascii="Sakkal Majalla" w:hAnsi="Sakkal Majalla" w:cs="Sakkal Majalla"/>
          <w:sz w:val="34"/>
          <w:szCs w:val="34"/>
          <w:rtl/>
        </w:rPr>
        <w:t>استثمرت نستله في تحسين كفاءة استخدام المياه والطاقة في عملياتها التصنيعية.</w:t>
      </w:r>
    </w:p>
    <w:p w14:paraId="0F414FEA" w14:textId="4736C92F" w:rsidR="008653AE" w:rsidRPr="001F2E1D" w:rsidRDefault="008653AE" w:rsidP="002467E8">
      <w:pPr>
        <w:pStyle w:val="a5"/>
        <w:numPr>
          <w:ilvl w:val="0"/>
          <w:numId w:val="5"/>
        </w:numPr>
        <w:spacing w:after="0"/>
        <w:jc w:val="both"/>
        <w:rPr>
          <w:rFonts w:ascii="Sakkal Majalla" w:hAnsi="Sakkal Majalla" w:cs="Sakkal Majalla"/>
          <w:sz w:val="34"/>
          <w:szCs w:val="34"/>
          <w:rtl/>
        </w:rPr>
      </w:pPr>
      <w:r w:rsidRPr="001F2E1D">
        <w:rPr>
          <w:rFonts w:ascii="Sakkal Majalla" w:hAnsi="Sakkal Majalla" w:cs="Sakkal Majalla"/>
          <w:sz w:val="34"/>
          <w:szCs w:val="34"/>
          <w:rtl/>
        </w:rPr>
        <w:t>طورت نستله تقنيات تغليف منتجاتها باستخدام مواد قابلة لإعادة التدوير.</w:t>
      </w:r>
    </w:p>
    <w:p w14:paraId="2C1F0340" w14:textId="77777777" w:rsidR="001F2E1D" w:rsidRDefault="001F2E1D" w:rsidP="001F2E1D">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C41D555" wp14:editId="74A1F684">
                <wp:extent cx="5633504" cy="593062"/>
                <wp:effectExtent l="0" t="0" r="5715" b="0"/>
                <wp:docPr id="4643653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41948343" name="Rectangle 24194834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1226029" name="Rectangle 691226029"/>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276005" name="TextBox 7"/>
                        <wps:cNvSpPr txBox="1"/>
                        <wps:spPr>
                          <a:xfrm>
                            <a:off x="1796583" y="0"/>
                            <a:ext cx="4386580" cy="536575"/>
                          </a:xfrm>
                          <a:prstGeom prst="rect">
                            <a:avLst/>
                          </a:prstGeom>
                          <a:noFill/>
                        </wps:spPr>
                        <wps:txbx>
                          <w:txbxContent>
                            <w:p w14:paraId="2103F241" w14:textId="77777777" w:rsidR="001F2E1D" w:rsidRDefault="001F2E1D" w:rsidP="001F2E1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C41D555" id="_x0000_s276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7ANs4gIDAADlCQAADgAAAAAAAAAAAAAAAAAuAgAAZHJzL2Uyb0RvYy54bWxQSwEC&#10;LQAUAAYACAAAACEATRNt9d0AAAAEAQAADwAAAAAAAAAAAAAAAABcBQAAZHJzL2Rvd25yZXYueG1s&#10;UEsFBgAAAAAEAAQA8wAAAGYGAAAAAA==&#10;">
                <v:rect id="Rectangle 241948343" o:spid="_x0000_s276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" fillcolor="#f2f2f2 [3052]" stroked="f" strokeweight="1pt"/>
                <v:rect id="Rectangle 691226029" o:spid="_x0000_s276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" fillcolor="#168489" stroked="f" strokeweight="1pt"/>
                <v:shape id="TextBox 7" o:spid="_x0000_s276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" filled="f" stroked="f">
                  <v:textbox>
                    <w:txbxContent>
                      <w:p w14:paraId="2103F241" w14:textId="77777777" w:rsidR="001F2E1D" w:rsidRDefault="001F2E1D" w:rsidP="001F2E1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CCC8398" w14:textId="77777777" w:rsidR="001F2E1D" w:rsidRDefault="001F2E1D" w:rsidP="001F2E1D">
      <w:pPr>
        <w:pStyle w:val="ae"/>
      </w:pPr>
    </w:p>
    <w:p w14:paraId="0CE133CA" w14:textId="77777777" w:rsidR="001F2E1D" w:rsidRDefault="001F2E1D" w:rsidP="001F2E1D">
      <w:pPr>
        <w:pStyle w:val="ae"/>
      </w:pPr>
    </w:p>
    <w:p w14:paraId="368C907E" w14:textId="77777777" w:rsidR="001F2E1D" w:rsidRPr="00A84A2A" w:rsidRDefault="001F2E1D" w:rsidP="001F2E1D">
      <w:pPr>
        <w:pStyle w:val="ae"/>
        <w:rPr>
          <w:color w:val="168489"/>
        </w:rPr>
      </w:pPr>
      <w:r w:rsidRPr="00A84A2A">
        <w:rPr>
          <w:color w:val="168489"/>
          <w:rtl/>
        </w:rPr>
        <w:t>تم في هذه الجلسة مناقشة المواضيع والأفكار الآتية:</w:t>
      </w:r>
    </w:p>
    <w:p w14:paraId="0B1318AF" w14:textId="77777777" w:rsidR="001F2E1D" w:rsidRPr="001F2E1D" w:rsidRDefault="001F2E1D" w:rsidP="002467E8">
      <w:pPr>
        <w:pStyle w:val="ae"/>
        <w:numPr>
          <w:ilvl w:val="0"/>
          <w:numId w:val="14"/>
        </w:numPr>
      </w:pPr>
      <w:r w:rsidRPr="001F2E1D">
        <w:rPr>
          <w:rtl/>
        </w:rPr>
        <w:t>استخدام التكنولوجيا المستدامة لتحقيق الاستدامة.</w:t>
      </w:r>
    </w:p>
    <w:p w14:paraId="76A6ADAA" w14:textId="77777777" w:rsidR="001F2E1D" w:rsidRPr="001F2E1D" w:rsidRDefault="001F2E1D" w:rsidP="002467E8">
      <w:pPr>
        <w:pStyle w:val="ae"/>
        <w:numPr>
          <w:ilvl w:val="0"/>
          <w:numId w:val="14"/>
        </w:numPr>
      </w:pPr>
      <w:r w:rsidRPr="001F2E1D">
        <w:rPr>
          <w:rtl/>
        </w:rPr>
        <w:t>التحديات والفرص المتعلقة بتكنولوجيا المعلومات والابتكار المستدام.</w:t>
      </w:r>
    </w:p>
    <w:p w14:paraId="73614685" w14:textId="77777777" w:rsidR="001F2E1D" w:rsidRPr="001F2E1D" w:rsidRDefault="001F2E1D" w:rsidP="002467E8">
      <w:pPr>
        <w:pStyle w:val="ae"/>
        <w:numPr>
          <w:ilvl w:val="0"/>
          <w:numId w:val="14"/>
        </w:numPr>
        <w:rPr>
          <w:rtl/>
        </w:rPr>
      </w:pPr>
      <w:r w:rsidRPr="001F2E1D">
        <w:rPr>
          <w:rtl/>
        </w:rPr>
        <w:t>أدوات التكنولوجيا والابتكار المستدام في المؤسسات.</w:t>
      </w:r>
    </w:p>
    <w:p w14:paraId="7974F939" w14:textId="77777777" w:rsidR="001F2E1D" w:rsidRDefault="001F2E1D" w:rsidP="001F2E1D">
      <w:pPr>
        <w:rPr>
          <w:rFonts w:ascii="Sakkal Majalla" w:hAnsi="Sakkal Majalla"/>
          <w:sz w:val="34"/>
          <w:rtl/>
        </w:rPr>
      </w:pPr>
    </w:p>
    <w:p w14:paraId="1789E8E9" w14:textId="77777777" w:rsidR="001F2E1D" w:rsidRDefault="001F2E1D" w:rsidP="001F2E1D">
      <w:pPr>
        <w:rPr>
          <w:rFonts w:ascii="Sakkal Majalla" w:hAnsi="Sakkal Majalla"/>
          <w:sz w:val="34"/>
          <w:rtl/>
        </w:rPr>
      </w:pPr>
    </w:p>
    <w:p w14:paraId="20B8E706" w14:textId="77777777" w:rsidR="001F2E1D" w:rsidRDefault="001F2E1D" w:rsidP="001F2E1D">
      <w:pPr>
        <w:rPr>
          <w:rFonts w:ascii="Sakkal Majalla" w:hAnsi="Sakkal Majalla"/>
          <w:sz w:val="34"/>
          <w:rtl/>
        </w:rPr>
      </w:pPr>
    </w:p>
    <w:p w14:paraId="2C04C0FA" w14:textId="4EE38FDE" w:rsidR="00C0289F" w:rsidRPr="001F2E1D" w:rsidRDefault="001F2E1D" w:rsidP="001F2E1D">
      <w:pPr>
        <w:jc w:val="center"/>
        <w:rPr>
          <w:rFonts w:ascii="Sakkal Majalla" w:hAnsi="Sakkal Majalla"/>
          <w:sz w:val="34"/>
          <w:lang w:val="en-GB"/>
        </w:rPr>
      </w:pPr>
      <w:r>
        <w:rPr>
          <w:noProof/>
        </w:rPr>
        <w:drawing>
          <wp:inline distT="0" distB="0" distL="0" distR="0" wp14:anchorId="047B2197" wp14:editId="02C4463F">
            <wp:extent cx="1219200" cy="1219200"/>
            <wp:effectExtent l="0" t="0" r="0" b="0"/>
            <wp:docPr id="14476015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441BA856" w14:textId="77777777" w:rsidR="00C0289F" w:rsidRDefault="00C0289F" w:rsidP="007C12CD">
      <w:pPr>
        <w:jc w:val="center"/>
        <w:rPr>
          <w:rtl/>
        </w:rPr>
      </w:pPr>
    </w:p>
    <w:p w14:paraId="022DE8B1" w14:textId="77777777" w:rsidR="00C0289F" w:rsidRDefault="00C0289F" w:rsidP="007C12CD">
      <w:pPr>
        <w:jc w:val="center"/>
        <w:rPr>
          <w:rtl/>
        </w:rPr>
      </w:pPr>
    </w:p>
    <w:p w14:paraId="7EFF6C46" w14:textId="77777777" w:rsidR="00C0289F" w:rsidRDefault="00C0289F" w:rsidP="007C12CD">
      <w:pPr>
        <w:jc w:val="center"/>
        <w:rPr>
          <w:rtl/>
        </w:rPr>
      </w:pPr>
    </w:p>
    <w:p w14:paraId="4910D53A" w14:textId="77777777" w:rsidR="00C0289F" w:rsidRDefault="00C0289F" w:rsidP="007C12CD">
      <w:pPr>
        <w:jc w:val="center"/>
        <w:rPr>
          <w:rtl/>
        </w:rPr>
      </w:pPr>
    </w:p>
    <w:p w14:paraId="5AC63D83" w14:textId="77777777" w:rsidR="00C0289F" w:rsidRDefault="00C0289F" w:rsidP="007C12CD">
      <w:pPr>
        <w:jc w:val="center"/>
        <w:rPr>
          <w:rtl/>
        </w:rPr>
      </w:pPr>
    </w:p>
    <w:p w14:paraId="7F991D60" w14:textId="77777777" w:rsidR="00C0289F" w:rsidRDefault="00C0289F" w:rsidP="007C12CD">
      <w:pPr>
        <w:jc w:val="center"/>
        <w:rPr>
          <w:rtl/>
        </w:rPr>
      </w:pPr>
    </w:p>
    <w:p w14:paraId="12ABB50D" w14:textId="77777777" w:rsidR="00C0289F" w:rsidRDefault="00C0289F" w:rsidP="007C12CD">
      <w:pPr>
        <w:jc w:val="center"/>
        <w:rPr>
          <w:rtl/>
        </w:rPr>
      </w:pPr>
    </w:p>
    <w:p w14:paraId="12ED532E" w14:textId="77777777" w:rsidR="00C0289F" w:rsidRDefault="00C0289F" w:rsidP="007C12CD">
      <w:pPr>
        <w:jc w:val="center"/>
        <w:rPr>
          <w:rtl/>
        </w:rPr>
      </w:pPr>
    </w:p>
    <w:p w14:paraId="58E98B69" w14:textId="77777777" w:rsidR="00C0289F" w:rsidRDefault="00C0289F" w:rsidP="007C12CD">
      <w:pPr>
        <w:jc w:val="center"/>
        <w:rPr>
          <w:rtl/>
        </w:rPr>
      </w:pPr>
    </w:p>
    <w:p w14:paraId="24F19F3A" w14:textId="77777777" w:rsidR="00C0289F" w:rsidRDefault="00C0289F" w:rsidP="007C12CD">
      <w:pPr>
        <w:jc w:val="center"/>
        <w:rPr>
          <w:rtl/>
        </w:rPr>
      </w:pPr>
    </w:p>
    <w:p w14:paraId="261F7D48" w14:textId="77777777" w:rsidR="00C0289F" w:rsidRDefault="00C0289F" w:rsidP="007C12CD">
      <w:pPr>
        <w:jc w:val="center"/>
        <w:rPr>
          <w:rtl/>
        </w:rPr>
      </w:pPr>
    </w:p>
    <w:p w14:paraId="5C0B32D4" w14:textId="3008F78B"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434ECA9"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0D118556"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F34B369" w14:textId="77777777" w:rsidTr="00E220AB">
        <w:tc>
          <w:tcPr>
            <w:tcW w:w="2612" w:type="pct"/>
            <w:tcBorders>
              <w:left w:val="single" w:sz="4" w:space="0" w:color="168489"/>
              <w:right w:val="single" w:sz="4" w:space="0" w:color="168489"/>
            </w:tcBorders>
            <w:shd w:val="clear" w:color="auto" w:fill="auto"/>
          </w:tcPr>
          <w:p w14:paraId="2D6806FB" w14:textId="77777777" w:rsidR="00F01FA2" w:rsidRDefault="00F01FA2" w:rsidP="00E220AB">
            <w:pPr>
              <w:pStyle w:val="bold"/>
              <w:jc w:val="center"/>
              <w:rPr>
                <w:color w:val="168489"/>
                <w:sz w:val="40"/>
                <w:szCs w:val="40"/>
                <w:rtl/>
                <w:lang w:bidi="ar-EG"/>
              </w:rPr>
            </w:pPr>
            <w:r>
              <w:rPr>
                <w:noProof/>
              </w:rPr>
              <w:drawing>
                <wp:inline distT="0" distB="0" distL="0" distR="0" wp14:anchorId="7C54AC02" wp14:editId="5757BD50">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AE0A121"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6922F93" w14:textId="77777777" w:rsidR="00F01FA2" w:rsidRDefault="00F01FA2" w:rsidP="00E220AB">
            <w:pPr>
              <w:pStyle w:val="bold"/>
              <w:jc w:val="center"/>
              <w:rPr>
                <w:color w:val="168489"/>
                <w:sz w:val="40"/>
                <w:szCs w:val="40"/>
                <w:rtl/>
                <w:lang w:bidi="ar-EG"/>
              </w:rPr>
            </w:pPr>
            <w:r>
              <w:rPr>
                <w:noProof/>
              </w:rPr>
              <w:drawing>
                <wp:inline distT="0" distB="0" distL="0" distR="0" wp14:anchorId="5C06982D" wp14:editId="0408E8B1">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1380A4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DEEDA2D"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4D388D1" wp14:editId="2234B4CF">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54ED52B" w14:textId="77777777" w:rsidTr="00E220AB">
        <w:tc>
          <w:tcPr>
            <w:tcW w:w="2612" w:type="pct"/>
            <w:tcBorders>
              <w:left w:val="single" w:sz="4" w:space="0" w:color="168489"/>
              <w:right w:val="single" w:sz="4" w:space="0" w:color="168489"/>
            </w:tcBorders>
            <w:vAlign w:val="center"/>
          </w:tcPr>
          <w:p w14:paraId="28F993D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 تدريبي.</w:t>
            </w:r>
          </w:p>
          <w:p w14:paraId="09A96504"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مؤشرات الأداء المستدام ونظم التقييم.</w:t>
            </w:r>
          </w:p>
          <w:p w14:paraId="42950FFD"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6B9325F7"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تحليل وتقييم الأداء المستدام للمؤسسة.</w:t>
            </w:r>
          </w:p>
          <w:p w14:paraId="07245265"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تمرين.</w:t>
            </w:r>
          </w:p>
          <w:p w14:paraId="1779A245" w14:textId="77777777" w:rsidR="008653AE" w:rsidRPr="008653AE" w:rsidRDefault="008653AE"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أدوات قياس الأثر الاجتماعي والبيئي للمؤسسة.</w:t>
            </w:r>
          </w:p>
          <w:p w14:paraId="48E6EFE2" w14:textId="3052DFAC" w:rsidR="00F01FA2" w:rsidRPr="00041E68" w:rsidRDefault="008653AE"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8653AE">
              <w:rPr>
                <w:rFonts w:ascii="Adobe Arabic" w:eastAsia="Calibri" w:hAnsi="Adobe Arabic" w:cs="Adobe Arabic"/>
                <w:color w:val="0D0D0D" w:themeColor="text1" w:themeTint="F2"/>
                <w:sz w:val="28"/>
                <w:szCs w:val="28"/>
                <w:rtl/>
                <w:lang w:bidi="ar-EG"/>
              </w:rPr>
              <w:t>نشاط تدريبي.</w:t>
            </w:r>
          </w:p>
        </w:tc>
        <w:tc>
          <w:tcPr>
            <w:tcW w:w="1809" w:type="pct"/>
            <w:tcBorders>
              <w:left w:val="single" w:sz="4" w:space="0" w:color="168489"/>
              <w:right w:val="single" w:sz="4" w:space="0" w:color="168489"/>
            </w:tcBorders>
            <w:vAlign w:val="center"/>
          </w:tcPr>
          <w:p w14:paraId="0677243E"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فيديوهات تدريبية.</w:t>
            </w:r>
          </w:p>
          <w:p w14:paraId="23B6203D"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العصف الذهني.</w:t>
            </w:r>
          </w:p>
          <w:p w14:paraId="1CFF831A"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المحاكاة في التدريب.</w:t>
            </w:r>
          </w:p>
          <w:p w14:paraId="1155461A"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التدريب والتوجيه.</w:t>
            </w:r>
          </w:p>
          <w:p w14:paraId="0F6F1C21" w14:textId="77777777" w:rsidR="008653AE" w:rsidRPr="008653AE" w:rsidRDefault="008653AE" w:rsidP="002467E8">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مناقشات جماعية.</w:t>
            </w:r>
          </w:p>
          <w:p w14:paraId="4200A544" w14:textId="3496D8CF" w:rsidR="00F01FA2" w:rsidRPr="008653AE" w:rsidRDefault="008653AE" w:rsidP="002467E8">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8653A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2DD0FB8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AE3CB2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7FF672D5" wp14:editId="375C823B">
                <wp:simplePos x="0" y="0"/>
                <wp:positionH relativeFrom="column">
                  <wp:posOffset>126460</wp:posOffset>
                </wp:positionH>
                <wp:positionV relativeFrom="paragraph">
                  <wp:posOffset>-466928</wp:posOffset>
                </wp:positionV>
                <wp:extent cx="6352560" cy="673410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60" cy="6734104"/>
                          <a:chOff x="0" y="0"/>
                          <a:chExt cx="6352560" cy="6734104"/>
                        </a:xfrm>
                      </wpg:grpSpPr>
                      <wpg:grpSp>
                        <wpg:cNvPr id="1462637122" name="Group 1462637122"/>
                        <wpg:cNvGrpSpPr/>
                        <wpg:grpSpPr>
                          <a:xfrm>
                            <a:off x="161925" y="2571750"/>
                            <a:ext cx="5425884" cy="4162354"/>
                            <a:chOff x="-2" y="0"/>
                            <a:chExt cx="5425956" cy="4162649"/>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257C7A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3369507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3209528" y="874593"/>
                              <a:ext cx="2216426" cy="3288056"/>
                            </a:xfrm>
                            <a:prstGeom prst="rect">
                              <a:avLst/>
                            </a:prstGeom>
                            <a:noFill/>
                            <a:ln w="6350">
                              <a:noFill/>
                            </a:ln>
                          </wps:spPr>
                          <wps:txbx>
                            <w:txbxContent>
                              <w:p w14:paraId="6A41DAAC"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0722C30"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5715EFF9"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15DAD693" w14:textId="7FA408AE"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5" y="874335"/>
                              <a:ext cx="2216426" cy="3169011"/>
                            </a:xfrm>
                            <a:prstGeom prst="rect">
                              <a:avLst/>
                            </a:prstGeom>
                            <a:noFill/>
                            <a:ln w="6350">
                              <a:noFill/>
                            </a:ln>
                          </wps:spPr>
                          <wps:txbx>
                            <w:txbxContent>
                              <w:p w14:paraId="2B998FC2"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3D2CCB63"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7A835A7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C33A98F"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04FC8A53"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67534E8B" w14:textId="77777777" w:rsidR="008653AE" w:rsidRPr="008653AE" w:rsidRDefault="008653AE" w:rsidP="002467E8">
                                <w:pPr>
                                  <w:pStyle w:val="a5"/>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29600434" w14:textId="01F913C6" w:rsidR="00F01FA2" w:rsidRPr="000F32C7" w:rsidRDefault="008653AE"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638E114F" w14:textId="306FF0B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5C3AFC68" w14:textId="0FCE172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5DF21385" w14:textId="74DD565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قياس وتقييم الأداء المستدام</w:t>
                                </w:r>
                              </w:p>
                            </w:txbxContent>
                          </wps:txbx>
                          <wps:bodyPr wrap="square" rtlCol="0">
                            <a:spAutoFit/>
                          </wps:bodyPr>
                        </wps:wsp>
                      </wpg:grpSp>
                    </wpg:wgp>
                  </a:graphicData>
                </a:graphic>
              </wp:anchor>
            </w:drawing>
          </mc:Choice>
          <mc:Fallback>
            <w:pict>
              <v:group w14:anchorId="7FF672D5" id="Group 1462637121" o:spid="_x0000_s2765" style="position:absolute;left:0;text-align:left;margin-left:9.95pt;margin-top:-36.75pt;width:500.2pt;height:530.25pt;z-index:252781568;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">
                <v:group id="Group 1462637122" o:spid="_x0000_s2766"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276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27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27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27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6" o:title="Target " gain="19661f" blacklevel="22938f"/>
                      </v:shape>
                    </v:group>
                    <v:shape id="TextBox 34" o:spid="_x0000_s277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257C7A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77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27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277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3369507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27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47" o:title="Note " gain="19661f" blacklevel="22938f"/>
                    </v:shape>
                  </v:group>
                  <v:shape id="Text Box 1462637132" o:spid="_x0000_s2776"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6A41DAAC"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0722C30"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تبادل الأفكار والخبرات حول مؤشرات الأداء المستدام ونظم التقييم.</w:t>
                          </w:r>
                        </w:p>
                        <w:p w14:paraId="5715EFF9"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توضيح كيفية تحليل وتقييم الأداء المستدام للمؤسسة.</w:t>
                          </w:r>
                        </w:p>
                        <w:p w14:paraId="15DAD693" w14:textId="7FA408AE"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تطبيق أدوات قياس الأثر الاجتماعي والبيئي للمؤسسة.</w:t>
                          </w:r>
                        </w:p>
                      </w:txbxContent>
                    </v:textbox>
                  </v:shape>
                  <v:shape id="Text Box 1462637133" o:spid="_x0000_s2777" type="#_x0000_t202" style="position:absolute;left:396;top:8743;width:22164;height:3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2B998FC2"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فيديو تدريبي.</w:t>
                          </w:r>
                        </w:p>
                        <w:p w14:paraId="3D2CCB63"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مؤشرات الأداء المستدام ونظم التقييم.</w:t>
                          </w:r>
                        </w:p>
                        <w:p w14:paraId="7A835A7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1C33A98F"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تحليل وتقييم الأداء المستدام للمؤسسة.</w:t>
                          </w:r>
                        </w:p>
                        <w:p w14:paraId="04FC8A53"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تمرين.</w:t>
                          </w:r>
                        </w:p>
                        <w:p w14:paraId="67534E8B" w14:textId="77777777" w:rsidR="008653AE" w:rsidRPr="008653AE" w:rsidRDefault="008653AE" w:rsidP="002467E8">
                          <w:pPr>
                            <w:pStyle w:val="ListParagraph"/>
                            <w:numPr>
                              <w:ilvl w:val="0"/>
                              <w:numId w:val="2"/>
                            </w:numPr>
                            <w:rPr>
                              <w:rFonts w:ascii="Adobe Arabic" w:eastAsia="GE Dinar One" w:hAnsi="Adobe Arabic" w:cs="Adobe Arabic"/>
                              <w:color w:val="000000"/>
                              <w:kern w:val="24"/>
                              <w:sz w:val="36"/>
                              <w:szCs w:val="36"/>
                              <w:rtl/>
                              <w:lang w:bidi="ar-SY"/>
                            </w:rPr>
                          </w:pPr>
                          <w:r w:rsidRPr="008653AE">
                            <w:rPr>
                              <w:rFonts w:ascii="Adobe Arabic" w:eastAsia="GE Dinar One" w:hAnsi="Adobe Arabic" w:cs="Adobe Arabic"/>
                              <w:color w:val="000000"/>
                              <w:kern w:val="24"/>
                              <w:sz w:val="36"/>
                              <w:szCs w:val="36"/>
                              <w:rtl/>
                              <w:lang w:bidi="ar-SY"/>
                            </w:rPr>
                            <w:t>أدوات قياس الأثر الاجتماعي والبيئي للمؤسسة.</w:t>
                          </w:r>
                        </w:p>
                        <w:p w14:paraId="29600434" w14:textId="01F913C6" w:rsidR="00F01FA2" w:rsidRPr="000F32C7" w:rsidRDefault="008653AE"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653AE">
                            <w:rPr>
                              <w:rFonts w:ascii="Adobe Arabic" w:eastAsia="GE Dinar One" w:hAnsi="Adobe Arabic" w:cs="Adobe Arabic"/>
                              <w:color w:val="000000"/>
                              <w:kern w:val="24"/>
                              <w:sz w:val="36"/>
                              <w:szCs w:val="36"/>
                              <w:rtl/>
                              <w:lang w:bidi="ar-SY"/>
                            </w:rPr>
                            <w:t>نشاط تدريبي.</w:t>
                          </w:r>
                        </w:p>
                      </w:txbxContent>
                    </v:textbox>
                  </v:shape>
                </v:group>
                <v:group id="Group 1462637134" o:spid="_x0000_s2778"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27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48" o:title="Calendar " gain="19661f" blacklevel="22938f"/>
                  </v:shape>
                  <v:shape id="TextBox 34" o:spid="_x0000_s2780"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638E114F" w14:textId="306FF0BB"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78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5C3AFC68" w14:textId="0FCE172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78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5DF21385" w14:textId="74DD565C" w:rsidR="00F01FA2" w:rsidRPr="00F01FA2" w:rsidRDefault="008653AE" w:rsidP="00F01FA2">
                          <w:pPr>
                            <w:bidi w:val="0"/>
                            <w:jc w:val="center"/>
                            <w:rPr>
                              <w:rFonts w:ascii="Adobe Arabic" w:eastAsia="GE Dinar One" w:hAnsi="Adobe Arabic" w:cs="Adobe Arabic"/>
                              <w:b/>
                              <w:bCs/>
                              <w:kern w:val="24"/>
                              <w:sz w:val="56"/>
                              <w:szCs w:val="56"/>
                              <w:lang w:bidi="ar-SY"/>
                            </w:rPr>
                          </w:pPr>
                          <w:r w:rsidRPr="008653AE">
                            <w:rPr>
                              <w:rFonts w:ascii="Adobe Arabic" w:eastAsia="GE Dinar One" w:hAnsi="Adobe Arabic" w:cs="Adobe Arabic"/>
                              <w:b/>
                              <w:bCs/>
                              <w:kern w:val="24"/>
                              <w:sz w:val="56"/>
                              <w:szCs w:val="56"/>
                              <w:rtl/>
                              <w:lang w:bidi="ar-SY"/>
                            </w:rPr>
                            <w:t>قياس وتقييم الأداء المستدام</w:t>
                          </w:r>
                        </w:p>
                      </w:txbxContent>
                    </v:textbox>
                  </v:shape>
                </v:group>
              </v:group>
            </w:pict>
          </mc:Fallback>
        </mc:AlternateContent>
      </w:r>
    </w:p>
    <w:p w14:paraId="34A9DA64" w14:textId="39C5CE20" w:rsidR="007C12CD" w:rsidRPr="007C12CD" w:rsidRDefault="007C12CD" w:rsidP="007C12CD">
      <w:pPr>
        <w:rPr>
          <w:rFonts w:ascii="Sakkal Majalla" w:hAnsi="Sakkal Majalla"/>
          <w:color w:val="002060"/>
          <w:sz w:val="30"/>
          <w:rtl/>
          <w:lang w:bidi="ar-EG"/>
        </w:rPr>
      </w:pPr>
    </w:p>
    <w:p w14:paraId="732BECF7" w14:textId="77777777" w:rsidR="00132C0A" w:rsidRDefault="00132C0A" w:rsidP="006C52FE">
      <w:pPr>
        <w:rPr>
          <w:rtl/>
          <w:lang w:bidi="ar-EG"/>
        </w:rPr>
      </w:pPr>
    </w:p>
    <w:p w14:paraId="772EBA3C" w14:textId="77777777" w:rsidR="00691535" w:rsidRDefault="00691535" w:rsidP="00152BBE">
      <w:pPr>
        <w:bidi w:val="0"/>
        <w:rPr>
          <w:rFonts w:asciiTheme="majorBidi" w:hAnsiTheme="majorBidi" w:cstheme="majorBidi"/>
          <w:szCs w:val="28"/>
          <w:lang w:bidi="ar-SY"/>
        </w:rPr>
      </w:pPr>
    </w:p>
    <w:p w14:paraId="56AB8F66" w14:textId="77777777" w:rsidR="00691535" w:rsidRDefault="00691535" w:rsidP="00691535">
      <w:pPr>
        <w:spacing w:line="240" w:lineRule="auto"/>
        <w:jc w:val="center"/>
        <w:rPr>
          <w:rFonts w:cs="PT Bold Heading"/>
          <w:sz w:val="52"/>
          <w:szCs w:val="56"/>
          <w:rtl/>
          <w:lang w:bidi="ar-SY"/>
        </w:rPr>
      </w:pPr>
    </w:p>
    <w:p w14:paraId="0EA922C9"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09A82D9F" w14:textId="284AEA1B" w:rsidR="00691535" w:rsidRDefault="00691535" w:rsidP="00691535">
      <w:pPr>
        <w:pStyle w:val="a5"/>
        <w:spacing w:line="256" w:lineRule="auto"/>
        <w:rPr>
          <w:rFonts w:ascii="Adobe Arabic" w:hAnsi="Adobe Arabic" w:cs="Adobe Arabic"/>
          <w:b/>
          <w:bCs/>
          <w:color w:val="002060"/>
          <w:sz w:val="48"/>
          <w:szCs w:val="36"/>
          <w:rtl/>
          <w:lang w:bidi="ar-SY"/>
        </w:rPr>
      </w:pPr>
    </w:p>
    <w:p w14:paraId="13EAF3D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79A73F3"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3B5F051F" w14:textId="77777777" w:rsidR="00691535" w:rsidRDefault="00691535" w:rsidP="00691535">
      <w:pPr>
        <w:pStyle w:val="a5"/>
        <w:spacing w:line="360" w:lineRule="auto"/>
        <w:rPr>
          <w:rFonts w:ascii="Adobe Arabic" w:hAnsi="Adobe Arabic" w:cs="Adobe Arabic"/>
          <w:b/>
          <w:bCs/>
          <w:color w:val="002060"/>
          <w:sz w:val="48"/>
          <w:szCs w:val="36"/>
          <w:rtl/>
        </w:rPr>
      </w:pPr>
    </w:p>
    <w:p w14:paraId="58984277"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6BBDC775"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268D2445" wp14:editId="0FB52E0E">
                <wp:extent cx="5239055" cy="1388331"/>
                <wp:effectExtent l="19050" t="19050" r="19050" b="21590"/>
                <wp:docPr id="211319785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83142084" name="Rectangle 168314208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50306403" name="Picture 1550306403"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526175586" name="TextBox 36"/>
                        <wps:cNvSpPr txBox="1"/>
                        <wps:spPr>
                          <a:xfrm>
                            <a:off x="1305515" y="316344"/>
                            <a:ext cx="4178935" cy="377825"/>
                          </a:xfrm>
                          <a:prstGeom prst="rect">
                            <a:avLst/>
                          </a:prstGeom>
                          <a:noFill/>
                        </wps:spPr>
                        <wps:txbx>
                          <w:txbxContent>
                            <w:p w14:paraId="74DBD0AC" w14:textId="41CE01CD"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كيف نقيس الاستدامة؟</w:t>
                              </w:r>
                            </w:p>
                          </w:txbxContent>
                        </wps:txbx>
                        <wps:bodyPr wrap="square">
                          <a:noAutofit/>
                        </wps:bodyPr>
                      </wps:wsp>
                      <wps:wsp>
                        <wps:cNvPr id="1528220528" name="TextBox 38"/>
                        <wps:cNvSpPr txBox="1"/>
                        <wps:spPr>
                          <a:xfrm>
                            <a:off x="973811" y="817161"/>
                            <a:ext cx="4833288" cy="417195"/>
                          </a:xfrm>
                          <a:prstGeom prst="rect">
                            <a:avLst/>
                          </a:prstGeom>
                          <a:noFill/>
                        </wps:spPr>
                        <wps:txbx>
                          <w:txbxContent>
                            <w:p w14:paraId="471E7FF9" w14:textId="77777777" w:rsidR="008653AE" w:rsidRPr="00F66814" w:rsidRDefault="008653AE" w:rsidP="008653AE">
                              <w:pPr>
                                <w:spacing w:line="259" w:lineRule="auto"/>
                                <w:jc w:val="center"/>
                                <w:rPr>
                                  <w:sz w:val="22"/>
                                  <w:szCs w:val="22"/>
                                </w:rPr>
                              </w:pPr>
                              <w:hyperlink r:id="rId245" w:history="1">
                                <w:r w:rsidRPr="00F66814">
                                  <w:rPr>
                                    <w:color w:val="0563C1" w:themeColor="hyperlink"/>
                                    <w:sz w:val="22"/>
                                    <w:szCs w:val="22"/>
                                    <w:u w:val="single"/>
                                  </w:rPr>
                                  <w:t>https://youtu.be/4nxgLTvcmZ4?si=oDfnvKX-aue8NyHp</w:t>
                                </w:r>
                              </w:hyperlink>
                            </w:p>
                          </w:txbxContent>
                        </wps:txbx>
                        <wps:bodyPr wrap="square">
                          <a:noAutofit/>
                        </wps:bodyPr>
                      </wps:wsp>
                    </wpg:wgp>
                  </a:graphicData>
                </a:graphic>
              </wp:inline>
            </w:drawing>
          </mc:Choice>
          <mc:Fallback>
            <w:pict>
              <v:group w14:anchorId="268D2445" id="_x0000_s2783"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">
                <v:rect id="Rectangle 1683142084" o:spid="_x0000_s2784"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" fillcolor="#f2f2f2 [3052]" strokecolor="#168489" strokeweight="2.25pt"/>
                <v:shape id="Picture 1550306403" o:spid="_x0000_s2785"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">
                  <v:imagedata r:id="rId58" o:title="Youtube-logo png images for free download – Pngset"/>
                </v:shape>
                <v:shape id="TextBox 36" o:spid="_x0000_s2786"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" filled="f" stroked="f">
                  <v:textbox>
                    <w:txbxContent>
                      <w:p w14:paraId="74DBD0AC" w14:textId="41CE01CD" w:rsidR="002D7D32" w:rsidRDefault="008653AE" w:rsidP="002D7D32">
                        <w:pPr>
                          <w:jc w:val="center"/>
                          <w:rPr>
                            <w:rFonts w:ascii="Adobe Arabic" w:eastAsia="Calibri" w:hAnsi="Adobe Arabic" w:cs="Adobe Arabic"/>
                            <w:b/>
                            <w:bCs/>
                            <w:color w:val="168489"/>
                            <w:kern w:val="24"/>
                            <w:sz w:val="36"/>
                            <w:szCs w:val="36"/>
                            <w:lang w:bidi="ar-SY"/>
                          </w:rPr>
                        </w:pPr>
                        <w:r w:rsidRPr="008653AE">
                          <w:rPr>
                            <w:rFonts w:ascii="Adobe Arabic" w:eastAsia="Calibri" w:hAnsi="Adobe Arabic" w:cs="Adobe Arabic"/>
                            <w:b/>
                            <w:bCs/>
                            <w:color w:val="168489"/>
                            <w:kern w:val="24"/>
                            <w:sz w:val="36"/>
                            <w:szCs w:val="36"/>
                            <w:rtl/>
                            <w:lang w:bidi="ar-SY"/>
                          </w:rPr>
                          <w:t>كيف نقيس الاستدامة؟</w:t>
                        </w:r>
                      </w:p>
                    </w:txbxContent>
                  </v:textbox>
                </v:shape>
                <v:shape id="TextBox 38" o:spid="_x0000_s278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" filled="f" stroked="f">
                  <v:textbox>
                    <w:txbxContent>
                      <w:p w14:paraId="471E7FF9" w14:textId="77777777" w:rsidR="008653AE" w:rsidRPr="00F66814" w:rsidRDefault="00000000" w:rsidP="008653AE">
                        <w:pPr>
                          <w:spacing w:line="259" w:lineRule="auto"/>
                          <w:jc w:val="center"/>
                          <w:rPr>
                            <w:sz w:val="22"/>
                            <w:szCs w:val="22"/>
                          </w:rPr>
                        </w:pPr>
                        <w:hyperlink r:id="rId246" w:history="1">
                          <w:r w:rsidR="008653AE" w:rsidRPr="00F66814">
                            <w:rPr>
                              <w:color w:val="0563C1" w:themeColor="hyperlink"/>
                              <w:sz w:val="22"/>
                              <w:szCs w:val="22"/>
                              <w:u w:val="single"/>
                            </w:rPr>
                            <w:t>https://youtu.be/4nxgLTvcmZ4?si=oDfnvKX-aue8NyHp</w:t>
                          </w:r>
                        </w:hyperlink>
                      </w:p>
                    </w:txbxContent>
                  </v:textbox>
                </v:shape>
                <w10:anchorlock/>
              </v:group>
            </w:pict>
          </mc:Fallback>
        </mc:AlternateContent>
      </w:r>
    </w:p>
    <w:p w14:paraId="6A99BA4E"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4B49166" wp14:editId="64504B54">
                <wp:extent cx="5731510" cy="895350"/>
                <wp:effectExtent l="0" t="0" r="21590" b="19050"/>
                <wp:docPr id="16179506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35414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4328073" name="مجموعة 39"/>
                        <wpg:cNvGrpSpPr/>
                        <wpg:grpSpPr>
                          <a:xfrm>
                            <a:off x="0" y="0"/>
                            <a:ext cx="5731510" cy="895350"/>
                            <a:chOff x="0" y="0"/>
                            <a:chExt cx="5878196" cy="918845"/>
                          </a:xfrm>
                        </wpg:grpSpPr>
                        <wpg:grpSp>
                          <wpg:cNvPr id="1589221942" name="مجموعة 40"/>
                          <wpg:cNvGrpSpPr/>
                          <wpg:grpSpPr>
                            <a:xfrm>
                              <a:off x="0" y="0"/>
                              <a:ext cx="5878196" cy="918845"/>
                              <a:chOff x="0" y="0"/>
                              <a:chExt cx="6240348" cy="919070"/>
                            </a:xfrm>
                          </wpg:grpSpPr>
                          <wpg:grpSp>
                            <wpg:cNvPr id="1342072376" name="مجموعة 41"/>
                            <wpg:cNvGrpSpPr/>
                            <wpg:grpSpPr>
                              <a:xfrm>
                                <a:off x="0" y="169208"/>
                                <a:ext cx="5433072" cy="580613"/>
                                <a:chOff x="0" y="169208"/>
                                <a:chExt cx="5433072" cy="580613"/>
                              </a:xfrm>
                            </wpg:grpSpPr>
                            <wps:wsp>
                              <wps:cNvPr id="19284467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248336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07526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3155225" name="مربع نص 41"/>
                          <wps:cNvSpPr txBox="1"/>
                          <wps:spPr>
                            <a:xfrm>
                              <a:off x="204484" y="257055"/>
                              <a:ext cx="4616071" cy="387740"/>
                            </a:xfrm>
                            <a:prstGeom prst="rect">
                              <a:avLst/>
                            </a:prstGeom>
                            <a:noFill/>
                          </wps:spPr>
                          <wps:txbx>
                            <w:txbxContent>
                              <w:p w14:paraId="62ED4BEA" w14:textId="13BFE8F3" w:rsidR="002D7D32" w:rsidRDefault="001F2E1D" w:rsidP="002D7D32">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الأداء المستدام ونظم التقييم</w:t>
                                </w:r>
                              </w:p>
                            </w:txbxContent>
                          </wps:txbx>
                          <wps:bodyPr wrap="square" rtlCol="1">
                            <a:spAutoFit/>
                          </wps:bodyPr>
                        </wps:wsp>
                      </wpg:grpSp>
                    </wpg:wgp>
                  </a:graphicData>
                </a:graphic>
              </wp:inline>
            </w:drawing>
          </mc:Choice>
          <mc:Fallback>
            <w:pict>
              <v:group w14:anchorId="34B49166" id="_x0000_s27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Uh8oWwBwAAuh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27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">
                  <v:imagedata r:id="rId61" o:title=""/>
                </v:shape>
                <v:group id="مجموعة 39" o:spid="_x0000_s27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">
                  <v:group id="مجموعة 40" o:spid="_x0000_s27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">
                    <v:group id="مجموعة 41" o:spid="_x0000_s27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">
                      <v:shape id="شكل حر 42" o:spid="_x0000_s27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" fillcolor="#168489" stroked="f" strokeweight="1pt">
                        <v:stroke joinstyle="miter"/>
                      </v:roundrect>
                    </v:group>
                    <v:oval id="شكل بيضاوي 44" o:spid="_x0000_s27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" filled="f" strokecolor="#a5a5a5 [2092]" strokeweight="1pt">
                      <v:stroke joinstyle="miter"/>
                    </v:oval>
                  </v:group>
                  <v:shape id="مربع نص 41" o:spid="_x0000_s279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" filled="f" stroked="f">
                    <v:textbox style="mso-fit-shape-to-text:t">
                      <w:txbxContent>
                        <w:p w14:paraId="62ED4BEA" w14:textId="13BFE8F3" w:rsidR="002D7D32" w:rsidRDefault="001F2E1D" w:rsidP="002D7D32">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الأداء المستدام ونظم التقييم</w:t>
                          </w:r>
                        </w:p>
                      </w:txbxContent>
                    </v:textbox>
                  </v:shape>
                </v:group>
                <w10:anchorlock/>
              </v:group>
            </w:pict>
          </mc:Fallback>
        </mc:AlternateContent>
      </w:r>
    </w:p>
    <w:p w14:paraId="057B40B1" w14:textId="77777777" w:rsidR="008653AE" w:rsidRDefault="008653AE" w:rsidP="008653AE">
      <w:r w:rsidRPr="00584DFA">
        <w:rPr>
          <w:rtl/>
        </w:rPr>
        <w:t>هناك عدة مؤشرات ونظم تقييم رئيسية لقياس الأداء المستدام للمؤسسات:</w:t>
      </w:r>
    </w:p>
    <w:p w14:paraId="19780464" w14:textId="293F6A4E" w:rsidR="00807053" w:rsidRDefault="00807053" w:rsidP="00807053">
      <w:pPr>
        <w:ind w:left="720"/>
        <w:rPr>
          <w:rtl/>
        </w:rPr>
      </w:pPr>
      <w:r w:rsidRPr="00807053">
        <w:rPr>
          <w:noProof/>
        </w:rPr>
        <mc:AlternateContent>
          <mc:Choice Requires="wpg">
            <w:drawing>
              <wp:inline distT="0" distB="0" distL="0" distR="0" wp14:anchorId="00DDF327" wp14:editId="7B446DE8">
                <wp:extent cx="5207496" cy="1695112"/>
                <wp:effectExtent l="0" t="0" r="12700" b="635"/>
                <wp:docPr id="88284359" name="Group 20"/>
                <wp:cNvGraphicFramePr/>
                <a:graphic xmlns:a="http://schemas.openxmlformats.org/drawingml/2006/main">
                  <a:graphicData uri="http://schemas.microsoft.com/office/word/2010/wordprocessingGroup">
                    <wpg:wgp>
                      <wpg:cNvGrpSpPr/>
                      <wpg:grpSpPr>
                        <a:xfrm>
                          <a:off x="0" y="0"/>
                          <a:ext cx="5207496" cy="1695112"/>
                          <a:chOff x="0" y="0"/>
                          <a:chExt cx="5207496" cy="1695112"/>
                        </a:xfrm>
                      </wpg:grpSpPr>
                      <pic:pic xmlns:pic="http://schemas.openxmlformats.org/drawingml/2006/picture">
                        <pic:nvPicPr>
                          <pic:cNvPr id="1673626607" name="Picture 1673626607" descr="Task "/>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270187" y="104355"/>
                            <a:ext cx="649352" cy="649352"/>
                          </a:xfrm>
                          <a:prstGeom prst="rect">
                            <a:avLst/>
                          </a:prstGeom>
                          <a:noFill/>
                          <a:extLst>
                            <a:ext uri="{909E8E84-426E-40DD-AFC4-6F175D3DCCD1}">
                              <a14:hiddenFill xmlns:a14="http://schemas.microsoft.com/office/drawing/2010/main">
                                <a:solidFill>
                                  <a:srgbClr val="FFFFFF"/>
                                </a:solidFill>
                              </a14:hiddenFill>
                            </a:ext>
                          </a:extLst>
                        </pic:spPr>
                      </pic:pic>
                      <wpg:grpSp>
                        <wpg:cNvPr id="1760819279" name="Group 1760819279"/>
                        <wpg:cNvGrpSpPr/>
                        <wpg:grpSpPr>
                          <a:xfrm>
                            <a:off x="0" y="905431"/>
                            <a:ext cx="5207496" cy="789681"/>
                            <a:chOff x="0" y="905431"/>
                            <a:chExt cx="5207496" cy="789681"/>
                          </a:xfrm>
                        </wpg:grpSpPr>
                        <wps:wsp>
                          <wps:cNvPr id="1467294351" name="TextBox 12"/>
                          <wps:cNvSpPr txBox="1">
                            <a:spLocks noChangeArrowheads="1"/>
                          </wps:cNvSpPr>
                          <wps:spPr bwMode="auto">
                            <a:xfrm>
                              <a:off x="0" y="1034257"/>
                              <a:ext cx="1050028" cy="660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87AF9"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نظم التقييم والإبلاغ</w:t>
                                </w:r>
                              </w:p>
                            </w:txbxContent>
                          </wps:txbx>
                          <wps:bodyPr rot="0" vert="horz" wrap="square" lIns="0" tIns="45720" rIns="0" bIns="45720" anchor="b" anchorCtr="0" upright="1">
                            <a:noAutofit/>
                          </wps:bodyPr>
                        </wps:wsp>
                        <wps:wsp>
                          <wps:cNvPr id="663906043" name="Rectangle: Rounded Corners 663906043"/>
                          <wps:cNvSpPr/>
                          <wps:spPr>
                            <a:xfrm>
                              <a:off x="130717"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8678382" name="TextBox 15"/>
                          <wps:cNvSpPr txBox="1">
                            <a:spLocks noChangeArrowheads="1"/>
                          </wps:cNvSpPr>
                          <wps:spPr bwMode="auto">
                            <a:xfrm>
                              <a:off x="1363563" y="1001354"/>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C268"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الاقتصادية</w:t>
                                </w:r>
                              </w:p>
                            </w:txbxContent>
                          </wps:txbx>
                          <wps:bodyPr rot="0" vert="horz" wrap="square" lIns="0" tIns="45720" rIns="0" bIns="45720" anchor="b" anchorCtr="0" upright="1">
                            <a:noAutofit/>
                          </wps:bodyPr>
                        </wps:wsp>
                        <wps:wsp>
                          <wps:cNvPr id="1763240505" name="TextBox 18"/>
                          <wps:cNvSpPr txBox="1">
                            <a:spLocks noChangeArrowheads="1"/>
                          </wps:cNvSpPr>
                          <wps:spPr bwMode="auto">
                            <a:xfrm>
                              <a:off x="2727984" y="905431"/>
                              <a:ext cx="1203626" cy="789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1DC8A"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الاجتماعية</w:t>
                                </w:r>
                              </w:p>
                            </w:txbxContent>
                          </wps:txbx>
                          <wps:bodyPr rot="0" vert="horz" wrap="square" lIns="0" tIns="45720" rIns="0" bIns="45720" anchor="b" anchorCtr="0" upright="1">
                            <a:noAutofit/>
                          </wps:bodyPr>
                        </wps:wsp>
                        <wps:wsp>
                          <wps:cNvPr id="1541035628" name="Rectangle: Rounded Corners 1541035628"/>
                          <wps:cNvSpPr/>
                          <wps:spPr>
                            <a:xfrm>
                              <a:off x="2938585"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9017122" name="Rectangle: Rounded Corners 739017122"/>
                          <wps:cNvSpPr/>
                          <wps:spPr>
                            <a:xfrm>
                              <a:off x="1541752"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5992554" name="TextBox 15"/>
                          <wps:cNvSpPr txBox="1">
                            <a:spLocks noChangeArrowheads="1"/>
                          </wps:cNvSpPr>
                          <wps:spPr bwMode="auto">
                            <a:xfrm>
                              <a:off x="4066956" y="1001354"/>
                              <a:ext cx="1140540" cy="693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42751"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البيئية</w:t>
                                </w:r>
                              </w:p>
                            </w:txbxContent>
                          </wps:txbx>
                          <wps:bodyPr rot="0" vert="horz" wrap="square" lIns="0" tIns="45720" rIns="0" bIns="45720" anchor="b" anchorCtr="0" upright="1">
                            <a:noAutofit/>
                          </wps:bodyPr>
                        </wps:wsp>
                        <wps:wsp>
                          <wps:cNvPr id="1905608715" name="Rectangle: Rounded Corners 1905608715"/>
                          <wps:cNvSpPr/>
                          <wps:spPr>
                            <a:xfrm>
                              <a:off x="4245145" y="905431"/>
                              <a:ext cx="784162" cy="77002"/>
                            </a:xfrm>
                            <a:prstGeom prst="roundRect">
                              <a:avLst/>
                            </a:prstGeom>
                            <a:solidFill>
                              <a:srgbClr val="557690"/>
                            </a:solidFill>
                            <a:ln>
                              <a:solidFill>
                                <a:srgbClr val="55769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1280786270" name="Picture 1280786270" descr="Sustainable energy "/>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4377438" y="74995"/>
                            <a:ext cx="651869" cy="6518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5881261" name="Picture 815881261" descr="Sustainability "/>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3063789" y="107286"/>
                            <a:ext cx="609600" cy="609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1762521" name="Picture 2011762521" descr="Growth "/>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1561836" y="0"/>
                            <a:ext cx="805873" cy="80587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DDF327" id="Group 20" o:spid="_x0000_s2797" style="width:410.05pt;height:133.45pt;mso-position-horizontal-relative:char;mso-position-vertical-relative:line" coordsize="52074,16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">
                <v:shape id="Picture 1673626607" o:spid="_x0000_s2798" type="#_x0000_t75" alt="Task " style="position:absolute;left:2701;top:1043;width:6494;height:6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">
                  <v:imagedata r:id="rId250" o:title="Task "/>
                </v:shape>
                <v:group id="Group 1760819279" o:spid="_x0000_s2799" style="position:absolute;top:9054;width:52074;height:7897" coordorigin=",9054" coordsize="52074,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">
                  <v:shape id="TextBox 12" o:spid="_x0000_s2800" type="#_x0000_t202" style="position:absolute;top:10342;width:10500;height:66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" filled="f" stroked="f">
                    <v:textbox inset="0,,0">
                      <w:txbxContent>
                        <w:p w14:paraId="5D787AF9"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نظم التقييم والإبلاغ</w:t>
                          </w:r>
                        </w:p>
                      </w:txbxContent>
                    </v:textbox>
                  </v:shape>
                  <v:roundrect id="Rectangle: Rounded Corners 663906043" o:spid="_x0000_s2801" style="position:absolute;left:1307;top:9054;width:7841;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" fillcolor="#557690" strokecolor="#557690" strokeweight="1pt">
                    <v:stroke joinstyle="miter"/>
                  </v:roundrect>
                  <v:shape id="TextBox 15" o:spid="_x0000_s2802" type="#_x0000_t202" style="position:absolute;left:13635;top:10013;width:11406;height:69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" filled="f" stroked="f">
                    <v:textbox inset="0,,0">
                      <w:txbxContent>
                        <w:p w14:paraId="4D97C268"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الاقتصادية</w:t>
                          </w:r>
                        </w:p>
                      </w:txbxContent>
                    </v:textbox>
                  </v:shape>
                  <v:shape id="TextBox 18" o:spid="_x0000_s2803" type="#_x0000_t202" style="position:absolute;left:27279;top:9054;width:12037;height:78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" filled="f" stroked="f">
                    <v:textbox inset="0,,0">
                      <w:txbxContent>
                        <w:p w14:paraId="5FC1DC8A"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الاجتماعية</w:t>
                          </w:r>
                        </w:p>
                      </w:txbxContent>
                    </v:textbox>
                  </v:shape>
                  <v:roundrect id="Rectangle: Rounded Corners 1541035628" o:spid="_x0000_s2804" style="position:absolute;left:29385;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" fillcolor="#557690" strokecolor="#557690" strokeweight="1pt">
                    <v:stroke joinstyle="miter"/>
                  </v:roundrect>
                  <v:roundrect id="Rectangle: Rounded Corners 739017122" o:spid="_x0000_s2805" style="position:absolute;left:15417;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" fillcolor="#557690" strokecolor="#557690" strokeweight="1pt">
                    <v:stroke joinstyle="miter"/>
                  </v:roundrect>
                  <v:shape id="TextBox 15" o:spid="_x0000_s2806" type="#_x0000_t202" style="position:absolute;left:40669;top:10013;width:11405;height:69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" filled="f" stroked="f">
                    <v:textbox inset="0,,0">
                      <w:txbxContent>
                        <w:p w14:paraId="63342751" w14:textId="77777777" w:rsidR="00807053" w:rsidRDefault="00807053" w:rsidP="00807053">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مؤشرات الاستدامة البيئية</w:t>
                          </w:r>
                        </w:p>
                      </w:txbxContent>
                    </v:textbox>
                  </v:shape>
                  <v:roundrect id="Rectangle: Rounded Corners 1905608715" o:spid="_x0000_s2807" style="position:absolute;left:42451;top:9054;width:7842;height:7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" fillcolor="#557690" strokecolor="#557690" strokeweight="1pt">
                    <v:stroke joinstyle="miter"/>
                  </v:roundrect>
                </v:group>
                <v:shape id="Picture 1280786270" o:spid="_x0000_s2808" type="#_x0000_t75" alt="Sustainable energy " style="position:absolute;left:43774;top:749;width:6519;height:6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">
                  <v:imagedata r:id="rId220" o:title="Sustainable energy "/>
                </v:shape>
                <v:shape id="Picture 815881261" o:spid="_x0000_s2809" type="#_x0000_t75" alt="Sustainability " style="position:absolute;left:30637;top:1072;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">
                  <v:imagedata r:id="rId251" o:title="Sustainability "/>
                </v:shape>
                <v:shape id="Picture 2011762521" o:spid="_x0000_s2810" type="#_x0000_t75" alt="Growth " style="position:absolute;left:15618;width:8059;height:8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">
                  <v:imagedata r:id="rId252" o:title="Growth "/>
                </v:shape>
                <w10:anchorlock/>
              </v:group>
            </w:pict>
          </mc:Fallback>
        </mc:AlternateContent>
      </w:r>
    </w:p>
    <w:p w14:paraId="75162D13" w14:textId="4901D395"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661EE5AD" wp14:editId="29841760">
                <wp:extent cx="5731510" cy="891540"/>
                <wp:effectExtent l="0" t="0" r="2540" b="22860"/>
                <wp:docPr id="17709540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75375214" name="مجموعة 47"/>
                        <wpg:cNvGrpSpPr/>
                        <wpg:grpSpPr>
                          <a:xfrm>
                            <a:off x="0" y="0"/>
                            <a:ext cx="5731510" cy="895351"/>
                            <a:chOff x="0" y="0"/>
                            <a:chExt cx="5878196" cy="918845"/>
                          </a:xfrm>
                        </wpg:grpSpPr>
                        <wpg:grpSp>
                          <wpg:cNvPr id="153400101" name="مجموعة 48"/>
                          <wpg:cNvGrpSpPr/>
                          <wpg:grpSpPr>
                            <a:xfrm>
                              <a:off x="0" y="0"/>
                              <a:ext cx="5878196" cy="918845"/>
                              <a:chOff x="0" y="0"/>
                              <a:chExt cx="6240348" cy="919070"/>
                            </a:xfrm>
                          </wpg:grpSpPr>
                          <wpg:grpSp>
                            <wpg:cNvPr id="671685535" name="مجموعة 49"/>
                            <wpg:cNvGrpSpPr/>
                            <wpg:grpSpPr>
                              <a:xfrm>
                                <a:off x="0" y="169208"/>
                                <a:ext cx="5433072" cy="580613"/>
                                <a:chOff x="0" y="169208"/>
                                <a:chExt cx="5433072" cy="580613"/>
                              </a:xfrm>
                            </wpg:grpSpPr>
                            <wps:wsp>
                              <wps:cNvPr id="14547642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81015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53705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3065649" name="مربع نص 41"/>
                          <wps:cNvSpPr txBox="1"/>
                          <wps:spPr>
                            <a:xfrm>
                              <a:off x="204466" y="257055"/>
                              <a:ext cx="4615801" cy="387740"/>
                            </a:xfrm>
                            <a:prstGeom prst="rect">
                              <a:avLst/>
                            </a:prstGeom>
                            <a:noFill/>
                          </wps:spPr>
                          <wps:txbx>
                            <w:txbxContent>
                              <w:p w14:paraId="6ECC3732" w14:textId="65326FF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البيئية:</w:t>
                                </w:r>
                              </w:p>
                            </w:txbxContent>
                          </wps:txbx>
                          <wps:bodyPr wrap="square" rtlCol="1">
                            <a:spAutoFit/>
                          </wps:bodyPr>
                        </wps:wsp>
                      </wpg:grpSp>
                      <pic:pic xmlns:pic="http://schemas.openxmlformats.org/drawingml/2006/picture">
                        <pic:nvPicPr>
                          <pic:cNvPr id="12948535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1EE5AD" id="_x0000_s28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DgunAcAAPc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CgOC6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8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">
                  <v:group id="مجموعة 48" o:spid="_x0000_s28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">
                    <v:group id="مجموعة 49" o:spid="_x0000_s28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">
                      <v:shape id="شكل حر 50" o:spid="_x0000_s28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" fillcolor="#a5a5a5 [2092]" stroked="f" strokeweight="1pt">
                        <v:stroke joinstyle="miter"/>
                      </v:roundrect>
                    </v:group>
                    <v:oval id="شكل بيضاوي 52" o:spid="_x0000_s28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" filled="f" strokecolor="#168489" strokeweight="1pt">
                      <v:stroke joinstyle="miter"/>
                    </v:oval>
                  </v:group>
                  <v:shape id="مربع نص 41" o:spid="_x0000_s281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" filled="f" stroked="f">
                    <v:textbox style="mso-fit-shape-to-text:t">
                      <w:txbxContent>
                        <w:p w14:paraId="6ECC3732" w14:textId="65326FF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البيئية:</w:t>
                          </w:r>
                        </w:p>
                      </w:txbxContent>
                    </v:textbox>
                  </v:shape>
                </v:group>
                <v:shape id="صورة 54" o:spid="_x0000_s28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">
                  <v:imagedata r:id="rId79" o:title=""/>
                </v:shape>
                <w10:anchorlock/>
              </v:group>
            </w:pict>
          </mc:Fallback>
        </mc:AlternateContent>
      </w:r>
    </w:p>
    <w:p w14:paraId="566CDE65" w14:textId="3A5E6A5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استهلاك الطاقة والمياه</w:t>
      </w:r>
    </w:p>
    <w:p w14:paraId="299CB5B7" w14:textId="5322602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انبعاثات الكربون ومعدلات إعادة التدوير</w:t>
      </w:r>
    </w:p>
    <w:p w14:paraId="7BF3EBF8" w14:textId="68CE814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استخدام المواد والموارد الطبيعية</w:t>
      </w:r>
    </w:p>
    <w:p w14:paraId="57B075AA" w14:textId="5541FF25"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التأثير على التنوع البيولوجي</w:t>
      </w:r>
    </w:p>
    <w:p w14:paraId="279EDC3E" w14:textId="70B89CAD"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755F9ED1" wp14:editId="7E0B84BE">
                <wp:extent cx="5731510" cy="891540"/>
                <wp:effectExtent l="0" t="0" r="2540" b="22860"/>
                <wp:docPr id="15239468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2722956" name="مجموعة 47"/>
                        <wpg:cNvGrpSpPr/>
                        <wpg:grpSpPr>
                          <a:xfrm>
                            <a:off x="0" y="0"/>
                            <a:ext cx="5731510" cy="895351"/>
                            <a:chOff x="0" y="0"/>
                            <a:chExt cx="5878196" cy="918845"/>
                          </a:xfrm>
                        </wpg:grpSpPr>
                        <wpg:grpSp>
                          <wpg:cNvPr id="326819942" name="مجموعة 48"/>
                          <wpg:cNvGrpSpPr/>
                          <wpg:grpSpPr>
                            <a:xfrm>
                              <a:off x="0" y="0"/>
                              <a:ext cx="5878196" cy="918845"/>
                              <a:chOff x="0" y="0"/>
                              <a:chExt cx="6240348" cy="919070"/>
                            </a:xfrm>
                          </wpg:grpSpPr>
                          <wpg:grpSp>
                            <wpg:cNvPr id="1402036747" name="مجموعة 49"/>
                            <wpg:cNvGrpSpPr/>
                            <wpg:grpSpPr>
                              <a:xfrm>
                                <a:off x="0" y="169208"/>
                                <a:ext cx="5433072" cy="580613"/>
                                <a:chOff x="0" y="169208"/>
                                <a:chExt cx="5433072" cy="580613"/>
                              </a:xfrm>
                            </wpg:grpSpPr>
                            <wps:wsp>
                              <wps:cNvPr id="10640539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4077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71993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3021712" name="مربع نص 41"/>
                          <wps:cNvSpPr txBox="1"/>
                          <wps:spPr>
                            <a:xfrm>
                              <a:off x="204466" y="257055"/>
                              <a:ext cx="4615801" cy="387740"/>
                            </a:xfrm>
                            <a:prstGeom prst="rect">
                              <a:avLst/>
                            </a:prstGeom>
                            <a:noFill/>
                          </wps:spPr>
                          <wps:txbx>
                            <w:txbxContent>
                              <w:p w14:paraId="4B819385" w14:textId="0EB2AA1F"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الاجتماعية:</w:t>
                                </w:r>
                              </w:p>
                            </w:txbxContent>
                          </wps:txbx>
                          <wps:bodyPr wrap="square" rtlCol="1">
                            <a:spAutoFit/>
                          </wps:bodyPr>
                        </wps:wsp>
                      </wpg:grpSp>
                      <pic:pic xmlns:pic="http://schemas.openxmlformats.org/drawingml/2006/picture">
                        <pic:nvPicPr>
                          <pic:cNvPr id="185142298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5F9ED1" id="_x0000_s28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DRVuqK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8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">
                  <v:group id="مجموعة 48" o:spid="_x0000_s28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">
                    <v:group id="مجموعة 49" o:spid="_x0000_s28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">
                      <v:shape id="شكل حر 50" o:spid="_x0000_s28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" fillcolor="#a5a5a5 [2092]" stroked="f" strokeweight="1pt">
                        <v:stroke joinstyle="miter"/>
                      </v:roundrect>
                    </v:group>
                    <v:oval id="شكل بيضاوي 52" o:spid="_x0000_s28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" filled="f" strokecolor="#168489" strokeweight="1pt">
                      <v:stroke joinstyle="miter"/>
                    </v:oval>
                  </v:group>
                  <v:shape id="مربع نص 41" o:spid="_x0000_s28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" filled="f" stroked="f">
                    <v:textbox style="mso-fit-shape-to-text:t">
                      <w:txbxContent>
                        <w:p w14:paraId="4B819385" w14:textId="0EB2AA1F"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الاجتماعية:</w:t>
                          </w:r>
                        </w:p>
                      </w:txbxContent>
                    </v:textbox>
                  </v:shape>
                </v:group>
                <v:shape id="صورة 54" o:spid="_x0000_s28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">
                  <v:imagedata r:id="rId79" o:title=""/>
                </v:shape>
                <w10:anchorlock/>
              </v:group>
            </w:pict>
          </mc:Fallback>
        </mc:AlternateContent>
      </w:r>
    </w:p>
    <w:p w14:paraId="3FB39EDA" w14:textId="5FE6086E"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ظروف وسياسات العمل</w:t>
      </w:r>
    </w:p>
    <w:p w14:paraId="68E1DF45" w14:textId="16DE4393"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الصحة والسلامة المهنية</w:t>
      </w:r>
    </w:p>
    <w:p w14:paraId="3C3F3E3F" w14:textId="67D3092F"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التنوع والمساواة في فرص العمل</w:t>
      </w:r>
    </w:p>
    <w:p w14:paraId="6143CB1B" w14:textId="2614456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lastRenderedPageBreak/>
        <w:t>المساهمات المجتمعية والتنمية المحلية</w:t>
      </w:r>
    </w:p>
    <w:p w14:paraId="00D3AAF2" w14:textId="11DF6EB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43A62630" wp14:editId="0CC9AA63">
                <wp:extent cx="5731510" cy="891540"/>
                <wp:effectExtent l="0" t="0" r="2540" b="22860"/>
                <wp:docPr id="17921661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59968881" name="مجموعة 47"/>
                        <wpg:cNvGrpSpPr/>
                        <wpg:grpSpPr>
                          <a:xfrm>
                            <a:off x="0" y="0"/>
                            <a:ext cx="5731510" cy="895351"/>
                            <a:chOff x="0" y="0"/>
                            <a:chExt cx="5878196" cy="918845"/>
                          </a:xfrm>
                        </wpg:grpSpPr>
                        <wpg:grpSp>
                          <wpg:cNvPr id="173159857" name="مجموعة 48"/>
                          <wpg:cNvGrpSpPr/>
                          <wpg:grpSpPr>
                            <a:xfrm>
                              <a:off x="0" y="0"/>
                              <a:ext cx="5878196" cy="918845"/>
                              <a:chOff x="0" y="0"/>
                              <a:chExt cx="6240348" cy="919070"/>
                            </a:xfrm>
                          </wpg:grpSpPr>
                          <wpg:grpSp>
                            <wpg:cNvPr id="30492187" name="مجموعة 49"/>
                            <wpg:cNvGrpSpPr/>
                            <wpg:grpSpPr>
                              <a:xfrm>
                                <a:off x="0" y="169208"/>
                                <a:ext cx="5433072" cy="580613"/>
                                <a:chOff x="0" y="169208"/>
                                <a:chExt cx="5433072" cy="580613"/>
                              </a:xfrm>
                            </wpg:grpSpPr>
                            <wps:wsp>
                              <wps:cNvPr id="20228769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87271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84103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9819970" name="مربع نص 41"/>
                          <wps:cNvSpPr txBox="1"/>
                          <wps:spPr>
                            <a:xfrm>
                              <a:off x="204466" y="257055"/>
                              <a:ext cx="4615801" cy="387740"/>
                            </a:xfrm>
                            <a:prstGeom prst="rect">
                              <a:avLst/>
                            </a:prstGeom>
                            <a:noFill/>
                          </wps:spPr>
                          <wps:txbx>
                            <w:txbxContent>
                              <w:p w14:paraId="1AF066C9" w14:textId="0C2725D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الاقتصادية:</w:t>
                                </w:r>
                              </w:p>
                            </w:txbxContent>
                          </wps:txbx>
                          <wps:bodyPr wrap="square" rtlCol="1">
                            <a:spAutoFit/>
                          </wps:bodyPr>
                        </wps:wsp>
                      </wpg:grpSp>
                      <pic:pic xmlns:pic="http://schemas.openxmlformats.org/drawingml/2006/picture">
                        <pic:nvPicPr>
                          <pic:cNvPr id="40929214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A62630" id="_x0000_s28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E+jSoAcAAPg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2E+jS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8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">
                  <v:group id="مجموعة 48" o:spid="_x0000_s28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">
                    <v:group id="مجموعة 49" o:spid="_x0000_s28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">
                      <v:shape id="شكل حر 50" o:spid="_x0000_s28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" fillcolor="#a5a5a5 [2092]" stroked="f" strokeweight="1pt">
                        <v:stroke joinstyle="miter"/>
                      </v:roundrect>
                    </v:group>
                    <v:oval id="شكل بيضاوي 52" o:spid="_x0000_s28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" filled="f" strokecolor="#168489" strokeweight="1pt">
                      <v:stroke joinstyle="miter"/>
                    </v:oval>
                  </v:group>
                  <v:shape id="مربع نص 41" o:spid="_x0000_s28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" filled="f" stroked="f">
                    <v:textbox style="mso-fit-shape-to-text:t">
                      <w:txbxContent>
                        <w:p w14:paraId="1AF066C9" w14:textId="0C2725D8"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مؤشرات الاستدامة الاقتصادية:</w:t>
                          </w:r>
                        </w:p>
                      </w:txbxContent>
                    </v:textbox>
                  </v:shape>
                </v:group>
                <v:shape id="صورة 54" o:spid="_x0000_s28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">
                  <v:imagedata r:id="rId79" o:title=""/>
                </v:shape>
                <w10:anchorlock/>
              </v:group>
            </w:pict>
          </mc:Fallback>
        </mc:AlternateContent>
      </w:r>
    </w:p>
    <w:p w14:paraId="01842008" w14:textId="72B7B83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الأداء المالي والربحية</w:t>
      </w:r>
    </w:p>
    <w:p w14:paraId="44CD7F57" w14:textId="0D23057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الابتكار والتطوير التكنولوجي</w:t>
      </w:r>
    </w:p>
    <w:p w14:paraId="1A9AFB6F" w14:textId="1395D79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الإنتاجية وكفاءة الموارد</w:t>
      </w:r>
    </w:p>
    <w:p w14:paraId="46AC9390" w14:textId="767C6D28"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الآثار الاقتصادية على المجتمع</w:t>
      </w:r>
    </w:p>
    <w:p w14:paraId="65A5C4AA" w14:textId="5121F6C1" w:rsidR="008653AE" w:rsidRPr="00584DFA" w:rsidRDefault="008653AE" w:rsidP="008653AE">
      <w:r w:rsidRPr="002A078C">
        <w:rPr>
          <w:rFonts w:ascii="Sakkal Majalla" w:hAnsi="Sakkal Majalla"/>
          <w:noProof/>
          <w:sz w:val="34"/>
          <w:lang w:bidi="ar-EG"/>
        </w:rPr>
        <mc:AlternateContent>
          <mc:Choice Requires="wpg">
            <w:drawing>
              <wp:inline distT="0" distB="0" distL="0" distR="0" wp14:anchorId="1F042215" wp14:editId="31E552BC">
                <wp:extent cx="5731510" cy="891540"/>
                <wp:effectExtent l="0" t="0" r="2540" b="22860"/>
                <wp:docPr id="5084451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31070263" name="مجموعة 47"/>
                        <wpg:cNvGrpSpPr/>
                        <wpg:grpSpPr>
                          <a:xfrm>
                            <a:off x="0" y="0"/>
                            <a:ext cx="5731510" cy="895351"/>
                            <a:chOff x="0" y="0"/>
                            <a:chExt cx="5878196" cy="918845"/>
                          </a:xfrm>
                        </wpg:grpSpPr>
                        <wpg:grpSp>
                          <wpg:cNvPr id="631001943" name="مجموعة 48"/>
                          <wpg:cNvGrpSpPr/>
                          <wpg:grpSpPr>
                            <a:xfrm>
                              <a:off x="0" y="0"/>
                              <a:ext cx="5878196" cy="918845"/>
                              <a:chOff x="0" y="0"/>
                              <a:chExt cx="6240348" cy="919070"/>
                            </a:xfrm>
                          </wpg:grpSpPr>
                          <wpg:grpSp>
                            <wpg:cNvPr id="924329132" name="مجموعة 49"/>
                            <wpg:cNvGrpSpPr/>
                            <wpg:grpSpPr>
                              <a:xfrm>
                                <a:off x="0" y="169208"/>
                                <a:ext cx="5433072" cy="580613"/>
                                <a:chOff x="0" y="169208"/>
                                <a:chExt cx="5433072" cy="580613"/>
                              </a:xfrm>
                            </wpg:grpSpPr>
                            <wps:wsp>
                              <wps:cNvPr id="2423703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79210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50577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677592" name="مربع نص 41"/>
                          <wps:cNvSpPr txBox="1"/>
                          <wps:spPr>
                            <a:xfrm>
                              <a:off x="204466" y="257055"/>
                              <a:ext cx="4615801" cy="387740"/>
                            </a:xfrm>
                            <a:prstGeom prst="rect">
                              <a:avLst/>
                            </a:prstGeom>
                            <a:noFill/>
                          </wps:spPr>
                          <wps:txbx>
                            <w:txbxContent>
                              <w:p w14:paraId="2F9A4D64" w14:textId="13F0124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نظم التقييم والإبلاغ:</w:t>
                                </w:r>
                              </w:p>
                            </w:txbxContent>
                          </wps:txbx>
                          <wps:bodyPr wrap="square" rtlCol="1">
                            <a:spAutoFit/>
                          </wps:bodyPr>
                        </wps:wsp>
                      </wpg:grpSp>
                      <pic:pic xmlns:pic="http://schemas.openxmlformats.org/drawingml/2006/picture">
                        <pic:nvPicPr>
                          <pic:cNvPr id="189078829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042215" id="_x0000_s28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MlWngcAAPc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nTJVp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8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">
                  <v:group id="مجموعة 48" o:spid="_x0000_s28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">
                    <v:group id="مجموعة 49" o:spid="_x0000_s28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">
                      <v:shape id="شكل حر 50" o:spid="_x0000_s28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" fillcolor="#a5a5a5 [2092]" stroked="f" strokeweight="1pt">
                        <v:stroke joinstyle="miter"/>
                      </v:roundrect>
                    </v:group>
                    <v:oval id="شكل بيضاوي 52" o:spid="_x0000_s28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" filled="f" strokecolor="#168489" strokeweight="1pt">
                      <v:stroke joinstyle="miter"/>
                    </v:oval>
                  </v:group>
                  <v:shape id="مربع نص 41" o:spid="_x0000_s284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" filled="f" stroked="f">
                    <v:textbox style="mso-fit-shape-to-text:t">
                      <w:txbxContent>
                        <w:p w14:paraId="2F9A4D64" w14:textId="13F01243" w:rsidR="008653AE" w:rsidRDefault="001F2E1D" w:rsidP="008653AE">
                          <w:pPr>
                            <w:rPr>
                              <w:rFonts w:eastAsia="Calibri" w:hAnsi="Adobe Arabic" w:cs="Adobe Arabic"/>
                              <w:b/>
                              <w:bCs/>
                              <w:color w:val="FFFFFF"/>
                              <w:kern w:val="24"/>
                              <w:sz w:val="36"/>
                              <w:szCs w:val="36"/>
                              <w:lang w:bidi="ar-EG"/>
                            </w:rPr>
                          </w:pPr>
                          <w:r w:rsidRPr="001F2E1D">
                            <w:rPr>
                              <w:rFonts w:eastAsia="Calibri" w:hAnsi="Adobe Arabic" w:cs="Adobe Arabic"/>
                              <w:b/>
                              <w:bCs/>
                              <w:color w:val="FFFFFF"/>
                              <w:kern w:val="24"/>
                              <w:sz w:val="36"/>
                              <w:szCs w:val="36"/>
                              <w:rtl/>
                              <w:lang w:bidi="ar-EG"/>
                            </w:rPr>
                            <w:t>نظم التقييم والإبلاغ:</w:t>
                          </w:r>
                        </w:p>
                      </w:txbxContent>
                    </v:textbox>
                  </v:shape>
                </v:group>
                <v:shape id="صورة 54" o:spid="_x0000_s28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">
                  <v:imagedata r:id="rId79" o:title=""/>
                </v:shape>
                <w10:anchorlock/>
              </v:group>
            </w:pict>
          </mc:Fallback>
        </mc:AlternateContent>
      </w:r>
    </w:p>
    <w:p w14:paraId="19FCB38D" w14:textId="1E74854E"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معايير الاستدامة العالمية مثل </w:t>
      </w:r>
      <w:r w:rsidRPr="00807053">
        <w:rPr>
          <w:rFonts w:ascii="Sakkal Majalla" w:hAnsi="Sakkal Majalla" w:cs="Sakkal Majalla"/>
          <w:sz w:val="34"/>
          <w:szCs w:val="34"/>
        </w:rPr>
        <w:t xml:space="preserve">GRI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tl/>
        </w:rPr>
        <w:t xml:space="preserve"> </w:t>
      </w:r>
      <w:r w:rsidRPr="00807053">
        <w:rPr>
          <w:rFonts w:ascii="Sakkal Majalla" w:hAnsi="Sakkal Majalla" w:cs="Sakkal Majalla"/>
          <w:sz w:val="34"/>
          <w:szCs w:val="34"/>
        </w:rPr>
        <w:t xml:space="preserve">CDP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tl/>
        </w:rPr>
        <w:t xml:space="preserve"> </w:t>
      </w:r>
      <w:r w:rsidRPr="00807053">
        <w:rPr>
          <w:rFonts w:ascii="Sakkal Majalla" w:hAnsi="Sakkal Majalla" w:cs="Sakkal Majalla"/>
          <w:sz w:val="34"/>
          <w:szCs w:val="34"/>
        </w:rPr>
        <w:t>ISO 14001</w:t>
      </w:r>
    </w:p>
    <w:p w14:paraId="0E80F0C2" w14:textId="772AB8DB"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مؤشرات الاستدامة الوطنية والقطاعية</w:t>
      </w:r>
    </w:p>
    <w:p w14:paraId="03A0EF5D" w14:textId="3D029A4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تقارير الاستدامة والمسؤولية الاجتماعية للشركات</w:t>
      </w:r>
    </w:p>
    <w:p w14:paraId="500B6EB1" w14:textId="27E46A49"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تصنيفات واعتمادات الاستدامة للمؤسسات</w:t>
      </w:r>
    </w:p>
    <w:p w14:paraId="61A26712" w14:textId="77777777" w:rsidR="008653AE" w:rsidRDefault="008653AE" w:rsidP="008653AE">
      <w:pPr>
        <w:rPr>
          <w:rtl/>
        </w:rPr>
      </w:pPr>
      <w:r w:rsidRPr="00584DFA">
        <w:rPr>
          <w:rtl/>
        </w:rPr>
        <w:t>تساعد هذه المؤشرات والأطر في قياس وتقييم أداء المؤسسات في مختلف جوانب الاستدامة، وتوفر إرشادات لتطوير ممارسات أكثر استدامة. كما يمكن للمؤسسات استخدام هذه المؤشرات لوضع أهداف محددة وقياس التقدم نحو تحقيقها.</w:t>
      </w:r>
    </w:p>
    <w:p w14:paraId="2E591786" w14:textId="77777777" w:rsidR="008653AE" w:rsidRDefault="008653AE" w:rsidP="00CA7833">
      <w:pPr>
        <w:rPr>
          <w:color w:val="168489"/>
          <w:rtl/>
        </w:rPr>
      </w:pPr>
      <w:r w:rsidRPr="00CA7833">
        <w:rPr>
          <w:rFonts w:hint="cs"/>
          <w:color w:val="168489"/>
          <w:rtl/>
        </w:rPr>
        <w:t>و</w:t>
      </w:r>
      <w:r w:rsidRPr="00CA7833">
        <w:rPr>
          <w:color w:val="168489"/>
          <w:rtl/>
        </w:rPr>
        <w:t>هناك العديد من الأمثلة الناجحة لمؤسسات طبقت بنجاح نظم تقييم الاستدامة، منها:</w:t>
      </w:r>
    </w:p>
    <w:p w14:paraId="466980C1" w14:textId="6535AC90" w:rsidR="00CA7833" w:rsidRPr="00CA7833" w:rsidRDefault="00CA7833" w:rsidP="00CA7833">
      <w:pPr>
        <w:rPr>
          <w:color w:val="168489"/>
        </w:rPr>
      </w:pPr>
      <w:r w:rsidRPr="002A078C">
        <w:rPr>
          <w:rFonts w:ascii="Sakkal Majalla" w:hAnsi="Sakkal Majalla"/>
          <w:noProof/>
          <w:sz w:val="34"/>
          <w:lang w:bidi="ar-EG"/>
        </w:rPr>
        <mc:AlternateContent>
          <mc:Choice Requires="wpg">
            <w:drawing>
              <wp:inline distT="0" distB="0" distL="0" distR="0" wp14:anchorId="5729F624" wp14:editId="099BFCC1">
                <wp:extent cx="5731510" cy="891540"/>
                <wp:effectExtent l="0" t="0" r="2540" b="22860"/>
                <wp:docPr id="7585786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92695255" name="مجموعة 47"/>
                        <wpg:cNvGrpSpPr/>
                        <wpg:grpSpPr>
                          <a:xfrm>
                            <a:off x="0" y="0"/>
                            <a:ext cx="5731510" cy="895351"/>
                            <a:chOff x="0" y="0"/>
                            <a:chExt cx="5878196" cy="918845"/>
                          </a:xfrm>
                        </wpg:grpSpPr>
                        <wpg:grpSp>
                          <wpg:cNvPr id="709965468" name="مجموعة 48"/>
                          <wpg:cNvGrpSpPr/>
                          <wpg:grpSpPr>
                            <a:xfrm>
                              <a:off x="0" y="0"/>
                              <a:ext cx="5878196" cy="918845"/>
                              <a:chOff x="0" y="0"/>
                              <a:chExt cx="6240348" cy="919070"/>
                            </a:xfrm>
                          </wpg:grpSpPr>
                          <wpg:grpSp>
                            <wpg:cNvPr id="279436298" name="مجموعة 49"/>
                            <wpg:cNvGrpSpPr/>
                            <wpg:grpSpPr>
                              <a:xfrm>
                                <a:off x="0" y="169208"/>
                                <a:ext cx="5433072" cy="580613"/>
                                <a:chOff x="0" y="169208"/>
                                <a:chExt cx="5433072" cy="580613"/>
                              </a:xfrm>
                            </wpg:grpSpPr>
                            <wps:wsp>
                              <wps:cNvPr id="864139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0535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04532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100444" name="مربع نص 41"/>
                          <wps:cNvSpPr txBox="1"/>
                          <wps:spPr>
                            <a:xfrm>
                              <a:off x="204466" y="257055"/>
                              <a:ext cx="4615440" cy="389397"/>
                            </a:xfrm>
                            <a:prstGeom prst="rect">
                              <a:avLst/>
                            </a:prstGeom>
                            <a:noFill/>
                          </wps:spPr>
                          <wps:txbx>
                            <w:txbxContent>
                              <w:p w14:paraId="587D4AAC" w14:textId="4EBB76A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 xml:space="preserve">شركة إل جي </w:t>
                                </w:r>
                                <w:r w:rsidRPr="00807053">
                                  <w:rPr>
                                    <w:rFonts w:eastAsia="Calibri" w:hAnsi="Adobe Arabic" w:cs="Adobe Arabic" w:hint="cs"/>
                                    <w:b/>
                                    <w:bCs/>
                                    <w:color w:val="FFFFFF"/>
                                    <w:kern w:val="24"/>
                                    <w:sz w:val="36"/>
                                    <w:szCs w:val="36"/>
                                    <w:rtl/>
                                    <w:lang w:bidi="ar-EG"/>
                                  </w:rPr>
                                  <w:t>الكترونيكس</w:t>
                                </w:r>
                                <w:r w:rsidRPr="00807053">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5589007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29F624" id="_x0000_s28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CsZlQ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yArGZ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8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">
                  <v:group id="مجموعة 48" o:spid="_x0000_s28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">
                    <v:group id="مجموعة 49" o:spid="_x0000_s28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">
                      <v:shape id="شكل حر 50" o:spid="_x0000_s28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" fillcolor="#a5a5a5 [2092]" stroked="f" strokeweight="1pt">
                        <v:stroke joinstyle="miter"/>
                      </v:roundrect>
                    </v:group>
                    <v:oval id="شكل بيضاوي 52" o:spid="_x0000_s28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" filled="f" strokecolor="#168489" strokeweight="1pt">
                      <v:stroke joinstyle="miter"/>
                    </v:oval>
                  </v:group>
                  <v:shape id="مربع نص 41" o:spid="_x0000_s285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" filled="f" stroked="f">
                    <v:textbox style="mso-fit-shape-to-text:t">
                      <w:txbxContent>
                        <w:p w14:paraId="587D4AAC" w14:textId="4EBB76A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 xml:space="preserve">شركة إل جي </w:t>
                          </w:r>
                          <w:r w:rsidRPr="00807053">
                            <w:rPr>
                              <w:rFonts w:eastAsia="Calibri" w:hAnsi="Adobe Arabic" w:cs="Adobe Arabic" w:hint="cs"/>
                              <w:b/>
                              <w:bCs/>
                              <w:color w:val="FFFFFF"/>
                              <w:kern w:val="24"/>
                              <w:sz w:val="36"/>
                              <w:szCs w:val="36"/>
                              <w:rtl/>
                              <w:lang w:bidi="ar-EG"/>
                            </w:rPr>
                            <w:t>الكترونيكس</w:t>
                          </w:r>
                          <w:r w:rsidRPr="00807053">
                            <w:rPr>
                              <w:rFonts w:eastAsia="Calibri" w:hAnsi="Adobe Arabic" w:cs="Adobe Arabic"/>
                              <w:b/>
                              <w:bCs/>
                              <w:color w:val="FFFFFF"/>
                              <w:kern w:val="24"/>
                              <w:sz w:val="36"/>
                              <w:szCs w:val="36"/>
                              <w:rtl/>
                              <w:lang w:bidi="ar-EG"/>
                            </w:rPr>
                            <w:t>:</w:t>
                          </w:r>
                        </w:p>
                      </w:txbxContent>
                    </v:textbox>
                  </v:shape>
                </v:group>
                <v:shape id="صورة 54" o:spid="_x0000_s28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">
                  <v:imagedata r:id="rId79" o:title=""/>
                </v:shape>
                <w10:anchorlock/>
              </v:group>
            </w:pict>
          </mc:Fallback>
        </mc:AlternateContent>
      </w:r>
    </w:p>
    <w:p w14:paraId="2AAFD821" w14:textId="3BFBF8C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حصلت شركة إل جي </w:t>
      </w:r>
      <w:r w:rsidRPr="00807053">
        <w:rPr>
          <w:rFonts w:ascii="Sakkal Majalla" w:hAnsi="Sakkal Majalla" w:cs="Sakkal Majalla" w:hint="cs"/>
          <w:sz w:val="34"/>
          <w:szCs w:val="34"/>
          <w:rtl/>
        </w:rPr>
        <w:t>الكترونيكس</w:t>
      </w:r>
      <w:r w:rsidRPr="00807053">
        <w:rPr>
          <w:rFonts w:ascii="Sakkal Majalla" w:hAnsi="Sakkal Majalla" w:cs="Sakkal Majalla"/>
          <w:sz w:val="34"/>
          <w:szCs w:val="34"/>
          <w:rtl/>
        </w:rPr>
        <w:t xml:space="preserve"> على شهادة </w:t>
      </w:r>
      <w:r w:rsidRPr="00807053">
        <w:rPr>
          <w:rFonts w:ascii="Sakkal Majalla" w:hAnsi="Sakkal Majalla" w:cs="Sakkal Majalla"/>
          <w:sz w:val="34"/>
          <w:szCs w:val="34"/>
        </w:rPr>
        <w:t xml:space="preserve"> ISO 14001 </w:t>
      </w:r>
      <w:r w:rsidRPr="00807053">
        <w:rPr>
          <w:rFonts w:ascii="Sakkal Majalla" w:hAnsi="Sakkal Majalla" w:cs="Sakkal Majalla"/>
          <w:sz w:val="34"/>
          <w:szCs w:val="34"/>
          <w:rtl/>
        </w:rPr>
        <w:t>لنظام إدارة البيئة.</w:t>
      </w:r>
    </w:p>
    <w:p w14:paraId="37033F7B" w14:textId="4C844349"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أصدرت تقارير استدامة وفق معايير </w:t>
      </w:r>
      <w:r w:rsidRPr="00807053">
        <w:rPr>
          <w:rFonts w:ascii="Sakkal Majalla" w:hAnsi="Sakkal Majalla" w:cs="Sakkal Majalla"/>
          <w:sz w:val="34"/>
          <w:szCs w:val="34"/>
        </w:rPr>
        <w:t xml:space="preserve">GRI </w:t>
      </w:r>
      <w:r w:rsidRPr="00807053">
        <w:rPr>
          <w:rFonts w:ascii="Sakkal Majalla" w:hAnsi="Sakkal Majalla" w:cs="Sakkal Majalla"/>
          <w:sz w:val="34"/>
          <w:szCs w:val="34"/>
          <w:rtl/>
        </w:rPr>
        <w:t>منذ عام 2011.</w:t>
      </w:r>
    </w:p>
    <w:p w14:paraId="12A73531" w14:textId="09162290"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قامت بتحديد أهداف محددة لخفض الانبعاثات والنفايات وحققتها بنجاح.</w:t>
      </w:r>
    </w:p>
    <w:p w14:paraId="33B054AB" w14:textId="49133118" w:rsidR="008653AE" w:rsidRPr="00584DFA" w:rsidRDefault="00CA7833" w:rsidP="00CA7833">
      <w:r w:rsidRPr="002A078C">
        <w:rPr>
          <w:rFonts w:ascii="Sakkal Majalla" w:hAnsi="Sakkal Majalla"/>
          <w:noProof/>
          <w:sz w:val="34"/>
          <w:lang w:bidi="ar-EG"/>
        </w:rPr>
        <w:lastRenderedPageBreak/>
        <mc:AlternateContent>
          <mc:Choice Requires="wpg">
            <w:drawing>
              <wp:inline distT="0" distB="0" distL="0" distR="0" wp14:anchorId="004F5345" wp14:editId="5F8AE13E">
                <wp:extent cx="5731510" cy="891540"/>
                <wp:effectExtent l="0" t="0" r="2540" b="22860"/>
                <wp:docPr id="1571763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2332255" name="مجموعة 47"/>
                        <wpg:cNvGrpSpPr/>
                        <wpg:grpSpPr>
                          <a:xfrm>
                            <a:off x="0" y="0"/>
                            <a:ext cx="5731510" cy="895351"/>
                            <a:chOff x="0" y="0"/>
                            <a:chExt cx="5878196" cy="918845"/>
                          </a:xfrm>
                        </wpg:grpSpPr>
                        <wpg:grpSp>
                          <wpg:cNvPr id="599396016" name="مجموعة 48"/>
                          <wpg:cNvGrpSpPr/>
                          <wpg:grpSpPr>
                            <a:xfrm>
                              <a:off x="0" y="0"/>
                              <a:ext cx="5878196" cy="918845"/>
                              <a:chOff x="0" y="0"/>
                              <a:chExt cx="6240348" cy="919070"/>
                            </a:xfrm>
                          </wpg:grpSpPr>
                          <wpg:grpSp>
                            <wpg:cNvPr id="1032915745" name="مجموعة 49"/>
                            <wpg:cNvGrpSpPr/>
                            <wpg:grpSpPr>
                              <a:xfrm>
                                <a:off x="0" y="169208"/>
                                <a:ext cx="5433072" cy="580613"/>
                                <a:chOff x="0" y="169208"/>
                                <a:chExt cx="5433072" cy="580613"/>
                              </a:xfrm>
                            </wpg:grpSpPr>
                            <wps:wsp>
                              <wps:cNvPr id="3373780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41982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3296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9642" name="مربع نص 41"/>
                          <wps:cNvSpPr txBox="1"/>
                          <wps:spPr>
                            <a:xfrm>
                              <a:off x="204466" y="257055"/>
                              <a:ext cx="4615801" cy="387740"/>
                            </a:xfrm>
                            <a:prstGeom prst="rect">
                              <a:avLst/>
                            </a:prstGeom>
                            <a:noFill/>
                          </wps:spPr>
                          <wps:txbx>
                            <w:txbxContent>
                              <w:p w14:paraId="403C3987" w14:textId="2DBB12D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إيتون:</w:t>
                                </w:r>
                              </w:p>
                            </w:txbxContent>
                          </wps:txbx>
                          <wps:bodyPr wrap="square" rtlCol="1">
                            <a:spAutoFit/>
                          </wps:bodyPr>
                        </wps:wsp>
                      </wpg:grpSp>
                      <pic:pic xmlns:pic="http://schemas.openxmlformats.org/drawingml/2006/picture">
                        <pic:nvPicPr>
                          <pic:cNvPr id="73168951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4F5345" id="_x0000_s28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1FpAmQ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UWkC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8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">
                  <v:group id="مجموعة 48" o:spid="_x0000_s28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">
                    <v:group id="مجموعة 49" o:spid="_x0000_s28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">
                      <v:shape id="شكل حر 50" o:spid="_x0000_s28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" fillcolor="#a5a5a5 [2092]" stroked="f" strokeweight="1pt">
                        <v:stroke joinstyle="miter"/>
                      </v:roundrect>
                    </v:group>
                    <v:oval id="شكل بيضاوي 52" o:spid="_x0000_s28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" filled="f" strokecolor="#168489" strokeweight="1pt">
                      <v:stroke joinstyle="miter"/>
                    </v:oval>
                  </v:group>
                  <v:shape id="مربع نص 41" o:spid="_x0000_s286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" filled="f" stroked="f">
                    <v:textbox style="mso-fit-shape-to-text:t">
                      <w:txbxContent>
                        <w:p w14:paraId="403C3987" w14:textId="2DBB12DC"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إيتون:</w:t>
                          </w:r>
                        </w:p>
                      </w:txbxContent>
                    </v:textbox>
                  </v:shape>
                </v:group>
                <v:shape id="صورة 54" o:spid="_x0000_s28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">
                  <v:imagedata r:id="rId79" o:title=""/>
                </v:shape>
                <w10:anchorlock/>
              </v:group>
            </w:pict>
          </mc:Fallback>
        </mc:AlternateContent>
      </w:r>
    </w:p>
    <w:p w14:paraId="1E582F60" w14:textId="31389607"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تطبق شركة إيتون إطار عمل "التحول الأخضر" لتقييم ومراقبة أدائها البيئي.</w:t>
      </w:r>
    </w:p>
    <w:p w14:paraId="381E47B3" w14:textId="62E0485B"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حققت إيتون أهدافها لتقليل استهلاك الطاقة والمياه وإعادة التدوير.</w:t>
      </w:r>
    </w:p>
    <w:p w14:paraId="7CB15EFD" w14:textId="5144C5A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حصلت على جوائز عديدة تقديرًا لجهودها في الاستدامة.</w:t>
      </w:r>
    </w:p>
    <w:p w14:paraId="3B95FC42" w14:textId="0028D42F" w:rsidR="008653AE" w:rsidRPr="00584DFA" w:rsidRDefault="00CA7833" w:rsidP="00CA7833">
      <w:r w:rsidRPr="002A078C">
        <w:rPr>
          <w:rFonts w:ascii="Sakkal Majalla" w:hAnsi="Sakkal Majalla"/>
          <w:noProof/>
          <w:sz w:val="34"/>
          <w:lang w:bidi="ar-EG"/>
        </w:rPr>
        <mc:AlternateContent>
          <mc:Choice Requires="wpg">
            <w:drawing>
              <wp:inline distT="0" distB="0" distL="0" distR="0" wp14:anchorId="3960CCAA" wp14:editId="524D7B95">
                <wp:extent cx="5731510" cy="891540"/>
                <wp:effectExtent l="0" t="0" r="2540" b="22860"/>
                <wp:docPr id="146929426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01448791" name="مجموعة 47"/>
                        <wpg:cNvGrpSpPr/>
                        <wpg:grpSpPr>
                          <a:xfrm>
                            <a:off x="0" y="0"/>
                            <a:ext cx="5731510" cy="895351"/>
                            <a:chOff x="0" y="0"/>
                            <a:chExt cx="5878196" cy="918845"/>
                          </a:xfrm>
                        </wpg:grpSpPr>
                        <wpg:grpSp>
                          <wpg:cNvPr id="1709224257" name="مجموعة 48"/>
                          <wpg:cNvGrpSpPr/>
                          <wpg:grpSpPr>
                            <a:xfrm>
                              <a:off x="0" y="0"/>
                              <a:ext cx="5878196" cy="918845"/>
                              <a:chOff x="0" y="0"/>
                              <a:chExt cx="6240348" cy="919070"/>
                            </a:xfrm>
                          </wpg:grpSpPr>
                          <wpg:grpSp>
                            <wpg:cNvPr id="55327653" name="مجموعة 49"/>
                            <wpg:cNvGrpSpPr/>
                            <wpg:grpSpPr>
                              <a:xfrm>
                                <a:off x="0" y="169208"/>
                                <a:ext cx="5433072" cy="580613"/>
                                <a:chOff x="0" y="169208"/>
                                <a:chExt cx="5433072" cy="580613"/>
                              </a:xfrm>
                            </wpg:grpSpPr>
                            <wps:wsp>
                              <wps:cNvPr id="4933325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12292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627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7038028" name="مربع نص 41"/>
                          <wps:cNvSpPr txBox="1"/>
                          <wps:spPr>
                            <a:xfrm>
                              <a:off x="204466" y="257055"/>
                              <a:ext cx="4615801" cy="387740"/>
                            </a:xfrm>
                            <a:prstGeom prst="rect">
                              <a:avLst/>
                            </a:prstGeom>
                            <a:noFill/>
                          </wps:spPr>
                          <wps:txbx>
                            <w:txbxContent>
                              <w:p w14:paraId="6DEFF9F0" w14:textId="18F2B479"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أديداس:</w:t>
                                </w:r>
                              </w:p>
                            </w:txbxContent>
                          </wps:txbx>
                          <wps:bodyPr wrap="square" rtlCol="1">
                            <a:spAutoFit/>
                          </wps:bodyPr>
                        </wps:wsp>
                      </wpg:grpSp>
                      <pic:pic xmlns:pic="http://schemas.openxmlformats.org/drawingml/2006/picture">
                        <pic:nvPicPr>
                          <pic:cNvPr id="172452337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960CCAA" id="_x0000_s28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OgEnA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Lo6AScBwAA9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8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">
                  <v:group id="مجموعة 48" o:spid="_x0000_s28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">
                    <v:group id="مجموعة 49" o:spid="_x0000_s28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">
                      <v:shape id="شكل حر 50" o:spid="_x0000_s28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" fillcolor="#a5a5a5 [2092]" stroked="f" strokeweight="1pt">
                        <v:stroke joinstyle="miter"/>
                      </v:roundrect>
                    </v:group>
                    <v:oval id="شكل بيضاوي 52" o:spid="_x0000_s28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" filled="f" strokecolor="#168489" strokeweight="1pt">
                      <v:stroke joinstyle="miter"/>
                    </v:oval>
                  </v:group>
                  <v:shape id="مربع نص 41" o:spid="_x0000_s28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" filled="f" stroked="f">
                    <v:textbox style="mso-fit-shape-to-text:t">
                      <w:txbxContent>
                        <w:p w14:paraId="6DEFF9F0" w14:textId="18F2B479"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أديداس:</w:t>
                          </w:r>
                        </w:p>
                      </w:txbxContent>
                    </v:textbox>
                  </v:shape>
                </v:group>
                <v:shape id="صورة 54" o:spid="_x0000_s28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">
                  <v:imagedata r:id="rId79" o:title=""/>
                </v:shape>
                <w10:anchorlock/>
              </v:group>
            </w:pict>
          </mc:Fallback>
        </mc:AlternateContent>
      </w:r>
    </w:p>
    <w:p w14:paraId="5851BF5C" w14:textId="565F04B6"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تستخدم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نظام تتبع أثر منتجاتها البيئي وفق معايير </w:t>
      </w:r>
      <w:r w:rsidRPr="00807053">
        <w:rPr>
          <w:rFonts w:ascii="Sakkal Majalla" w:hAnsi="Sakkal Majalla" w:cs="Sakkal Majalla"/>
          <w:sz w:val="34"/>
          <w:szCs w:val="34"/>
        </w:rPr>
        <w:t>PAS 2050.</w:t>
      </w:r>
    </w:p>
    <w:p w14:paraId="53270237" w14:textId="164495AF"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أصدرت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تقارير استدامة وفق إطار عمل </w:t>
      </w:r>
      <w:r w:rsidRPr="00807053">
        <w:rPr>
          <w:rFonts w:ascii="Sakkal Majalla" w:hAnsi="Sakkal Majalla" w:cs="Sakkal Majalla"/>
          <w:sz w:val="34"/>
          <w:szCs w:val="34"/>
        </w:rPr>
        <w:t xml:space="preserve">GRI </w:t>
      </w:r>
      <w:r w:rsidRPr="00807053">
        <w:rPr>
          <w:rFonts w:ascii="Sakkal Majalla" w:hAnsi="Sakkal Majalla" w:cs="Sakkal Majalla"/>
          <w:sz w:val="34"/>
          <w:szCs w:val="34"/>
          <w:rtl/>
        </w:rPr>
        <w:t>منذ عام 2000.</w:t>
      </w:r>
    </w:p>
    <w:p w14:paraId="1A8CD0FF" w14:textId="602F0CB3"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حققت </w:t>
      </w:r>
      <w:r w:rsidRPr="00807053">
        <w:rPr>
          <w:rFonts w:ascii="Sakkal Majalla" w:hAnsi="Sakkal Majalla" w:cs="Sakkal Majalla" w:hint="cs"/>
          <w:sz w:val="34"/>
          <w:szCs w:val="34"/>
          <w:rtl/>
        </w:rPr>
        <w:t>أديداس</w:t>
      </w:r>
      <w:r w:rsidRPr="00807053">
        <w:rPr>
          <w:rFonts w:ascii="Sakkal Majalla" w:hAnsi="Sakkal Majalla" w:cs="Sakkal Majalla"/>
          <w:sz w:val="34"/>
          <w:szCs w:val="34"/>
          <w:rtl/>
        </w:rPr>
        <w:t xml:space="preserve"> أهدافها لزيادة استخدام المواد المستدامة في منتجاتها.</w:t>
      </w:r>
    </w:p>
    <w:p w14:paraId="273A9863" w14:textId="4FC7D220" w:rsidR="008653AE" w:rsidRPr="00584DFA" w:rsidRDefault="00CA7833" w:rsidP="00CA7833">
      <w:r w:rsidRPr="002A078C">
        <w:rPr>
          <w:rFonts w:ascii="Sakkal Majalla" w:hAnsi="Sakkal Majalla"/>
          <w:noProof/>
          <w:sz w:val="34"/>
          <w:lang w:bidi="ar-EG"/>
        </w:rPr>
        <mc:AlternateContent>
          <mc:Choice Requires="wpg">
            <w:drawing>
              <wp:inline distT="0" distB="0" distL="0" distR="0" wp14:anchorId="3FD5020C" wp14:editId="19B19F5D">
                <wp:extent cx="5731510" cy="891540"/>
                <wp:effectExtent l="0" t="0" r="2540" b="22860"/>
                <wp:docPr id="6628614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7553121" name="مجموعة 47"/>
                        <wpg:cNvGrpSpPr/>
                        <wpg:grpSpPr>
                          <a:xfrm>
                            <a:off x="0" y="0"/>
                            <a:ext cx="5731510" cy="895351"/>
                            <a:chOff x="0" y="0"/>
                            <a:chExt cx="5878196" cy="918845"/>
                          </a:xfrm>
                        </wpg:grpSpPr>
                        <wpg:grpSp>
                          <wpg:cNvPr id="1513285181" name="مجموعة 48"/>
                          <wpg:cNvGrpSpPr/>
                          <wpg:grpSpPr>
                            <a:xfrm>
                              <a:off x="0" y="0"/>
                              <a:ext cx="5878196" cy="918845"/>
                              <a:chOff x="0" y="0"/>
                              <a:chExt cx="6240348" cy="919070"/>
                            </a:xfrm>
                          </wpg:grpSpPr>
                          <wpg:grpSp>
                            <wpg:cNvPr id="343968123" name="مجموعة 49"/>
                            <wpg:cNvGrpSpPr/>
                            <wpg:grpSpPr>
                              <a:xfrm>
                                <a:off x="0" y="169208"/>
                                <a:ext cx="5433072" cy="580613"/>
                                <a:chOff x="0" y="169208"/>
                                <a:chExt cx="5433072" cy="580613"/>
                              </a:xfrm>
                            </wpg:grpSpPr>
                            <wps:wsp>
                              <wps:cNvPr id="687211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5264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646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106982" name="مربع نص 41"/>
                          <wps:cNvSpPr txBox="1"/>
                          <wps:spPr>
                            <a:xfrm>
                              <a:off x="204466" y="257055"/>
                              <a:ext cx="4615801" cy="387740"/>
                            </a:xfrm>
                            <a:prstGeom prst="rect">
                              <a:avLst/>
                            </a:prstGeom>
                            <a:noFill/>
                          </wps:spPr>
                          <wps:txbx>
                            <w:txbxContent>
                              <w:p w14:paraId="018AE0B8" w14:textId="6848B76F"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126186046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D5020C" id="_x0000_s28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X0mwcAAPg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PrF9J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8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">
                  <v:group id="مجموعة 48" o:spid="_x0000_s28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">
                    <v:group id="مجموعة 49" o:spid="_x0000_s28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">
                      <v:shape id="شكل حر 50" o:spid="_x0000_s28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" fillcolor="#a5a5a5 [2092]" stroked="f" strokeweight="1pt">
                        <v:stroke joinstyle="miter"/>
                      </v:roundrect>
                    </v:group>
                    <v:oval id="شكل بيضاوي 52" o:spid="_x0000_s28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" filled="f" strokecolor="#168489" strokeweight="1pt">
                      <v:stroke joinstyle="miter"/>
                    </v:oval>
                  </v:group>
                  <v:shape id="مربع نص 41" o:spid="_x0000_s28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" filled="f" stroked="f">
                    <v:textbox style="mso-fit-shape-to-text:t">
                      <w:txbxContent>
                        <w:p w14:paraId="018AE0B8" w14:textId="6848B76F" w:rsidR="00CA7833" w:rsidRDefault="00807053" w:rsidP="00CA7833">
                          <w:pPr>
                            <w:rPr>
                              <w:rFonts w:eastAsia="Calibri" w:hAnsi="Adobe Arabic" w:cs="Adobe Arabic"/>
                              <w:b/>
                              <w:bCs/>
                              <w:color w:val="FFFFFF"/>
                              <w:kern w:val="24"/>
                              <w:sz w:val="36"/>
                              <w:szCs w:val="36"/>
                              <w:lang w:bidi="ar-EG"/>
                            </w:rPr>
                          </w:pPr>
                          <w:r w:rsidRPr="00807053">
                            <w:rPr>
                              <w:rFonts w:eastAsia="Calibri" w:hAnsi="Adobe Arabic" w:cs="Adobe Arabic"/>
                              <w:b/>
                              <w:bCs/>
                              <w:color w:val="FFFFFF"/>
                              <w:kern w:val="24"/>
                              <w:sz w:val="36"/>
                              <w:szCs w:val="36"/>
                              <w:rtl/>
                              <w:lang w:bidi="ar-EG"/>
                            </w:rPr>
                            <w:t>شركة إيكيا:</w:t>
                          </w:r>
                        </w:p>
                      </w:txbxContent>
                    </v:textbox>
                  </v:shape>
                </v:group>
                <v:shape id="صورة 54" o:spid="_x0000_s28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">
                  <v:imagedata r:id="rId79" o:title=""/>
                </v:shape>
                <w10:anchorlock/>
              </v:group>
            </w:pict>
          </mc:Fallback>
        </mc:AlternateContent>
      </w:r>
    </w:p>
    <w:p w14:paraId="02A7F27A" w14:textId="08071CBA"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طورت إيكيا نظام تقييم الاستدامة الخاص بها يشمل معايير بيئية واجتماعية.</w:t>
      </w:r>
    </w:p>
    <w:p w14:paraId="000DD817" w14:textId="13E5BC0D"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 xml:space="preserve">حصلت إيكيا على شهادات </w:t>
      </w:r>
      <w:r w:rsidRPr="00807053">
        <w:rPr>
          <w:rFonts w:ascii="Sakkal Majalla" w:hAnsi="Sakkal Majalla" w:cs="Sakkal Majalla"/>
          <w:sz w:val="34"/>
          <w:szCs w:val="34"/>
        </w:rPr>
        <w:t xml:space="preserve">ISO 14001 </w:t>
      </w:r>
      <w:r w:rsidRPr="00807053">
        <w:rPr>
          <w:rFonts w:ascii="Sakkal Majalla" w:hAnsi="Sakkal Majalla" w:cs="Sakkal Majalla" w:hint="cs"/>
          <w:sz w:val="34"/>
          <w:szCs w:val="34"/>
          <w:rtl/>
        </w:rPr>
        <w:t xml:space="preserve"> &amp;</w:t>
      </w:r>
      <w:r w:rsidRPr="00807053">
        <w:rPr>
          <w:rFonts w:ascii="Sakkal Majalla" w:hAnsi="Sakkal Majalla" w:cs="Sakkal Majalla"/>
          <w:sz w:val="34"/>
          <w:szCs w:val="34"/>
        </w:rPr>
        <w:t xml:space="preserve">ISO 50001 </w:t>
      </w:r>
      <w:r w:rsidRPr="00807053">
        <w:rPr>
          <w:rFonts w:ascii="Sakkal Majalla" w:hAnsi="Sakkal Majalla" w:cs="Sakkal Majalla"/>
          <w:sz w:val="34"/>
          <w:szCs w:val="34"/>
          <w:rtl/>
        </w:rPr>
        <w:t>لأنظمة الإدارة البيئية والطاقة.</w:t>
      </w:r>
    </w:p>
    <w:p w14:paraId="2E278C74" w14:textId="6F6C0634" w:rsidR="008653AE" w:rsidRPr="00807053" w:rsidRDefault="008653AE" w:rsidP="002467E8">
      <w:pPr>
        <w:pStyle w:val="a5"/>
        <w:numPr>
          <w:ilvl w:val="0"/>
          <w:numId w:val="5"/>
        </w:numPr>
        <w:spacing w:after="0"/>
        <w:jc w:val="both"/>
        <w:rPr>
          <w:rFonts w:ascii="Sakkal Majalla" w:hAnsi="Sakkal Majalla" w:cs="Sakkal Majalla"/>
          <w:sz w:val="34"/>
          <w:szCs w:val="34"/>
        </w:rPr>
      </w:pPr>
      <w:r w:rsidRPr="00807053">
        <w:rPr>
          <w:rFonts w:ascii="Sakkal Majalla" w:hAnsi="Sakkal Majalla" w:cs="Sakkal Majalla"/>
          <w:sz w:val="34"/>
          <w:szCs w:val="34"/>
          <w:rtl/>
        </w:rPr>
        <w:t>تصدر إيكيا تقارير استدامة سنوية متكاملة تغطي أدائها في مختلف المجالات.</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07053" w:rsidRPr="00563DBD" w14:paraId="6C2EEFEB" w14:textId="77777777" w:rsidTr="001E5A5E">
        <w:tc>
          <w:tcPr>
            <w:tcW w:w="1962" w:type="dxa"/>
            <w:tcBorders>
              <w:right w:val="single" w:sz="36" w:space="0" w:color="168489"/>
            </w:tcBorders>
            <w:shd w:val="clear" w:color="auto" w:fill="F2F2F2" w:themeFill="background1" w:themeFillShade="F2"/>
            <w:vAlign w:val="center"/>
          </w:tcPr>
          <w:p w14:paraId="72F99F6A" w14:textId="77777777" w:rsidR="00807053" w:rsidRPr="008113E1" w:rsidRDefault="00807053" w:rsidP="008D78C8">
            <w:pPr>
              <w:pStyle w:val="ad"/>
              <w:pageBreakBefore/>
              <w:jc w:val="center"/>
              <w:rPr>
                <w:rtl/>
              </w:rPr>
            </w:pPr>
            <w:r w:rsidRPr="008113E1">
              <w:rPr>
                <w:noProof/>
                <w:rtl/>
                <w:lang w:val="ar-SA"/>
              </w:rPr>
              <w:lastRenderedPageBreak/>
              <w:drawing>
                <wp:inline distT="0" distB="0" distL="0" distR="0" wp14:anchorId="77B9585C" wp14:editId="1C7FB018">
                  <wp:extent cx="563984" cy="563914"/>
                  <wp:effectExtent l="0" t="0" r="7620" b="7620"/>
                  <wp:docPr id="2051661022" name="Picture 205166102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D658F14" w14:textId="0CC9823A" w:rsidR="00807053" w:rsidRPr="00563DBD" w:rsidRDefault="00E15E29" w:rsidP="008D78C8">
            <w:pPr>
              <w:jc w:val="center"/>
              <w:rPr>
                <w:rFonts w:eastAsia="Times New Roman" w:cs="GE Dinar Two Medium"/>
                <w:color w:val="1E3D6A"/>
                <w:kern w:val="24"/>
                <w:szCs w:val="28"/>
                <w:rtl/>
                <w:lang w:bidi="ar-SY"/>
              </w:rPr>
            </w:pPr>
            <w:r w:rsidRPr="00E15E29">
              <w:rPr>
                <w:rFonts w:ascii="Adobe Arabic" w:eastAsia="Times New Roman" w:hAnsi="Adobe Arabic" w:cs="Adobe Arabic"/>
                <w:b/>
                <w:bCs/>
                <w:color w:val="168489"/>
                <w:kern w:val="24"/>
                <w:sz w:val="44"/>
                <w:szCs w:val="44"/>
                <w:rtl/>
                <w:lang w:bidi="ar-SY"/>
              </w:rPr>
              <w:t>ما هي أفضل الممارسات التي يمكن للمؤسسات اتباعها لتعزيز الاستدامة؟</w:t>
            </w:r>
          </w:p>
        </w:tc>
      </w:tr>
      <w:tr w:rsidR="00807053" w14:paraId="17945AD0" w14:textId="77777777" w:rsidTr="001E5A5E">
        <w:tc>
          <w:tcPr>
            <w:tcW w:w="1962" w:type="dxa"/>
            <w:tcBorders>
              <w:right w:val="single" w:sz="36" w:space="0" w:color="168489"/>
            </w:tcBorders>
            <w:shd w:val="clear" w:color="auto" w:fill="F2F2F2" w:themeFill="background1" w:themeFillShade="F2"/>
            <w:vAlign w:val="center"/>
          </w:tcPr>
          <w:p w14:paraId="5FB6FBBC" w14:textId="77777777" w:rsidR="00807053" w:rsidRPr="008113E1" w:rsidRDefault="00807053"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9E454C2" w14:textId="77777777" w:rsidR="00807053" w:rsidRDefault="00807053" w:rsidP="008D78C8">
            <w:pPr>
              <w:pStyle w:val="ad"/>
              <w:rPr>
                <w:rtl/>
              </w:rPr>
            </w:pPr>
          </w:p>
        </w:tc>
      </w:tr>
    </w:tbl>
    <w:p w14:paraId="66034A95" w14:textId="77777777" w:rsidR="00807053" w:rsidRPr="003B7188" w:rsidRDefault="00807053" w:rsidP="00807053">
      <w:pPr>
        <w:rPr>
          <w:rFonts w:ascii="Sakkal Majalla" w:hAnsi="Sakkal Majalla"/>
          <w:sz w:val="34"/>
          <w:lang w:bidi="ar-SY"/>
        </w:rPr>
      </w:pPr>
    </w:p>
    <w:p w14:paraId="63434E6D" w14:textId="6BD1DC9B" w:rsidR="001E5A5E" w:rsidRDefault="001E5A5E" w:rsidP="001E5A5E">
      <w:pPr>
        <w:pStyle w:val="ae"/>
        <w:ind w:left="-755"/>
        <w:jc w:val="center"/>
        <w:rPr>
          <w:noProof/>
          <w:rtl/>
          <w:lang w:bidi="ar-SY"/>
        </w:rPr>
      </w:pPr>
      <w:r>
        <w:rPr>
          <w:noProof/>
        </w:rPr>
        <mc:AlternateContent>
          <mc:Choice Requires="wps">
            <w:drawing>
              <wp:inline distT="0" distB="0" distL="0" distR="0" wp14:anchorId="6D09155A" wp14:editId="12CDD133">
                <wp:extent cx="6684010" cy="5924550"/>
                <wp:effectExtent l="0" t="0" r="21590" b="19050"/>
                <wp:docPr id="108716871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5924550"/>
                        </a:xfrm>
                        <a:prstGeom prst="roundRect">
                          <a:avLst>
                            <a:gd name="adj" fmla="val 16667"/>
                          </a:avLst>
                        </a:prstGeom>
                        <a:solidFill>
                          <a:srgbClr val="EAF4E4"/>
                        </a:solidFill>
                        <a:ln w="12700">
                          <a:solidFill>
                            <a:schemeClr val="accent6"/>
                          </a:solidFill>
                          <a:miter lim="800000"/>
                          <a:headEnd/>
                          <a:tailEnd/>
                        </a:ln>
                      </wps:spPr>
                      <wps:txbx>
                        <w:txbxContent>
                          <w:p w14:paraId="2824A72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2D7C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12F0D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AD9B4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D2BD23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2C110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696D25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117E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337A3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E3A13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D69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A85F7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62AD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B6125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EA7FE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38A0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6C465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7D3EA9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DBCB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2701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7BAB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62913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691F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F11A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A578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615A4E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632ABF"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D09155A" id="_x0000_s2883" style="width:526.3pt;height:4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" fillcolor="#eaf4e4" strokecolor="#70ad47 [3209]" strokeweight="1pt">
                <v:stroke joinstyle="miter"/>
                <v:textbox inset="0,3mm,0">
                  <w:txbxContent>
                    <w:p w14:paraId="2824A72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2D7C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12F0D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AD9B4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D2BD23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2C110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696D25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117E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337A3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E3A13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D69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A85F7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62AD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B6125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EA7FE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38A0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6C465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7D3EA9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DBCB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2701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7BAB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62913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691F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F11A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A578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615A4E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632ABF" w14:textId="77777777" w:rsidR="001E5A5E" w:rsidRDefault="001E5A5E" w:rsidP="001E5A5E">
                      <w:pPr>
                        <w:jc w:val="center"/>
                        <w:rPr>
                          <w:sz w:val="22"/>
                          <w:szCs w:val="28"/>
                          <w:rtl/>
                          <w:lang w:bidi="ar-SY"/>
                        </w:rPr>
                      </w:pPr>
                    </w:p>
                  </w:txbxContent>
                </v:textbox>
                <w10:anchorlock/>
              </v:roundrect>
            </w:pict>
          </mc:Fallback>
        </mc:AlternateContent>
      </w:r>
    </w:p>
    <w:p w14:paraId="27513522" w14:textId="012E2B64" w:rsidR="00807053" w:rsidRPr="004B3470" w:rsidRDefault="00807053" w:rsidP="001E5A5E">
      <w:pPr>
        <w:pStyle w:val="ae"/>
        <w:bidi w:val="0"/>
        <w:jc w:val="center"/>
      </w:pPr>
      <w:r w:rsidRPr="00F131A0">
        <w:rPr>
          <w:noProof/>
          <w:lang w:bidi="ar-SY"/>
        </w:rPr>
        <w:drawing>
          <wp:inline distT="0" distB="0" distL="0" distR="0" wp14:anchorId="69934722" wp14:editId="521CC8F4">
            <wp:extent cx="1527176" cy="1420708"/>
            <wp:effectExtent l="0" t="0" r="0" b="8255"/>
            <wp:docPr id="165087475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046907BF" w14:textId="007130DC" w:rsidR="008653AE" w:rsidRPr="008B2D62" w:rsidRDefault="008653AE" w:rsidP="008653AE">
      <w:r w:rsidRPr="002A078C">
        <w:rPr>
          <w:rFonts w:ascii="Sakkal Majalla" w:hAnsi="Sakkal Majalla"/>
          <w:noProof/>
          <w:color w:val="002060"/>
          <w:sz w:val="34"/>
          <w:lang w:bidi="ar-SY"/>
        </w:rPr>
        <w:lastRenderedPageBreak/>
        <mc:AlternateContent>
          <mc:Choice Requires="wpg">
            <w:drawing>
              <wp:inline distT="0" distB="0" distL="0" distR="0" wp14:anchorId="116C273D" wp14:editId="449A08CC">
                <wp:extent cx="5731510" cy="895350"/>
                <wp:effectExtent l="0" t="0" r="21590" b="19050"/>
                <wp:docPr id="69894267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77588749"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1256745" name="مجموعة 39"/>
                        <wpg:cNvGrpSpPr/>
                        <wpg:grpSpPr>
                          <a:xfrm>
                            <a:off x="0" y="0"/>
                            <a:ext cx="5731510" cy="895350"/>
                            <a:chOff x="0" y="0"/>
                            <a:chExt cx="5878196" cy="918845"/>
                          </a:xfrm>
                        </wpg:grpSpPr>
                        <wpg:grpSp>
                          <wpg:cNvPr id="210865681" name="مجموعة 40"/>
                          <wpg:cNvGrpSpPr/>
                          <wpg:grpSpPr>
                            <a:xfrm>
                              <a:off x="0" y="0"/>
                              <a:ext cx="5878196" cy="918845"/>
                              <a:chOff x="0" y="0"/>
                              <a:chExt cx="6240348" cy="919070"/>
                            </a:xfrm>
                          </wpg:grpSpPr>
                          <wpg:grpSp>
                            <wpg:cNvPr id="136723180" name="مجموعة 41"/>
                            <wpg:cNvGrpSpPr/>
                            <wpg:grpSpPr>
                              <a:xfrm>
                                <a:off x="0" y="169208"/>
                                <a:ext cx="5433072" cy="580613"/>
                                <a:chOff x="0" y="169208"/>
                                <a:chExt cx="5433072" cy="580613"/>
                              </a:xfrm>
                            </wpg:grpSpPr>
                            <wps:wsp>
                              <wps:cNvPr id="19994736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66421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436085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197751" name="مربع نص 41"/>
                          <wps:cNvSpPr txBox="1"/>
                          <wps:spPr>
                            <a:xfrm>
                              <a:off x="204484" y="257055"/>
                              <a:ext cx="4616071" cy="387740"/>
                            </a:xfrm>
                            <a:prstGeom prst="rect">
                              <a:avLst/>
                            </a:prstGeom>
                            <a:noFill/>
                          </wps:spPr>
                          <wps:txbx>
                            <w:txbxContent>
                              <w:p w14:paraId="09074DBD" w14:textId="571562B6"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وتقييم الأداء المستدام للمؤسسة</w:t>
                                </w:r>
                              </w:p>
                            </w:txbxContent>
                          </wps:txbx>
                          <wps:bodyPr wrap="square" rtlCol="1">
                            <a:spAutoFit/>
                          </wps:bodyPr>
                        </wps:wsp>
                      </wpg:grpSp>
                    </wpg:wgp>
                  </a:graphicData>
                </a:graphic>
              </wp:inline>
            </w:drawing>
          </mc:Choice>
          <mc:Fallback>
            <w:pict>
              <v:group w14:anchorId="116C273D" id="_x0000_s28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iYStzKkHAAC1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288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">
                  <v:imagedata r:id="rId61" o:title=""/>
                </v:shape>
                <v:group id="مجموعة 39" o:spid="_x0000_s28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">
                  <v:group id="مجموعة 40" o:spid="_x0000_s28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">
                    <v:group id="مجموعة 41" o:spid="_x0000_s28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">
                      <v:shape id="شكل حر 42" o:spid="_x0000_s28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" fillcolor="#168489" stroked="f" strokeweight="1pt">
                        <v:stroke joinstyle="miter"/>
                      </v:roundrect>
                    </v:group>
                    <v:oval id="شكل بيضاوي 44" o:spid="_x0000_s28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" filled="f" strokecolor="#a5a5a5 [2092]" strokeweight="1pt">
                      <v:stroke joinstyle="miter"/>
                    </v:oval>
                  </v:group>
                  <v:shape id="مربع نص 41" o:spid="_x0000_s289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" filled="f" stroked="f">
                    <v:textbox style="mso-fit-shape-to-text:t">
                      <w:txbxContent>
                        <w:p w14:paraId="09074DBD" w14:textId="571562B6"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وتقييم الأداء المستدام للمؤسسة</w:t>
                          </w:r>
                        </w:p>
                      </w:txbxContent>
                    </v:textbox>
                  </v:shape>
                </v:group>
                <w10:anchorlock/>
              </v:group>
            </w:pict>
          </mc:Fallback>
        </mc:AlternateContent>
      </w:r>
    </w:p>
    <w:p w14:paraId="54CD5B28" w14:textId="77777777" w:rsidR="008653AE" w:rsidRDefault="008653AE" w:rsidP="00CA7833">
      <w:pPr>
        <w:rPr>
          <w:lang w:bidi="ar-AE"/>
        </w:rPr>
      </w:pPr>
      <w:r w:rsidRPr="009F6AAE">
        <w:rPr>
          <w:rtl/>
          <w:lang w:bidi="ar-AE"/>
        </w:rPr>
        <w:t>هناك عدة خطوات رئيسية لتحليل وتقييم الأداء المستدام لأي مؤسسة</w:t>
      </w:r>
      <w:r w:rsidRPr="009F6AAE">
        <w:rPr>
          <w:lang w:bidi="ar-AE"/>
        </w:rPr>
        <w:t>:</w:t>
      </w:r>
    </w:p>
    <w:p w14:paraId="20F0B872" w14:textId="76DAB344" w:rsidR="00E15E29" w:rsidRDefault="00E15E29" w:rsidP="00E15E29">
      <w:pPr>
        <w:rPr>
          <w:rtl/>
          <w:lang w:bidi="ar-AE"/>
        </w:rPr>
      </w:pPr>
      <w:r w:rsidRPr="00E15E29">
        <w:rPr>
          <w:noProof/>
          <w:lang w:bidi="ar-AE"/>
        </w:rPr>
        <mc:AlternateContent>
          <mc:Choice Requires="wpg">
            <w:drawing>
              <wp:inline distT="0" distB="0" distL="0" distR="0" wp14:anchorId="3F1C349C" wp14:editId="4596B844">
                <wp:extent cx="5518269" cy="1457390"/>
                <wp:effectExtent l="0" t="0" r="25400" b="0"/>
                <wp:docPr id="90" name="Group 89">
                  <a:extLst xmlns:a="http://schemas.openxmlformats.org/drawingml/2006/main">
                    <a:ext uri="{FF2B5EF4-FFF2-40B4-BE49-F238E27FC236}">
                      <a16:creationId xmlns:a16="http://schemas.microsoft.com/office/drawing/2014/main" id="{39D56FF0-44AE-051E-C876-80F8E0E13A30}"/>
                    </a:ext>
                  </a:extLst>
                </wp:docPr>
                <wp:cNvGraphicFramePr/>
                <a:graphic xmlns:a="http://schemas.openxmlformats.org/drawingml/2006/main">
                  <a:graphicData uri="http://schemas.microsoft.com/office/word/2010/wordprocessingGroup">
                    <wpg:wgp>
                      <wpg:cNvGrpSpPr/>
                      <wpg:grpSpPr>
                        <a:xfrm>
                          <a:off x="0" y="0"/>
                          <a:ext cx="5518269" cy="1457390"/>
                          <a:chOff x="0" y="0"/>
                          <a:chExt cx="5518269" cy="1457390"/>
                        </a:xfrm>
                      </wpg:grpSpPr>
                      <pic:pic xmlns:pic="http://schemas.openxmlformats.org/drawingml/2006/picture">
                        <pic:nvPicPr>
                          <pic:cNvPr id="1531473586" name="Graphic 7" descr="Books on shelf with solid fill">
                            <a:extLst>
                              <a:ext uri="{FF2B5EF4-FFF2-40B4-BE49-F238E27FC236}">
                                <a16:creationId xmlns:a16="http://schemas.microsoft.com/office/drawing/2014/main" id="{0A65D9AA-E386-49EF-9028-825E26113514}"/>
                              </a:ext>
                            </a:extLst>
                          </pic:cNvPr>
                          <pic:cNvPicPr>
                            <a:picLocks noChangeAspect="1"/>
                          </pic:cNvPicPr>
                        </pic:nvPicPr>
                        <pic:blipFill>
                          <a:blip r:embed="rId253" cstate="print">
                            <a:extLst>
                              <a:ext uri="{28A0092B-C50C-407E-A947-70E740481C1C}">
                                <a14:useLocalDpi xmlns:a14="http://schemas.microsoft.com/office/drawing/2010/main" val="0"/>
                              </a:ext>
                              <a:ext uri="{96DAC541-7B7A-43D3-8B79-37D633B846F1}">
                                <asvg:svgBlip xmlns:asvg="http://schemas.microsoft.com/office/drawing/2016/SVG/main" r:embed="rId254"/>
                              </a:ext>
                            </a:extLst>
                          </a:blip>
                          <a:stretch>
                            <a:fillRect/>
                          </a:stretch>
                        </pic:blipFill>
                        <pic:spPr>
                          <a:xfrm>
                            <a:off x="1442549" y="770936"/>
                            <a:ext cx="476203" cy="476203"/>
                          </a:xfrm>
                          <a:prstGeom prst="rect">
                            <a:avLst/>
                          </a:prstGeom>
                        </pic:spPr>
                      </pic:pic>
                      <pic:pic xmlns:pic="http://schemas.openxmlformats.org/drawingml/2006/picture">
                        <pic:nvPicPr>
                          <pic:cNvPr id="1930089461" name="Graphic 66" descr="Document with solid fill">
                            <a:extLst>
                              <a:ext uri="{FF2B5EF4-FFF2-40B4-BE49-F238E27FC236}">
                                <a16:creationId xmlns:a16="http://schemas.microsoft.com/office/drawing/2014/main" id="{52BE1D8E-8075-E1C9-D525-C7C1EC056FA2}"/>
                              </a:ext>
                            </a:extLst>
                          </pic:cNvPr>
                          <pic:cNvPicPr>
                            <a:picLocks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255"/>
                              </a:ext>
                            </a:extLst>
                          </a:blip>
                          <a:stretch>
                            <a:fillRect/>
                          </a:stretch>
                        </pic:blipFill>
                        <pic:spPr>
                          <a:xfrm>
                            <a:off x="3640889" y="755054"/>
                            <a:ext cx="507966" cy="507966"/>
                          </a:xfrm>
                          <a:prstGeom prst="rect">
                            <a:avLst/>
                          </a:prstGeom>
                        </pic:spPr>
                      </pic:pic>
                      <wpg:grpSp>
                        <wpg:cNvPr id="2126562540" name="Group 2126562540">
                          <a:extLst>
                            <a:ext uri="{FF2B5EF4-FFF2-40B4-BE49-F238E27FC236}">
                              <a16:creationId xmlns:a16="http://schemas.microsoft.com/office/drawing/2014/main" id="{66908C63-F868-46DC-9667-2C30EE8C7010}"/>
                            </a:ext>
                          </a:extLst>
                        </wpg:cNvPr>
                        <wpg:cNvGrpSpPr/>
                        <wpg:grpSpPr>
                          <a:xfrm>
                            <a:off x="0" y="0"/>
                            <a:ext cx="5518269" cy="1457390"/>
                            <a:chOff x="0" y="0"/>
                            <a:chExt cx="5518269" cy="1457390"/>
                          </a:xfrm>
                        </wpg:grpSpPr>
                        <wps:wsp>
                          <wps:cNvPr id="914809895" name="Freeform: Shape 914809895">
                            <a:extLst>
                              <a:ext uri="{FF2B5EF4-FFF2-40B4-BE49-F238E27FC236}">
                                <a16:creationId xmlns:a16="http://schemas.microsoft.com/office/drawing/2014/main" id="{7E63A23D-9B04-4C81-AB7F-1359F0352D77}"/>
                              </a:ext>
                            </a:extLst>
                          </wps:cNvPr>
                          <wps:cNvSpPr/>
                          <wps:spPr>
                            <a:xfrm>
                              <a:off x="3310961"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7907077" name="Freeform: Shape 177907077">
                            <a:extLst>
                              <a:ext uri="{FF2B5EF4-FFF2-40B4-BE49-F238E27FC236}">
                                <a16:creationId xmlns:a16="http://schemas.microsoft.com/office/drawing/2014/main" id="{D2529817-6080-42ED-B30B-267118F5A282}"/>
                              </a:ext>
                            </a:extLst>
                          </wps:cNvPr>
                          <wps:cNvSpPr/>
                          <wps:spPr>
                            <a:xfrm>
                              <a:off x="4414615"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2176391" name="Freeform: Shape 912176391">
                            <a:extLst>
                              <a:ext uri="{FF2B5EF4-FFF2-40B4-BE49-F238E27FC236}">
                                <a16:creationId xmlns:a16="http://schemas.microsoft.com/office/drawing/2014/main" id="{BA414D6B-9810-447A-AD5A-850984C6BF67}"/>
                              </a:ext>
                            </a:extLst>
                          </wps:cNvPr>
                          <wps:cNvSpPr/>
                          <wps:spPr>
                            <a:xfrm>
                              <a:off x="1103654" y="746308"/>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0132247" name="Freeform: Shape 280132247">
                            <a:extLst>
                              <a:ext uri="{FF2B5EF4-FFF2-40B4-BE49-F238E27FC236}">
                                <a16:creationId xmlns:a16="http://schemas.microsoft.com/office/drawing/2014/main" id="{3808AF18-6DD5-4A86-A507-599DCFF8A480}"/>
                              </a:ext>
                            </a:extLst>
                          </wps:cNvPr>
                          <wps:cNvSpPr/>
                          <wps:spPr>
                            <a:xfrm>
                              <a:off x="2207308"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53370106" name="Freeform: Shape 1253370106">
                            <a:extLst>
                              <a:ext uri="{FF2B5EF4-FFF2-40B4-BE49-F238E27FC236}">
                                <a16:creationId xmlns:a16="http://schemas.microsoft.com/office/drawing/2014/main" id="{766B57EF-9A45-4B87-B124-A876811FACF7}"/>
                              </a:ext>
                            </a:extLst>
                          </wps:cNvPr>
                          <wps:cNvSpPr/>
                          <wps:spPr>
                            <a:xfrm>
                              <a:off x="0" y="194481"/>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7065380" name="TextBox 18">
                            <a:extLst>
                              <a:ext uri="{FF2B5EF4-FFF2-40B4-BE49-F238E27FC236}">
                                <a16:creationId xmlns:a16="http://schemas.microsoft.com/office/drawing/2014/main" id="{381D00F2-A657-4B1C-AB8B-489DEFB384C4}"/>
                              </a:ext>
                            </a:extLst>
                          </wps:cNvPr>
                          <wps:cNvSpPr txBox="1">
                            <a:spLocks noChangeArrowheads="1"/>
                          </wps:cNvSpPr>
                          <wps:spPr bwMode="auto">
                            <a:xfrm>
                              <a:off x="4451750" y="838844"/>
                              <a:ext cx="1040278" cy="618546"/>
                            </a:xfrm>
                            <a:prstGeom prst="rect">
                              <a:avLst/>
                            </a:prstGeom>
                          </wps:spPr>
                          <wps:txbx>
                            <w:txbxContent>
                              <w:p w14:paraId="19C988AE" w14:textId="77777777" w:rsidR="00E15E29" w:rsidRDefault="00E15E29" w:rsidP="00E15E29">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معايير وأهداف الاستدامة</w:t>
                                </w:r>
                              </w:p>
                            </w:txbxContent>
                          </wps:txbx>
                          <wps:bodyPr rot="0" vert="horz" wrap="square" lIns="0" tIns="45720" rIns="0" bIns="45720" anchor="b" anchorCtr="0" upright="1">
                            <a:noAutofit/>
                          </wps:bodyPr>
                        </wps:wsp>
                        <wps:wsp>
                          <wps:cNvPr id="2037073935" name="TextBox 18">
                            <a:extLst>
                              <a:ext uri="{FF2B5EF4-FFF2-40B4-BE49-F238E27FC236}">
                                <a16:creationId xmlns:a16="http://schemas.microsoft.com/office/drawing/2014/main" id="{1F6CBC46-374A-4C66-98A5-7C46362FF6C7}"/>
                              </a:ext>
                            </a:extLst>
                          </wps:cNvPr>
                          <wps:cNvSpPr txBox="1">
                            <a:spLocks noChangeArrowheads="1"/>
                          </wps:cNvSpPr>
                          <wps:spPr bwMode="auto">
                            <a:xfrm>
                              <a:off x="2218412" y="827559"/>
                              <a:ext cx="1081444" cy="580338"/>
                            </a:xfrm>
                            <a:prstGeom prst="rect">
                              <a:avLst/>
                            </a:prstGeom>
                          </wps:spPr>
                          <wps:txbx>
                            <w:txbxContent>
                              <w:p w14:paraId="3D2A863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البيانات وتقييم الأداء</w:t>
                                </w:r>
                              </w:p>
                            </w:txbxContent>
                          </wps:txbx>
                          <wps:bodyPr rot="0" vert="horz" wrap="square" lIns="0" tIns="45720" rIns="0" bIns="45720" anchor="b" anchorCtr="0" upright="1">
                            <a:noAutofit/>
                          </wps:bodyPr>
                        </wps:wsp>
                        <wps:wsp>
                          <wps:cNvPr id="1133616522" name="TextBox 18">
                            <a:extLst>
                              <a:ext uri="{FF2B5EF4-FFF2-40B4-BE49-F238E27FC236}">
                                <a16:creationId xmlns:a16="http://schemas.microsoft.com/office/drawing/2014/main" id="{58C97DDB-2B6E-4D62-8251-762C81D709B8}"/>
                              </a:ext>
                            </a:extLst>
                          </wps:cNvPr>
                          <wps:cNvSpPr txBox="1">
                            <a:spLocks noChangeArrowheads="1"/>
                          </wps:cNvSpPr>
                          <wps:spPr bwMode="auto">
                            <a:xfrm>
                              <a:off x="12099" y="684684"/>
                              <a:ext cx="1029582" cy="532002"/>
                            </a:xfrm>
                            <a:prstGeom prst="rect">
                              <a:avLst/>
                            </a:prstGeom>
                          </wps:spPr>
                          <wps:txbx>
                            <w:txbxContent>
                              <w:p w14:paraId="2261795A"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التحسين المستمر</w:t>
                                </w:r>
                              </w:p>
                            </w:txbxContent>
                          </wps:txbx>
                          <wps:bodyPr rot="0" vert="horz" wrap="square" lIns="0" tIns="45720" rIns="0" bIns="45720" anchor="b" anchorCtr="0" upright="1">
                            <a:noAutofit/>
                          </wps:bodyPr>
                        </wps:wsp>
                        <wps:wsp>
                          <wps:cNvPr id="155492953" name="TextBox 18">
                            <a:extLst>
                              <a:ext uri="{FF2B5EF4-FFF2-40B4-BE49-F238E27FC236}">
                                <a16:creationId xmlns:a16="http://schemas.microsoft.com/office/drawing/2014/main" id="{7FD140AF-D499-4542-A5CA-31BF708FEFDA}"/>
                              </a:ext>
                            </a:extLst>
                          </wps:cNvPr>
                          <wps:cNvSpPr txBox="1">
                            <a:spLocks noChangeArrowheads="1"/>
                          </wps:cNvSpPr>
                          <wps:spPr bwMode="auto">
                            <a:xfrm>
                              <a:off x="3288328" y="33770"/>
                              <a:ext cx="1183664" cy="587265"/>
                            </a:xfrm>
                            <a:prstGeom prst="rect">
                              <a:avLst/>
                            </a:prstGeom>
                          </wps:spPr>
                          <wps:txbx>
                            <w:txbxContent>
                              <w:p w14:paraId="1808DBC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جمع البيانات والمعلومات</w:t>
                                </w:r>
                              </w:p>
                            </w:txbxContent>
                          </wps:txbx>
                          <wps:bodyPr rot="0" vert="horz" wrap="square" lIns="0" tIns="45720" rIns="0" bIns="45720" anchor="b" anchorCtr="0" upright="1">
                            <a:noAutofit/>
                          </wps:bodyPr>
                        </wps:wsp>
                        <wps:wsp>
                          <wps:cNvPr id="1241014421" name="TextBox 18">
                            <a:extLst>
                              <a:ext uri="{FF2B5EF4-FFF2-40B4-BE49-F238E27FC236}">
                                <a16:creationId xmlns:a16="http://schemas.microsoft.com/office/drawing/2014/main" id="{AE24A5E8-69EA-4E99-9D20-54735BB20A99}"/>
                              </a:ext>
                            </a:extLst>
                          </wps:cNvPr>
                          <wps:cNvSpPr txBox="1">
                            <a:spLocks noChangeArrowheads="1"/>
                          </wps:cNvSpPr>
                          <wps:spPr bwMode="auto">
                            <a:xfrm>
                              <a:off x="1103321" y="0"/>
                              <a:ext cx="1087798" cy="655661"/>
                            </a:xfrm>
                            <a:prstGeom prst="rect">
                              <a:avLst/>
                            </a:prstGeom>
                          </wps:spPr>
                          <wps:txbx>
                            <w:txbxContent>
                              <w:p w14:paraId="43B99801"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إعداد تقارير الاستدامة</w:t>
                                </w:r>
                              </w:p>
                            </w:txbxContent>
                          </wps:txbx>
                          <wps:bodyPr rot="0" vert="horz" wrap="square" lIns="0" tIns="45720" rIns="0" bIns="45720" anchor="b" anchorCtr="0" upright="1">
                            <a:noAutofit/>
                          </wps:bodyPr>
                        </wps:wsp>
                      </wpg:grpSp>
                      <pic:pic xmlns:pic="http://schemas.openxmlformats.org/drawingml/2006/picture">
                        <pic:nvPicPr>
                          <pic:cNvPr id="924141587" name="رسم 20" descr="مخطط شريط">
                            <a:extLst>
                              <a:ext uri="{FF2B5EF4-FFF2-40B4-BE49-F238E27FC236}">
                                <a16:creationId xmlns:a16="http://schemas.microsoft.com/office/drawing/2014/main" id="{5860F518-EB60-2DB2-44E9-1CE97ED4E814}"/>
                              </a:ext>
                            </a:extLst>
                          </pic:cNvPr>
                          <pic:cNvPicPr>
                            <a:picLocks noChangeAspect="1"/>
                          </pic:cNvPicPr>
                        </pic:nvPicPr>
                        <pic:blipFill>
                          <a:blip r:embed="rId136">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2501638" y="224161"/>
                            <a:ext cx="511140" cy="511140"/>
                          </a:xfrm>
                          <a:prstGeom prst="rect">
                            <a:avLst/>
                          </a:prstGeom>
                        </pic:spPr>
                      </pic:pic>
                      <pic:pic xmlns:pic="http://schemas.openxmlformats.org/drawingml/2006/picture">
                        <pic:nvPicPr>
                          <pic:cNvPr id="420075579"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286103" y="244459"/>
                            <a:ext cx="470545" cy="470545"/>
                          </a:xfrm>
                          <a:prstGeom prst="rect">
                            <a:avLst/>
                          </a:prstGeom>
                        </pic:spPr>
                      </pic:pic>
                      <pic:pic xmlns:pic="http://schemas.openxmlformats.org/drawingml/2006/picture">
                        <pic:nvPicPr>
                          <pic:cNvPr id="927892214" name="Graphic 19" descr="List with solid fill">
                            <a:extLst>
                              <a:ext uri="{FF2B5EF4-FFF2-40B4-BE49-F238E27FC236}">
                                <a16:creationId xmlns:a16="http://schemas.microsoft.com/office/drawing/2014/main" id="{42596266-1DC6-4322-9AEB-10C195228562}"/>
                              </a:ext>
                            </a:extLst>
                          </pic:cNvPr>
                          <pic:cNvPicPr>
                            <a:picLocks noChangeAspect="1"/>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4725134" y="238424"/>
                            <a:ext cx="482615" cy="482615"/>
                          </a:xfrm>
                          <a:prstGeom prst="rect">
                            <a:avLst/>
                          </a:prstGeom>
                        </pic:spPr>
                      </pic:pic>
                    </wpg:wgp>
                  </a:graphicData>
                </a:graphic>
              </wp:inline>
            </w:drawing>
          </mc:Choice>
          <mc:Fallback>
            <w:pict>
              <v:group w14:anchorId="3F1C349C" id="Group 89" o:spid="_x0000_s2893" style="width:434.5pt;height:114.75pt;mso-position-horizontal-relative:char;mso-position-vertical-relative:line" coordsize="55182,14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nliN3QZ&#10;a5yxHZYxJnF2NMsYkzyxG7qMNc7YDssYkzg7mmWMSZ7YDV3GGmdsh2WMSZwdzTLGJE/shi5jjTO2&#10;wzLGJM6OZhljkid2Q5exxhnbYRljEmdHs4wxyRO7octY44ztsIwxibOjWcaY5Ind0GWsccZ2WMaY&#10;xNnRLGNM8sRu6D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Z5Yjd0GWucsR2WMSZxdjTLGJM8sRu6jDXO2A7LGJM4O5pl&#10;jEme2A1dxhpnbIdljEmcHc0yxiRP7IYuY40ztsMyxiTOjmYZY5IndkOXscYZ22EZYxJnR7OMMckT&#10;u6HLWOOM7bCMMYmzo1nGmOSJ3dBlrHHGdljGmMTZ0SxjTPLEbug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eWI3dBlr&#10;nLEdljEmcXY0yxiTPLEbuow1ztgOyxiTODuaZYxJntgNXcYaZ2yHZYxJnB3NMsYkT+yGLmONM7bD&#10;MsYkzo5mGWOSJ3ZDl7HGGdthGWMSZ0ezjDHJE7uhy1jjjO2wjDGJs6NZxpjkid3QZaxxxnZYxpjE&#10;2dEsY0zyxG7o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nliN3QZa5yxHZYxJnF2NMsYkzyxG7qMNc7YDssYkzg7mmWM&#10;SZ7YDV3GGmdsh2WMSZwdzTLGJE/shi5jjTO2wzLGJM6OZhljkid2Q5exxhnbYRljEmdHs4wxyRO7&#10;octY44ztsIwxibOjWcaY5Ind0GWsccZ2WMaYxNnRLGNM8sRu6D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">
                <v:shape id="Graphic 7" o:spid="_x0000_s2894" type="#_x0000_t75" alt="Books on shelf with solid fill" style="position:absolute;left:14425;top:7709;width:4762;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">
                  <v:imagedata r:id="rId256" o:title="Books on shelf with solid fill"/>
                </v:shape>
                <v:shape id="Graphic 66" o:spid="_x0000_s2895" type="#_x0000_t75" alt="Document with solid fill" style="position:absolute;left:36408;top:7550;width:5080;height:5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">
                  <v:imagedata r:id="rId204" o:title="Document with solid fill"/>
                </v:shape>
                <v:group id="Group 2126562540" o:spid="_x0000_s2896" style="position:absolute;width:55182;height:14573" coordsize="55182,1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">
                  <v:shape id="Freeform: Shape 914809895" o:spid="_x0000_s2897" style="position:absolute;left:33109;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" path="m,l1298712,v,358629,-290727,649356,-649356,649356c290727,649356,,358629,,xe" filled="f" strokecolor="#168489" strokeweight="1pt">
                    <v:stroke joinstyle="miter"/>
                    <v:path arrowok="t" o:connecttype="custom" o:connectlocs="0,0;1103654,0;551827,551827;0,0" o:connectangles="0,0,0,0"/>
                  </v:shape>
                  <v:shape id="Freeform: Shape 177907077" o:spid="_x0000_s2898" style="position:absolute;left:44146;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" path="m649356,v358629,,649356,290727,649356,649356l,649356c,290727,290727,,649356,xe" filled="f" strokecolor="#168489" strokeweight="1pt">
                    <v:stroke joinstyle="miter"/>
                    <v:path arrowok="t" o:connecttype="custom" o:connectlocs="551827,0;1103654,551827;0,551827;551827,0" o:connectangles="0,0,0,0"/>
                  </v:shape>
                  <v:shape id="Freeform: Shape 912176391" o:spid="_x0000_s2899" style="position:absolute;left:11036;top:7463;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" path="m,l1298712,v,358629,-290727,649356,-649356,649356c290727,649356,,358629,,xe" filled="f" strokecolor="#168489" strokeweight="1pt">
                    <v:stroke joinstyle="miter"/>
                    <v:path arrowok="t" o:connecttype="custom" o:connectlocs="0,0;1103654,0;551827,551827;0,0" o:connectangles="0,0,0,0"/>
                  </v:shape>
                  <v:shape id="Freeform: Shape 280132247" o:spid="_x0000_s2900" style="position:absolute;left:22073;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1253370106" o:spid="_x0000_s2901" style="position:absolute;top:1944;width:11036;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2902" type="#_x0000_t202" style="position:absolute;left:44517;top:8388;width:10403;height:61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" filled="f" stroked="f">
                    <v:textbox inset="0,,0">
                      <w:txbxContent>
                        <w:p w14:paraId="19C988AE" w14:textId="77777777" w:rsidR="00E15E29" w:rsidRDefault="00E15E29" w:rsidP="00E15E29">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تحديد معايير وأهداف الاستدامة</w:t>
                          </w:r>
                        </w:p>
                      </w:txbxContent>
                    </v:textbox>
                  </v:shape>
                  <v:shape id="TextBox 18" o:spid="_x0000_s2903" type="#_x0000_t202" style="position:absolute;left:22184;top:8275;width:10814;height:58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" filled="f" stroked="f">
                    <v:textbox inset="0,,0">
                      <w:txbxContent>
                        <w:p w14:paraId="3D2A863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تحليل البيانات وتقييم الأداء</w:t>
                          </w:r>
                        </w:p>
                      </w:txbxContent>
                    </v:textbox>
                  </v:shape>
                  <v:shape id="TextBox 18" o:spid="_x0000_s2904" type="#_x0000_t202" style="position:absolute;left:120;top:6846;width:10296;height:53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" filled="f" stroked="f">
                    <v:textbox inset="0,,0">
                      <w:txbxContent>
                        <w:p w14:paraId="2261795A"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التحسين المستمر</w:t>
                          </w:r>
                        </w:p>
                      </w:txbxContent>
                    </v:textbox>
                  </v:shape>
                  <v:shape id="TextBox 18" o:spid="_x0000_s2905" type="#_x0000_t202" style="position:absolute;left:32883;top:337;width:11836;height:587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" filled="f" stroked="f">
                    <v:textbox inset="0,,0">
                      <w:txbxContent>
                        <w:p w14:paraId="1808DBCE"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جمع البيانات والمعلومات</w:t>
                          </w:r>
                        </w:p>
                      </w:txbxContent>
                    </v:textbox>
                  </v:shape>
                  <v:shape id="TextBox 18" o:spid="_x0000_s2906" type="#_x0000_t202" style="position:absolute;left:11033;width:10878;height:65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" filled="f" stroked="f">
                    <v:textbox inset="0,,0">
                      <w:txbxContent>
                        <w:p w14:paraId="43B99801" w14:textId="77777777" w:rsidR="00E15E29" w:rsidRDefault="00E15E29" w:rsidP="00E15E29">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إعداد تقارير الاستدامة</w:t>
                          </w:r>
                        </w:p>
                      </w:txbxContent>
                    </v:textbox>
                  </v:shape>
                </v:group>
                <v:shape id="رسم 20" o:spid="_x0000_s2907" type="#_x0000_t75" alt="مخطط شريط" style="position:absolute;left:25016;top:2241;width:5111;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">
                  <v:imagedata r:id="rId140" o:title="مخطط شريط"/>
                </v:shape>
                <v:shape id="Graphic 14" o:spid="_x0000_s2908" type="#_x0000_t75" alt="Business Growth with solid fill" style="position:absolute;left:2861;top:2444;width:4705;height:4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">
                  <v:imagedata r:id="rId120" o:title="Business Growth with solid fill"/>
                </v:shape>
                <v:shape id="Graphic 19" o:spid="_x0000_s2909" type="#_x0000_t75" alt="List with solid fill" style="position:absolute;left:47251;top:2384;width:4826;height:4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">
                  <v:imagedata r:id="rId169" o:title="List with solid fill"/>
                </v:shape>
                <w10:anchorlock/>
              </v:group>
            </w:pict>
          </mc:Fallback>
        </mc:AlternateContent>
      </w:r>
    </w:p>
    <w:p w14:paraId="2470C8B0" w14:textId="75EC0D78" w:rsidR="00CA7833"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7BCD9B9E" wp14:editId="4DF20C28">
                <wp:extent cx="5731510" cy="891540"/>
                <wp:effectExtent l="0" t="0" r="2540" b="22860"/>
                <wp:docPr id="376664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6900826" name="مجموعة 47"/>
                        <wpg:cNvGrpSpPr/>
                        <wpg:grpSpPr>
                          <a:xfrm>
                            <a:off x="0" y="0"/>
                            <a:ext cx="5731510" cy="895351"/>
                            <a:chOff x="0" y="0"/>
                            <a:chExt cx="5878196" cy="918845"/>
                          </a:xfrm>
                        </wpg:grpSpPr>
                        <wpg:grpSp>
                          <wpg:cNvPr id="2050844759" name="مجموعة 48"/>
                          <wpg:cNvGrpSpPr/>
                          <wpg:grpSpPr>
                            <a:xfrm>
                              <a:off x="0" y="0"/>
                              <a:ext cx="5878196" cy="918845"/>
                              <a:chOff x="0" y="0"/>
                              <a:chExt cx="6240348" cy="919070"/>
                            </a:xfrm>
                          </wpg:grpSpPr>
                          <wpg:grpSp>
                            <wpg:cNvPr id="1978600788" name="مجموعة 49"/>
                            <wpg:cNvGrpSpPr/>
                            <wpg:grpSpPr>
                              <a:xfrm>
                                <a:off x="0" y="169208"/>
                                <a:ext cx="5433072" cy="580613"/>
                                <a:chOff x="0" y="169208"/>
                                <a:chExt cx="5433072" cy="580613"/>
                              </a:xfrm>
                            </wpg:grpSpPr>
                            <wps:wsp>
                              <wps:cNvPr id="13461732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57997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74845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9115692" name="مربع نص 41"/>
                          <wps:cNvSpPr txBox="1"/>
                          <wps:spPr>
                            <a:xfrm>
                              <a:off x="204466" y="257055"/>
                              <a:ext cx="4615801" cy="387740"/>
                            </a:xfrm>
                            <a:prstGeom prst="rect">
                              <a:avLst/>
                            </a:prstGeom>
                            <a:noFill/>
                          </wps:spPr>
                          <wps:txbx>
                            <w:txbxContent>
                              <w:p w14:paraId="15CFCFB9" w14:textId="2225AD9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تحديد معايير وأهداف الاستدامة:</w:t>
                                </w:r>
                              </w:p>
                            </w:txbxContent>
                          </wps:txbx>
                          <wps:bodyPr wrap="square" rtlCol="1">
                            <a:spAutoFit/>
                          </wps:bodyPr>
                        </wps:wsp>
                      </wpg:grpSp>
                      <pic:pic xmlns:pic="http://schemas.openxmlformats.org/drawingml/2006/picture">
                        <pic:nvPicPr>
                          <pic:cNvPr id="4245371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CD9B9E" id="_x0000_s29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aYbKmgcAAPo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NaYbK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9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">
                  <v:group id="مجموعة 48" o:spid="_x0000_s29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">
                    <v:group id="مجموعة 49" o:spid="_x0000_s29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">
                      <v:shape id="شكل حر 50" o:spid="_x0000_s29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" fillcolor="#a5a5a5 [2092]" stroked="f" strokeweight="1pt">
                        <v:stroke joinstyle="miter"/>
                      </v:roundrect>
                    </v:group>
                    <v:oval id="شكل بيضاوي 52" o:spid="_x0000_s29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" filled="f" strokecolor="#168489" strokeweight="1pt">
                      <v:stroke joinstyle="miter"/>
                    </v:oval>
                  </v:group>
                  <v:shape id="مربع نص 41" o:spid="_x0000_s291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" filled="f" stroked="f">
                    <v:textbox style="mso-fit-shape-to-text:t">
                      <w:txbxContent>
                        <w:p w14:paraId="15CFCFB9" w14:textId="2225AD9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تحديد معايير وأهداف الاستدامة:</w:t>
                          </w:r>
                        </w:p>
                      </w:txbxContent>
                    </v:textbox>
                  </v:shape>
                </v:group>
                <v:shape id="صورة 54" o:spid="_x0000_s29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">
                  <v:imagedata r:id="rId79" o:title=""/>
                </v:shape>
                <w10:anchorlock/>
              </v:group>
            </w:pict>
          </mc:Fallback>
        </mc:AlternateContent>
      </w:r>
    </w:p>
    <w:p w14:paraId="525DE578" w14:textId="6CD6BBB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تحديد مؤشرات الأداء الرئيسية في الجوانب البيئية والاجتماعية والاقتصادية</w:t>
      </w:r>
      <w:r w:rsidRPr="00E15E29">
        <w:rPr>
          <w:rFonts w:ascii="Sakkal Majalla" w:hAnsi="Sakkal Majalla" w:cs="Sakkal Majalla"/>
          <w:sz w:val="34"/>
          <w:szCs w:val="34"/>
        </w:rPr>
        <w:t>.</w:t>
      </w:r>
    </w:p>
    <w:p w14:paraId="77390DD9" w14:textId="2F9E740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وضع أهداف واضحة ومحددة زمنيا</w:t>
      </w:r>
      <w:r w:rsidRPr="00E15E29">
        <w:rPr>
          <w:rFonts w:ascii="Sakkal Majalla" w:hAnsi="Sakkal Majalla" w:cs="Sakkal Majalla" w:hint="cs"/>
          <w:sz w:val="34"/>
          <w:szCs w:val="34"/>
          <w:rtl/>
        </w:rPr>
        <w:t>ً</w:t>
      </w:r>
      <w:r w:rsidRPr="00E15E29">
        <w:rPr>
          <w:rFonts w:ascii="Sakkal Majalla" w:hAnsi="Sakkal Majalla" w:cs="Sakkal Majalla"/>
          <w:sz w:val="34"/>
          <w:szCs w:val="34"/>
          <w:rtl/>
        </w:rPr>
        <w:t xml:space="preserve"> لتحسين الأداء في هذه المجالات</w:t>
      </w:r>
      <w:r w:rsidRPr="00E15E29">
        <w:rPr>
          <w:rFonts w:ascii="Sakkal Majalla" w:hAnsi="Sakkal Majalla" w:cs="Sakkal Majalla"/>
          <w:sz w:val="34"/>
          <w:szCs w:val="34"/>
        </w:rPr>
        <w:t>.</w:t>
      </w:r>
    </w:p>
    <w:p w14:paraId="62D53531" w14:textId="2AE6A23F"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6CEB19DC" wp14:editId="73E03AD0">
                <wp:extent cx="5731510" cy="891540"/>
                <wp:effectExtent l="0" t="0" r="2540" b="22860"/>
                <wp:docPr id="520594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7169094" name="مجموعة 47"/>
                        <wpg:cNvGrpSpPr/>
                        <wpg:grpSpPr>
                          <a:xfrm>
                            <a:off x="0" y="0"/>
                            <a:ext cx="5731510" cy="895351"/>
                            <a:chOff x="0" y="0"/>
                            <a:chExt cx="5878196" cy="918845"/>
                          </a:xfrm>
                        </wpg:grpSpPr>
                        <wpg:grpSp>
                          <wpg:cNvPr id="1190705536" name="مجموعة 48"/>
                          <wpg:cNvGrpSpPr/>
                          <wpg:grpSpPr>
                            <a:xfrm>
                              <a:off x="0" y="0"/>
                              <a:ext cx="5878196" cy="918845"/>
                              <a:chOff x="0" y="0"/>
                              <a:chExt cx="6240348" cy="919070"/>
                            </a:xfrm>
                          </wpg:grpSpPr>
                          <wpg:grpSp>
                            <wpg:cNvPr id="1582504259" name="مجموعة 49"/>
                            <wpg:cNvGrpSpPr/>
                            <wpg:grpSpPr>
                              <a:xfrm>
                                <a:off x="0" y="169208"/>
                                <a:ext cx="5433072" cy="580613"/>
                                <a:chOff x="0" y="169208"/>
                                <a:chExt cx="5433072" cy="580613"/>
                              </a:xfrm>
                            </wpg:grpSpPr>
                            <wps:wsp>
                              <wps:cNvPr id="18166844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3940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38256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2485479" name="مربع نص 41"/>
                          <wps:cNvSpPr txBox="1"/>
                          <wps:spPr>
                            <a:xfrm>
                              <a:off x="204466" y="257055"/>
                              <a:ext cx="4615801" cy="387740"/>
                            </a:xfrm>
                            <a:prstGeom prst="rect">
                              <a:avLst/>
                            </a:prstGeom>
                            <a:noFill/>
                          </wps:spPr>
                          <wps:txbx>
                            <w:txbxContent>
                              <w:p w14:paraId="59C93485" w14:textId="019BE56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جمع البيانات والمعلومات:</w:t>
                                </w:r>
                              </w:p>
                            </w:txbxContent>
                          </wps:txbx>
                          <wps:bodyPr wrap="square" rtlCol="1">
                            <a:spAutoFit/>
                          </wps:bodyPr>
                        </wps:wsp>
                      </wpg:grpSp>
                      <pic:pic xmlns:pic="http://schemas.openxmlformats.org/drawingml/2006/picture">
                        <pic:nvPicPr>
                          <pic:cNvPr id="131798728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EB19DC" id="_x0000_s29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4/QKmgcAAPw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J4/QKmgcAAPw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9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">
                  <v:group id="مجموعة 48" o:spid="_x0000_s29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">
                    <v:group id="مجموعة 49" o:spid="_x0000_s29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">
                      <v:shape id="شكل حر 50" o:spid="_x0000_s29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" fillcolor="#a5a5a5 [2092]" stroked="f" strokeweight="1pt">
                        <v:stroke joinstyle="miter"/>
                      </v:roundrect>
                    </v:group>
                    <v:oval id="شكل بيضاوي 52" o:spid="_x0000_s29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" filled="f" strokecolor="#168489" strokeweight="1pt">
                      <v:stroke joinstyle="miter"/>
                    </v:oval>
                  </v:group>
                  <v:shape id="مربع نص 41" o:spid="_x0000_s292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" filled="f" stroked="f">
                    <v:textbox style="mso-fit-shape-to-text:t">
                      <w:txbxContent>
                        <w:p w14:paraId="59C93485" w14:textId="019BE56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جمع البيانات والمعلومات:</w:t>
                          </w:r>
                        </w:p>
                      </w:txbxContent>
                    </v:textbox>
                  </v:shape>
                </v:group>
                <v:shape id="صورة 54" o:spid="_x0000_s29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">
                  <v:imagedata r:id="rId79" o:title=""/>
                </v:shape>
                <w10:anchorlock/>
              </v:group>
            </w:pict>
          </mc:Fallback>
        </mc:AlternateContent>
      </w:r>
    </w:p>
    <w:p w14:paraId="7F53F7B6" w14:textId="0F4A475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قياس وتتبع استهلاك الموارد كالطاقة والمياه والمواد الخام</w:t>
      </w:r>
      <w:r w:rsidRPr="00E15E29">
        <w:rPr>
          <w:rFonts w:ascii="Sakkal Majalla" w:hAnsi="Sakkal Majalla" w:cs="Sakkal Majalla"/>
          <w:sz w:val="34"/>
          <w:szCs w:val="34"/>
        </w:rPr>
        <w:t>.</w:t>
      </w:r>
    </w:p>
    <w:p w14:paraId="5352EBBD" w14:textId="213BD43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تسجيل معدلات الانبعاثات والنفايات والتأثير على البيئة</w:t>
      </w:r>
      <w:r w:rsidRPr="00E15E29">
        <w:rPr>
          <w:rFonts w:ascii="Sakkal Majalla" w:hAnsi="Sakkal Majalla" w:cs="Sakkal Majalla"/>
          <w:sz w:val="34"/>
          <w:szCs w:val="34"/>
        </w:rPr>
        <w:t>.</w:t>
      </w:r>
    </w:p>
    <w:p w14:paraId="2F2A9DC8" w14:textId="262CD6D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رصد المؤشرات الاجتماعية كالتنوع والتدريب والسلامة المهنية</w:t>
      </w:r>
      <w:r w:rsidRPr="00E15E29">
        <w:rPr>
          <w:rFonts w:ascii="Sakkal Majalla" w:hAnsi="Sakkal Majalla" w:cs="Sakkal Majalla"/>
          <w:sz w:val="34"/>
          <w:szCs w:val="34"/>
        </w:rPr>
        <w:t>.</w:t>
      </w:r>
    </w:p>
    <w:p w14:paraId="10F3DF9F" w14:textId="480941C4"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تتبع المؤشرات المالية والاقتصادية كالإنتاجية والربحية والابتكار</w:t>
      </w:r>
      <w:r w:rsidRPr="00E15E29">
        <w:rPr>
          <w:rFonts w:ascii="Sakkal Majalla" w:hAnsi="Sakkal Majalla" w:cs="Sakkal Majalla"/>
          <w:sz w:val="34"/>
          <w:szCs w:val="34"/>
        </w:rPr>
        <w:t>.</w:t>
      </w:r>
    </w:p>
    <w:p w14:paraId="76D681B1" w14:textId="0425F835"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3FAFACC5" wp14:editId="4ED83DCC">
                <wp:extent cx="5731510" cy="891540"/>
                <wp:effectExtent l="0" t="0" r="2540" b="22860"/>
                <wp:docPr id="19786128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2448484" name="مجموعة 47"/>
                        <wpg:cNvGrpSpPr/>
                        <wpg:grpSpPr>
                          <a:xfrm>
                            <a:off x="0" y="0"/>
                            <a:ext cx="5731510" cy="895351"/>
                            <a:chOff x="0" y="0"/>
                            <a:chExt cx="5878196" cy="918845"/>
                          </a:xfrm>
                        </wpg:grpSpPr>
                        <wpg:grpSp>
                          <wpg:cNvPr id="2096611907" name="مجموعة 48"/>
                          <wpg:cNvGrpSpPr/>
                          <wpg:grpSpPr>
                            <a:xfrm>
                              <a:off x="0" y="0"/>
                              <a:ext cx="5878196" cy="918845"/>
                              <a:chOff x="0" y="0"/>
                              <a:chExt cx="6240348" cy="919070"/>
                            </a:xfrm>
                          </wpg:grpSpPr>
                          <wpg:grpSp>
                            <wpg:cNvPr id="360413785" name="مجموعة 49"/>
                            <wpg:cNvGrpSpPr/>
                            <wpg:grpSpPr>
                              <a:xfrm>
                                <a:off x="0" y="169208"/>
                                <a:ext cx="5433072" cy="580613"/>
                                <a:chOff x="0" y="169208"/>
                                <a:chExt cx="5433072" cy="580613"/>
                              </a:xfrm>
                            </wpg:grpSpPr>
                            <wps:wsp>
                              <wps:cNvPr id="14444592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60839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27648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216253" name="مربع نص 41"/>
                          <wps:cNvSpPr txBox="1"/>
                          <wps:spPr>
                            <a:xfrm>
                              <a:off x="204466" y="257055"/>
                              <a:ext cx="4615801" cy="387740"/>
                            </a:xfrm>
                            <a:prstGeom prst="rect">
                              <a:avLst/>
                            </a:prstGeom>
                            <a:noFill/>
                          </wps:spPr>
                          <wps:txbx>
                            <w:txbxContent>
                              <w:p w14:paraId="7C3D2CFA" w14:textId="773C475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البيانات وتقييم الأداء:</w:t>
                                </w:r>
                              </w:p>
                            </w:txbxContent>
                          </wps:txbx>
                          <wps:bodyPr wrap="square" rtlCol="1">
                            <a:spAutoFit/>
                          </wps:bodyPr>
                        </wps:wsp>
                      </wpg:grpSp>
                      <pic:pic xmlns:pic="http://schemas.openxmlformats.org/drawingml/2006/picture">
                        <pic:nvPicPr>
                          <pic:cNvPr id="22664072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AFACC5" id="_x0000_s29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T0l5J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9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">
                  <v:group id="مجموعة 48" o:spid="_x0000_s29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">
                    <v:group id="مجموعة 49" o:spid="_x0000_s29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">
                      <v:shape id="شكل حر 50" o:spid="_x0000_s29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" fillcolor="#a5a5a5 [2092]" stroked="f" strokeweight="1pt">
                        <v:stroke joinstyle="miter"/>
                      </v:roundrect>
                    </v:group>
                    <v:oval id="شكل بيضاوي 52" o:spid="_x0000_s29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" filled="f" strokecolor="#168489" strokeweight="1pt">
                      <v:stroke joinstyle="miter"/>
                    </v:oval>
                  </v:group>
                  <v:shape id="مربع نص 41" o:spid="_x0000_s293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" filled="f" stroked="f">
                    <v:textbox style="mso-fit-shape-to-text:t">
                      <w:txbxContent>
                        <w:p w14:paraId="7C3D2CFA" w14:textId="773C475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البيانات وتقييم الأداء:</w:t>
                          </w:r>
                        </w:p>
                      </w:txbxContent>
                    </v:textbox>
                  </v:shape>
                </v:group>
                <v:shape id="صورة 54" o:spid="_x0000_s29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">
                  <v:imagedata r:id="rId79" o:title=""/>
                </v:shape>
                <w10:anchorlock/>
              </v:group>
            </w:pict>
          </mc:Fallback>
        </mc:AlternateContent>
      </w:r>
    </w:p>
    <w:p w14:paraId="417DF83C" w14:textId="1D3CFED7"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مقارنة الأداء الفعلي مع الأهداف المحددة سابق</w:t>
      </w:r>
      <w:r w:rsidRPr="00E15E29">
        <w:rPr>
          <w:rFonts w:ascii="Sakkal Majalla" w:hAnsi="Sakkal Majalla" w:cs="Sakkal Majalla" w:hint="cs"/>
          <w:sz w:val="34"/>
          <w:szCs w:val="34"/>
          <w:rtl/>
        </w:rPr>
        <w:t>اً</w:t>
      </w:r>
      <w:r w:rsidRPr="00E15E29">
        <w:rPr>
          <w:rFonts w:ascii="Sakkal Majalla" w:hAnsi="Sakkal Majalla" w:cs="Sakkal Majalla"/>
          <w:sz w:val="34"/>
          <w:szCs w:val="34"/>
        </w:rPr>
        <w:t>.</w:t>
      </w:r>
    </w:p>
    <w:p w14:paraId="18A8DFAE" w14:textId="7D616A6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تحليل الاتجاهات والتغييرات في الأداء عبر الأعوام</w:t>
      </w:r>
      <w:r w:rsidRPr="00E15E29">
        <w:rPr>
          <w:rFonts w:ascii="Sakkal Majalla" w:hAnsi="Sakkal Majalla" w:cs="Sakkal Majalla"/>
          <w:sz w:val="34"/>
          <w:szCs w:val="34"/>
        </w:rPr>
        <w:t>.</w:t>
      </w:r>
    </w:p>
    <w:p w14:paraId="2199CD6F" w14:textId="2EAEA7A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تحديد نقاط القوة والضعف ومجالات التحسين</w:t>
      </w:r>
      <w:r w:rsidRPr="00E15E29">
        <w:rPr>
          <w:rFonts w:ascii="Sakkal Majalla" w:hAnsi="Sakkal Majalla" w:cs="Sakkal Majalla"/>
          <w:sz w:val="34"/>
          <w:szCs w:val="34"/>
        </w:rPr>
        <w:t>.</w:t>
      </w:r>
    </w:p>
    <w:p w14:paraId="246AF025" w14:textId="4F363F0D" w:rsidR="008653AE" w:rsidRPr="009F6AAE" w:rsidRDefault="00CA7833" w:rsidP="00CA7833">
      <w:pPr>
        <w:rPr>
          <w:rtl/>
          <w:lang w:bidi="ar-AE"/>
        </w:rPr>
      </w:pPr>
      <w:r w:rsidRPr="002A078C">
        <w:rPr>
          <w:rFonts w:ascii="Sakkal Majalla" w:hAnsi="Sakkal Majalla"/>
          <w:noProof/>
          <w:sz w:val="34"/>
          <w:lang w:bidi="ar-EG"/>
        </w:rPr>
        <w:lastRenderedPageBreak/>
        <mc:AlternateContent>
          <mc:Choice Requires="wpg">
            <w:drawing>
              <wp:inline distT="0" distB="0" distL="0" distR="0" wp14:anchorId="6F1DA837" wp14:editId="1E0D1D1A">
                <wp:extent cx="5731510" cy="891540"/>
                <wp:effectExtent l="0" t="0" r="2540" b="22860"/>
                <wp:docPr id="9740813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023374" name="مجموعة 47"/>
                        <wpg:cNvGrpSpPr/>
                        <wpg:grpSpPr>
                          <a:xfrm>
                            <a:off x="0" y="0"/>
                            <a:ext cx="5731510" cy="895351"/>
                            <a:chOff x="0" y="0"/>
                            <a:chExt cx="5878196" cy="918845"/>
                          </a:xfrm>
                        </wpg:grpSpPr>
                        <wpg:grpSp>
                          <wpg:cNvPr id="100310998" name="مجموعة 48"/>
                          <wpg:cNvGrpSpPr/>
                          <wpg:grpSpPr>
                            <a:xfrm>
                              <a:off x="0" y="0"/>
                              <a:ext cx="5878196" cy="918845"/>
                              <a:chOff x="0" y="0"/>
                              <a:chExt cx="6240348" cy="919070"/>
                            </a:xfrm>
                          </wpg:grpSpPr>
                          <wpg:grpSp>
                            <wpg:cNvPr id="1326334824" name="مجموعة 49"/>
                            <wpg:cNvGrpSpPr/>
                            <wpg:grpSpPr>
                              <a:xfrm>
                                <a:off x="0" y="169208"/>
                                <a:ext cx="5433072" cy="580613"/>
                                <a:chOff x="0" y="169208"/>
                                <a:chExt cx="5433072" cy="580613"/>
                              </a:xfrm>
                            </wpg:grpSpPr>
                            <wps:wsp>
                              <wps:cNvPr id="1447644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36301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5795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0202855" name="مربع نص 41"/>
                          <wps:cNvSpPr txBox="1"/>
                          <wps:spPr>
                            <a:xfrm>
                              <a:off x="204466" y="257055"/>
                              <a:ext cx="4615801" cy="387740"/>
                            </a:xfrm>
                            <a:prstGeom prst="rect">
                              <a:avLst/>
                            </a:prstGeom>
                            <a:noFill/>
                          </wps:spPr>
                          <wps:txbx>
                            <w:txbxContent>
                              <w:p w14:paraId="58C7A522" w14:textId="289D8906"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إعداد تقارير الاستدامة:</w:t>
                                </w:r>
                              </w:p>
                            </w:txbxContent>
                          </wps:txbx>
                          <wps:bodyPr wrap="square" rtlCol="1">
                            <a:spAutoFit/>
                          </wps:bodyPr>
                        </wps:wsp>
                      </wpg:grpSp>
                      <pic:pic xmlns:pic="http://schemas.openxmlformats.org/drawingml/2006/picture">
                        <pic:nvPicPr>
                          <pic:cNvPr id="10072083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1DA837" id="_x0000_s29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Uj+D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9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">
                  <v:group id="مجموعة 48" o:spid="_x0000_s29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">
                    <v:group id="مجموعة 49" o:spid="_x0000_s29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">
                      <v:shape id="شكل حر 50" o:spid="_x0000_s29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" fillcolor="#a5a5a5 [2092]" stroked="f" strokeweight="1pt">
                        <v:stroke joinstyle="miter"/>
                      </v:roundrect>
                    </v:group>
                    <v:oval id="شكل بيضاوي 52" o:spid="_x0000_s29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" filled="f" strokecolor="#168489" strokeweight="1pt">
                      <v:stroke joinstyle="miter"/>
                    </v:oval>
                  </v:group>
                  <v:shape id="مربع نص 41" o:spid="_x0000_s29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" filled="f" stroked="f">
                    <v:textbox style="mso-fit-shape-to-text:t">
                      <w:txbxContent>
                        <w:p w14:paraId="58C7A522" w14:textId="289D8906"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إعداد تقارير الاستدامة:</w:t>
                          </w:r>
                        </w:p>
                      </w:txbxContent>
                    </v:textbox>
                  </v:shape>
                </v:group>
                <v:shape id="صورة 54" o:spid="_x0000_s29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">
                  <v:imagedata r:id="rId79" o:title=""/>
                </v:shape>
                <w10:anchorlock/>
              </v:group>
            </w:pict>
          </mc:Fallback>
        </mc:AlternateContent>
      </w:r>
    </w:p>
    <w:p w14:paraId="44B7562D" w14:textId="57212C5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إعداد تقارير شاملة عن الأداء المستدام للمؤسسة</w:t>
      </w:r>
      <w:r w:rsidRPr="00E15E29">
        <w:rPr>
          <w:rFonts w:ascii="Sakkal Majalla" w:hAnsi="Sakkal Majalla" w:cs="Sakkal Majalla"/>
          <w:sz w:val="34"/>
          <w:szCs w:val="34"/>
        </w:rPr>
        <w:t>.</w:t>
      </w:r>
    </w:p>
    <w:p w14:paraId="4871D7D6" w14:textId="30F8E2CA"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عرض النتائج والإنجازات وآليات التحسين المستقبلية</w:t>
      </w:r>
      <w:r w:rsidRPr="00E15E29">
        <w:rPr>
          <w:rFonts w:ascii="Sakkal Majalla" w:hAnsi="Sakkal Majalla" w:cs="Sakkal Majalla"/>
          <w:sz w:val="34"/>
          <w:szCs w:val="34"/>
        </w:rPr>
        <w:t>.</w:t>
      </w:r>
    </w:p>
    <w:p w14:paraId="5271FE43" w14:textId="778B2AE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مشاركة التقارير مع الجهات ذات العلاقة كالعملاء والمساهمين والمجتمع</w:t>
      </w:r>
      <w:r w:rsidRPr="00E15E29">
        <w:rPr>
          <w:rFonts w:ascii="Sakkal Majalla" w:hAnsi="Sakkal Majalla" w:cs="Sakkal Majalla"/>
          <w:sz w:val="34"/>
          <w:szCs w:val="34"/>
        </w:rPr>
        <w:t>.</w:t>
      </w:r>
    </w:p>
    <w:p w14:paraId="7A344227" w14:textId="5267FDC4" w:rsidR="008653AE" w:rsidRPr="009F6AAE" w:rsidRDefault="00CA7833" w:rsidP="00CA7833">
      <w:pPr>
        <w:rPr>
          <w:rtl/>
          <w:lang w:bidi="ar-AE"/>
        </w:rPr>
      </w:pPr>
      <w:r w:rsidRPr="002A078C">
        <w:rPr>
          <w:rFonts w:ascii="Sakkal Majalla" w:hAnsi="Sakkal Majalla"/>
          <w:noProof/>
          <w:sz w:val="34"/>
          <w:lang w:bidi="ar-EG"/>
        </w:rPr>
        <mc:AlternateContent>
          <mc:Choice Requires="wpg">
            <w:drawing>
              <wp:inline distT="0" distB="0" distL="0" distR="0" wp14:anchorId="7A7F36A5" wp14:editId="1F2DB70B">
                <wp:extent cx="5731510" cy="891540"/>
                <wp:effectExtent l="0" t="0" r="2540" b="22860"/>
                <wp:docPr id="7913817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58291832" name="مجموعة 47"/>
                        <wpg:cNvGrpSpPr/>
                        <wpg:grpSpPr>
                          <a:xfrm>
                            <a:off x="0" y="0"/>
                            <a:ext cx="5731510" cy="895351"/>
                            <a:chOff x="0" y="0"/>
                            <a:chExt cx="5878196" cy="918845"/>
                          </a:xfrm>
                        </wpg:grpSpPr>
                        <wpg:grpSp>
                          <wpg:cNvPr id="71253178" name="مجموعة 48"/>
                          <wpg:cNvGrpSpPr/>
                          <wpg:grpSpPr>
                            <a:xfrm>
                              <a:off x="0" y="0"/>
                              <a:ext cx="5878196" cy="918845"/>
                              <a:chOff x="0" y="0"/>
                              <a:chExt cx="6240348" cy="919070"/>
                            </a:xfrm>
                          </wpg:grpSpPr>
                          <wpg:grpSp>
                            <wpg:cNvPr id="142866182" name="مجموعة 49"/>
                            <wpg:cNvGrpSpPr/>
                            <wpg:grpSpPr>
                              <a:xfrm>
                                <a:off x="0" y="169208"/>
                                <a:ext cx="5433072" cy="580613"/>
                                <a:chOff x="0" y="169208"/>
                                <a:chExt cx="5433072" cy="580613"/>
                              </a:xfrm>
                            </wpg:grpSpPr>
                            <wps:wsp>
                              <wps:cNvPr id="17429825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85452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7750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572196" name="مربع نص 41"/>
                          <wps:cNvSpPr txBox="1"/>
                          <wps:spPr>
                            <a:xfrm>
                              <a:off x="204466" y="257055"/>
                              <a:ext cx="4615801" cy="387740"/>
                            </a:xfrm>
                            <a:prstGeom prst="rect">
                              <a:avLst/>
                            </a:prstGeom>
                            <a:noFill/>
                          </wps:spPr>
                          <wps:txbx>
                            <w:txbxContent>
                              <w:p w14:paraId="7822285D" w14:textId="48922CD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التحسين المستمر:</w:t>
                                </w:r>
                              </w:p>
                            </w:txbxContent>
                          </wps:txbx>
                          <wps:bodyPr wrap="square" rtlCol="1">
                            <a:spAutoFit/>
                          </wps:bodyPr>
                        </wps:wsp>
                      </wpg:grpSp>
                      <pic:pic xmlns:pic="http://schemas.openxmlformats.org/drawingml/2006/picture">
                        <pic:nvPicPr>
                          <pic:cNvPr id="154494952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7F36A5" id="_x0000_s29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02Dqj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9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">
                  <v:group id="مجموعة 48" o:spid="_x0000_s29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">
                    <v:group id="مجموعة 49" o:spid="_x0000_s29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">
                      <v:shape id="شكل حر 50" o:spid="_x0000_s29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" fillcolor="#a5a5a5 [2092]" stroked="f" strokeweight="1pt">
                        <v:stroke joinstyle="miter"/>
                      </v:roundrect>
                    </v:group>
                    <v:oval id="شكل بيضاوي 52" o:spid="_x0000_s29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" filled="f" strokecolor="#168489" strokeweight="1pt">
                      <v:stroke joinstyle="miter"/>
                    </v:oval>
                  </v:group>
                  <v:shape id="مربع نص 41" o:spid="_x0000_s295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" filled="f" stroked="f">
                    <v:textbox style="mso-fit-shape-to-text:t">
                      <w:txbxContent>
                        <w:p w14:paraId="7822285D" w14:textId="48922CDA"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التحسين المستمر:</w:t>
                          </w:r>
                        </w:p>
                      </w:txbxContent>
                    </v:textbox>
                  </v:shape>
                </v:group>
                <v:shape id="صورة 54" o:spid="_x0000_s29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">
                  <v:imagedata r:id="rId79" o:title=""/>
                </v:shape>
                <w10:anchorlock/>
              </v:group>
            </w:pict>
          </mc:Fallback>
        </mc:AlternateContent>
      </w:r>
    </w:p>
    <w:p w14:paraId="0243FE28" w14:textId="3F2631A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وضع خطط عمل لمعالجة جوانب الضعف والتحسين المستمر</w:t>
      </w:r>
      <w:r w:rsidRPr="00E15E29">
        <w:rPr>
          <w:rFonts w:ascii="Sakkal Majalla" w:hAnsi="Sakkal Majalla" w:cs="Sakkal Majalla"/>
          <w:sz w:val="34"/>
          <w:szCs w:val="34"/>
        </w:rPr>
        <w:t>.</w:t>
      </w:r>
    </w:p>
    <w:p w14:paraId="0579FF21" w14:textId="374B6DD2"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تطبيق ممارسات جديدة وتكنولوجيات مبتكرة لتعزيز الأداء المستدام</w:t>
      </w:r>
      <w:r w:rsidRPr="00E15E29">
        <w:rPr>
          <w:rFonts w:ascii="Sakkal Majalla" w:hAnsi="Sakkal Majalla" w:cs="Sakkal Majalla"/>
          <w:sz w:val="34"/>
          <w:szCs w:val="34"/>
        </w:rPr>
        <w:t>.</w:t>
      </w:r>
    </w:p>
    <w:p w14:paraId="343D4A1E" w14:textId="63C0D3D3"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إشراك الموظفين والشركاء في جهود التطوير والتحسين</w:t>
      </w:r>
      <w:r w:rsidRPr="00E15E29">
        <w:rPr>
          <w:rFonts w:ascii="Sakkal Majalla" w:hAnsi="Sakkal Majalla" w:cs="Sakkal Majalla"/>
          <w:sz w:val="34"/>
          <w:szCs w:val="34"/>
        </w:rPr>
        <w:t>.</w:t>
      </w:r>
    </w:p>
    <w:p w14:paraId="2E51230D" w14:textId="77777777" w:rsidR="008653AE" w:rsidRDefault="008653AE" w:rsidP="00CA7833">
      <w:pPr>
        <w:rPr>
          <w:lang w:bidi="ar-AE"/>
        </w:rPr>
      </w:pPr>
      <w:r w:rsidRPr="009F6AAE">
        <w:rPr>
          <w:rtl/>
          <w:lang w:bidi="ar-AE"/>
        </w:rPr>
        <w:t>من خلال هذه الخطوات، تستطيع المؤسسات تحليل وتقييم أدا</w:t>
      </w:r>
      <w:r>
        <w:rPr>
          <w:rFonts w:hint="cs"/>
          <w:rtl/>
          <w:lang w:bidi="ar-AE"/>
        </w:rPr>
        <w:t>ءه</w:t>
      </w:r>
      <w:r w:rsidRPr="009F6AAE">
        <w:rPr>
          <w:rtl/>
          <w:lang w:bidi="ar-AE"/>
        </w:rPr>
        <w:t>ا المستدام بشكل شامل، والعمل على تحسينه باستمرار. كما يساعد هذا التقييم في اتخاذ قرارات مستنيرة وتعزيز الشفافية والمساءلة.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E15E29" w:rsidRPr="00563DBD" w14:paraId="45CE36ED" w14:textId="77777777" w:rsidTr="001E5A5E">
        <w:tc>
          <w:tcPr>
            <w:tcW w:w="1962" w:type="dxa"/>
            <w:tcBorders>
              <w:right w:val="single" w:sz="36" w:space="0" w:color="168489"/>
            </w:tcBorders>
            <w:shd w:val="clear" w:color="auto" w:fill="F2F2F2" w:themeFill="background1" w:themeFillShade="F2"/>
            <w:vAlign w:val="center"/>
          </w:tcPr>
          <w:p w14:paraId="4B89189C" w14:textId="77777777" w:rsidR="00E15E29" w:rsidRPr="008113E1" w:rsidRDefault="00E15E29" w:rsidP="008D78C8">
            <w:pPr>
              <w:pStyle w:val="ad"/>
              <w:pageBreakBefore/>
              <w:jc w:val="center"/>
              <w:rPr>
                <w:rtl/>
              </w:rPr>
            </w:pPr>
            <w:r w:rsidRPr="008113E1">
              <w:rPr>
                <w:noProof/>
                <w:rtl/>
                <w:lang w:val="ar-SA"/>
              </w:rPr>
              <w:lastRenderedPageBreak/>
              <w:drawing>
                <wp:inline distT="0" distB="0" distL="0" distR="0" wp14:anchorId="2811A239" wp14:editId="47893FF8">
                  <wp:extent cx="563984" cy="563914"/>
                  <wp:effectExtent l="0" t="0" r="7620" b="7620"/>
                  <wp:docPr id="113816713" name="Picture 11381671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581F62E" w14:textId="26F67452" w:rsidR="00E15E29" w:rsidRPr="00563DBD" w:rsidRDefault="00E15E29" w:rsidP="008D78C8">
            <w:pPr>
              <w:jc w:val="center"/>
              <w:rPr>
                <w:rFonts w:eastAsia="Times New Roman" w:cs="GE Dinar Two Medium"/>
                <w:color w:val="1E3D6A"/>
                <w:kern w:val="24"/>
                <w:szCs w:val="28"/>
                <w:rtl/>
                <w:lang w:bidi="ar-SY"/>
              </w:rPr>
            </w:pPr>
            <w:r w:rsidRPr="00E15E29">
              <w:rPr>
                <w:rFonts w:ascii="Adobe Arabic" w:eastAsia="Times New Roman" w:hAnsi="Adobe Arabic" w:cs="Adobe Arabic"/>
                <w:b/>
                <w:bCs/>
                <w:color w:val="168489"/>
                <w:kern w:val="24"/>
                <w:sz w:val="44"/>
                <w:szCs w:val="44"/>
                <w:rtl/>
                <w:lang w:bidi="ar-SY"/>
              </w:rPr>
              <w:t>وضّح أبرز الفوائد التي يمكن أن تحققها الشركات من تطبيق نظم تقييم الاستدامة.</w:t>
            </w:r>
          </w:p>
        </w:tc>
      </w:tr>
      <w:tr w:rsidR="00E15E29" w14:paraId="66A739BA" w14:textId="77777777" w:rsidTr="001E5A5E">
        <w:tc>
          <w:tcPr>
            <w:tcW w:w="1962" w:type="dxa"/>
            <w:tcBorders>
              <w:right w:val="single" w:sz="36" w:space="0" w:color="168489"/>
            </w:tcBorders>
            <w:shd w:val="clear" w:color="auto" w:fill="F2F2F2" w:themeFill="background1" w:themeFillShade="F2"/>
            <w:vAlign w:val="center"/>
          </w:tcPr>
          <w:p w14:paraId="131DF160" w14:textId="77777777" w:rsidR="00E15E29" w:rsidRPr="008113E1" w:rsidRDefault="00E15E29"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7EC1AA17" w14:textId="77777777" w:rsidR="00E15E29" w:rsidRDefault="00E15E29" w:rsidP="008D78C8">
            <w:pPr>
              <w:pStyle w:val="ad"/>
              <w:rPr>
                <w:rtl/>
              </w:rPr>
            </w:pPr>
          </w:p>
        </w:tc>
      </w:tr>
    </w:tbl>
    <w:p w14:paraId="671FD707" w14:textId="77777777" w:rsidR="00E15E29" w:rsidRDefault="00E15E29" w:rsidP="00CA7833">
      <w:pPr>
        <w:rPr>
          <w:lang w:bidi="ar-AE"/>
        </w:rPr>
      </w:pPr>
    </w:p>
    <w:p w14:paraId="6FD85A3F" w14:textId="32EEFFF4" w:rsidR="00E15E29" w:rsidRDefault="001E5A5E" w:rsidP="001E5A5E">
      <w:pPr>
        <w:ind w:left="-755"/>
        <w:rPr>
          <w:lang w:bidi="ar-AE"/>
        </w:rPr>
      </w:pPr>
      <w:r>
        <w:rPr>
          <w:noProof/>
        </w:rPr>
        <mc:AlternateContent>
          <mc:Choice Requires="wps">
            <w:drawing>
              <wp:inline distT="0" distB="0" distL="0" distR="0" wp14:anchorId="15DE0D68" wp14:editId="4AD3A94F">
                <wp:extent cx="6696710" cy="5975350"/>
                <wp:effectExtent l="0" t="0" r="27940" b="25400"/>
                <wp:docPr id="61809156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975350"/>
                        </a:xfrm>
                        <a:prstGeom prst="roundRect">
                          <a:avLst>
                            <a:gd name="adj" fmla="val 16667"/>
                          </a:avLst>
                        </a:prstGeom>
                        <a:solidFill>
                          <a:srgbClr val="EAF4E4"/>
                        </a:solidFill>
                        <a:ln w="12700">
                          <a:solidFill>
                            <a:schemeClr val="accent6"/>
                          </a:solidFill>
                          <a:miter lim="800000"/>
                          <a:headEnd/>
                          <a:tailEnd/>
                        </a:ln>
                      </wps:spPr>
                      <wps:txbx>
                        <w:txbxContent>
                          <w:p w14:paraId="24D2EA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6B629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4B182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EE5E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A809B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8A17E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4C327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DF55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CD2A7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E39B1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C14B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84A7E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2ADD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73FC6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A6315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1BEB19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B0AEE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337A3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5E53C3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4403D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5329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375161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DC854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FF205B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D1AF9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14B297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81ED94"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5DE0D68" id="_x0000_s2955" style="width:527.3pt;height:47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" fillcolor="#eaf4e4" strokecolor="#70ad47 [3209]" strokeweight="1pt">
                <v:stroke joinstyle="miter"/>
                <v:textbox inset="0,3mm,0">
                  <w:txbxContent>
                    <w:p w14:paraId="24D2EA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6B629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4B182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EE5E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A809B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8A17E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4C327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DF55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CD2A7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E39B1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C14B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84A7E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2ADD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73FC6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A6315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1BEB19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BB0AEE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337A3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5E53C3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4403D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5329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375161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DC854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FF205B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D1AF9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14B297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81ED94" w14:textId="77777777" w:rsidR="001E5A5E" w:rsidRDefault="001E5A5E" w:rsidP="001E5A5E">
                      <w:pPr>
                        <w:jc w:val="center"/>
                        <w:rPr>
                          <w:sz w:val="22"/>
                          <w:szCs w:val="28"/>
                          <w:rtl/>
                          <w:lang w:bidi="ar-SY"/>
                        </w:rPr>
                      </w:pPr>
                    </w:p>
                  </w:txbxContent>
                </v:textbox>
                <w10:anchorlock/>
              </v:roundrect>
            </w:pict>
          </mc:Fallback>
        </mc:AlternateContent>
      </w:r>
    </w:p>
    <w:p w14:paraId="7723088D" w14:textId="160BF02D" w:rsidR="00E15E29" w:rsidRPr="00E15E29" w:rsidRDefault="00E15E29" w:rsidP="00E15E29">
      <w:pPr>
        <w:jc w:val="center"/>
        <w:rPr>
          <w:lang w:bidi="ar-AE"/>
        </w:rPr>
      </w:pPr>
      <w:r w:rsidRPr="00F131A0">
        <w:rPr>
          <w:noProof/>
          <w:lang w:bidi="ar-SY"/>
        </w:rPr>
        <w:drawing>
          <wp:inline distT="0" distB="0" distL="0" distR="0" wp14:anchorId="6309B800" wp14:editId="06E4C70C">
            <wp:extent cx="1527176" cy="1420708"/>
            <wp:effectExtent l="0" t="0" r="0" b="8255"/>
            <wp:docPr id="132544853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69FBF20" w14:textId="4619E022" w:rsidR="008653AE" w:rsidRPr="008B2D62" w:rsidRDefault="008653AE" w:rsidP="00E15E29">
      <w:pPr>
        <w:keepNext/>
        <w:rPr>
          <w:rtl/>
        </w:rPr>
      </w:pPr>
      <w:r w:rsidRPr="002A078C">
        <w:rPr>
          <w:rFonts w:ascii="Sakkal Majalla" w:hAnsi="Sakkal Majalla"/>
          <w:noProof/>
          <w:color w:val="002060"/>
          <w:sz w:val="34"/>
          <w:lang w:bidi="ar-SY"/>
        </w:rPr>
        <w:lastRenderedPageBreak/>
        <mc:AlternateContent>
          <mc:Choice Requires="wpg">
            <w:drawing>
              <wp:inline distT="0" distB="0" distL="0" distR="0" wp14:anchorId="69B85D81" wp14:editId="0700CBE0">
                <wp:extent cx="5731510" cy="895350"/>
                <wp:effectExtent l="0" t="0" r="21590" b="19050"/>
                <wp:docPr id="154276602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82048734"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53909738" name="مجموعة 39"/>
                        <wpg:cNvGrpSpPr/>
                        <wpg:grpSpPr>
                          <a:xfrm>
                            <a:off x="0" y="0"/>
                            <a:ext cx="5731510" cy="895350"/>
                            <a:chOff x="0" y="0"/>
                            <a:chExt cx="5878196" cy="918845"/>
                          </a:xfrm>
                        </wpg:grpSpPr>
                        <wpg:grpSp>
                          <wpg:cNvPr id="167701525" name="مجموعة 40"/>
                          <wpg:cNvGrpSpPr/>
                          <wpg:grpSpPr>
                            <a:xfrm>
                              <a:off x="0" y="0"/>
                              <a:ext cx="5878196" cy="918845"/>
                              <a:chOff x="0" y="0"/>
                              <a:chExt cx="6240348" cy="919070"/>
                            </a:xfrm>
                          </wpg:grpSpPr>
                          <wpg:grpSp>
                            <wpg:cNvPr id="881156292" name="مجموعة 41"/>
                            <wpg:cNvGrpSpPr/>
                            <wpg:grpSpPr>
                              <a:xfrm>
                                <a:off x="0" y="169208"/>
                                <a:ext cx="5433072" cy="580613"/>
                                <a:chOff x="0" y="169208"/>
                                <a:chExt cx="5433072" cy="580613"/>
                              </a:xfrm>
                            </wpg:grpSpPr>
                            <wps:wsp>
                              <wps:cNvPr id="10158998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73629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546320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963517" name="مربع نص 41"/>
                          <wps:cNvSpPr txBox="1"/>
                          <wps:spPr>
                            <a:xfrm>
                              <a:off x="204484" y="257055"/>
                              <a:ext cx="4616071" cy="387740"/>
                            </a:xfrm>
                            <a:prstGeom prst="rect">
                              <a:avLst/>
                            </a:prstGeom>
                            <a:noFill/>
                          </wps:spPr>
                          <wps:txbx>
                            <w:txbxContent>
                              <w:p w14:paraId="63384986" w14:textId="42F7E9EB"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أدوات قياس الأثر الاجتماعي والبيئي للمؤسسة</w:t>
                                </w:r>
                              </w:p>
                            </w:txbxContent>
                          </wps:txbx>
                          <wps:bodyPr wrap="square" rtlCol="1">
                            <a:spAutoFit/>
                          </wps:bodyPr>
                        </wps:wsp>
                      </wpg:grpSp>
                    </wpg:wgp>
                  </a:graphicData>
                </a:graphic>
              </wp:inline>
            </w:drawing>
          </mc:Choice>
          <mc:Fallback>
            <w:pict>
              <v:group w14:anchorId="69B85D81" id="_x0000_s295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UAMQ6tAcAALg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295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">
                  <v:imagedata r:id="rId61" o:title=""/>
                </v:shape>
                <v:group id="مجموعة 39" o:spid="_x0000_s29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">
                  <v:group id="مجموعة 40" o:spid="_x0000_s29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">
                    <v:group id="مجموعة 41" o:spid="_x0000_s29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">
                      <v:shape id="شكل حر 42" o:spid="_x0000_s29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" fillcolor="#168489" stroked="f" strokeweight="1pt">
                        <v:stroke joinstyle="miter"/>
                      </v:roundrect>
                    </v:group>
                    <v:oval id="شكل بيضاوي 44" o:spid="_x0000_s29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" filled="f" strokecolor="#a5a5a5 [2092]" strokeweight="1pt">
                      <v:stroke joinstyle="miter"/>
                    </v:oval>
                  </v:group>
                  <v:shape id="مربع نص 41" o:spid="_x0000_s296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" filled="f" stroked="f">
                    <v:textbox style="mso-fit-shape-to-text:t">
                      <w:txbxContent>
                        <w:p w14:paraId="63384986" w14:textId="42F7E9EB" w:rsidR="008653AE" w:rsidRDefault="00E15E29" w:rsidP="008653AE">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أدوات قياس الأثر الاجتماعي والبيئي للمؤسسة</w:t>
                          </w:r>
                        </w:p>
                      </w:txbxContent>
                    </v:textbox>
                  </v:shape>
                </v:group>
                <w10:anchorlock/>
              </v:group>
            </w:pict>
          </mc:Fallback>
        </mc:AlternateContent>
      </w:r>
    </w:p>
    <w:p w14:paraId="3F5C5E1B" w14:textId="77777777" w:rsidR="008653AE" w:rsidRDefault="008653AE" w:rsidP="00CA7833">
      <w:r w:rsidRPr="005B39E1">
        <w:rPr>
          <w:rtl/>
        </w:rPr>
        <w:t>هناك عدة أدوات رئيسية يمكن للمؤسسات استخدامها لقياس أثرها الاجتماعي والبيئي، منها</w:t>
      </w:r>
      <w:r w:rsidRPr="005B39E1">
        <w:t>:</w:t>
      </w:r>
    </w:p>
    <w:p w14:paraId="56CBC231" w14:textId="17B85708" w:rsidR="003737D3" w:rsidRDefault="003737D3" w:rsidP="003737D3">
      <w:pPr>
        <w:rPr>
          <w:rtl/>
        </w:rPr>
      </w:pPr>
      <w:r w:rsidRPr="003737D3">
        <w:rPr>
          <w:noProof/>
        </w:rPr>
        <mc:AlternateContent>
          <mc:Choice Requires="wpg">
            <w:drawing>
              <wp:inline distT="0" distB="0" distL="0" distR="0" wp14:anchorId="15EF983D" wp14:editId="1078D43B">
                <wp:extent cx="5978266" cy="1313963"/>
                <wp:effectExtent l="0" t="0" r="0" b="0"/>
                <wp:docPr id="344921129" name="Group 8"/>
                <wp:cNvGraphicFramePr/>
                <a:graphic xmlns:a="http://schemas.openxmlformats.org/drawingml/2006/main">
                  <a:graphicData uri="http://schemas.microsoft.com/office/word/2010/wordprocessingGroup">
                    <wpg:wgp>
                      <wpg:cNvGrpSpPr/>
                      <wpg:grpSpPr>
                        <a:xfrm>
                          <a:off x="0" y="0"/>
                          <a:ext cx="5978266" cy="1313963"/>
                          <a:chOff x="0" y="0"/>
                          <a:chExt cx="5978268" cy="1313963"/>
                        </a:xfrm>
                      </wpg:grpSpPr>
                      <wpg:grpSp>
                        <wpg:cNvPr id="1503749547" name="Group 1503749547"/>
                        <wpg:cNvGrpSpPr/>
                        <wpg:grpSpPr>
                          <a:xfrm>
                            <a:off x="1189987" y="0"/>
                            <a:ext cx="4788281" cy="1313963"/>
                            <a:chOff x="1189987" y="0"/>
                            <a:chExt cx="4788281" cy="1313963"/>
                          </a:xfrm>
                        </wpg:grpSpPr>
                        <wpg:grpSp>
                          <wpg:cNvPr id="2035491761" name="Group 2035491761"/>
                          <wpg:cNvGrpSpPr/>
                          <wpg:grpSpPr>
                            <a:xfrm>
                              <a:off x="2334127" y="0"/>
                              <a:ext cx="3644141" cy="1313963"/>
                              <a:chOff x="2334126" y="0"/>
                              <a:chExt cx="3917095" cy="1412382"/>
                            </a:xfrm>
                          </wpg:grpSpPr>
                          <wpg:grpSp>
                            <wpg:cNvPr id="1502861402" name="Group 1502861402"/>
                            <wpg:cNvGrpSpPr/>
                            <wpg:grpSpPr>
                              <a:xfrm>
                                <a:off x="4843081" y="0"/>
                                <a:ext cx="1408140" cy="1412382"/>
                                <a:chOff x="4843081" y="0"/>
                                <a:chExt cx="1408162" cy="1412712"/>
                              </a:xfrm>
                            </wpg:grpSpPr>
                            <wps:wsp>
                              <wps:cNvPr id="295111375" name="مربع نص 18"/>
                              <wps:cNvSpPr txBox="1"/>
                              <wps:spPr>
                                <a:xfrm>
                                  <a:off x="4843081" y="624420"/>
                                  <a:ext cx="1408162" cy="788292"/>
                                </a:xfrm>
                                <a:prstGeom prst="rect">
                                  <a:avLst/>
                                </a:prstGeom>
                                <a:noFill/>
                              </wps:spPr>
                              <wps:txbx>
                                <w:txbxContent>
                                  <w:p w14:paraId="70CC9EB7"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دورة الحياة (</w:t>
                                    </w:r>
                                    <w:r>
                                      <w:rPr>
                                        <w:rFonts w:ascii="Adobe Arabic" w:hAnsi="Adobe Arabic" w:cs="Adobe Arabic"/>
                                        <w:b/>
                                        <w:bCs/>
                                        <w:color w:val="000000"/>
                                        <w:kern w:val="24"/>
                                        <w:sz w:val="36"/>
                                        <w:szCs w:val="36"/>
                                        <w:lang w:bidi="ar-EG"/>
                                      </w:rPr>
                                      <w:t>LCA</w:t>
                                    </w:r>
                                    <w:r>
                                      <w:rPr>
                                        <w:rFonts w:ascii="Adobe Arabic" w:hAnsi="Adobe Arabic" w:cs="Adobe Arabic"/>
                                        <w:b/>
                                        <w:bCs/>
                                        <w:color w:val="000000"/>
                                        <w:kern w:val="24"/>
                                        <w:sz w:val="36"/>
                                        <w:szCs w:val="36"/>
                                        <w:rtl/>
                                        <w:lang w:bidi="ar-EG"/>
                                      </w:rPr>
                                      <w:t>)</w:t>
                                    </w:r>
                                  </w:p>
                                </w:txbxContent>
                              </wps:txbx>
                              <wps:bodyPr wrap="square" rtlCol="1">
                                <a:noAutofit/>
                              </wps:bodyPr>
                            </wps:wsp>
                            <wpg:grpSp>
                              <wpg:cNvPr id="1000605781" name="Group 1000605781"/>
                              <wpg:cNvGrpSpPr/>
                              <wpg:grpSpPr>
                                <a:xfrm>
                                  <a:off x="5158795" y="0"/>
                                  <a:ext cx="772674" cy="558467"/>
                                  <a:chOff x="5158795" y="0"/>
                                  <a:chExt cx="772674" cy="558467"/>
                                </a:xfrm>
                              </wpg:grpSpPr>
                              <wps:wsp>
                                <wps:cNvPr id="1584261074" name="TextBox 6"/>
                                <wps:cNvSpPr txBox="1"/>
                                <wps:spPr>
                                  <a:xfrm>
                                    <a:off x="5158795" y="0"/>
                                    <a:ext cx="772674" cy="558467"/>
                                  </a:xfrm>
                                  <a:prstGeom prst="rect">
                                    <a:avLst/>
                                  </a:prstGeom>
                                  <a:noFill/>
                                </wps:spPr>
                                <wps:txbx>
                                  <w:txbxContent>
                                    <w:p w14:paraId="79A5927E" w14:textId="77777777" w:rsidR="003737D3" w:rsidRDefault="003737D3" w:rsidP="003737D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139804542" name="Straight Connector 1139804542"/>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302545667" name="Group 302545667"/>
                            <wpg:cNvGrpSpPr/>
                            <wpg:grpSpPr>
                              <a:xfrm>
                                <a:off x="3573081" y="0"/>
                                <a:ext cx="1408140" cy="1412382"/>
                                <a:chOff x="3573081" y="0"/>
                                <a:chExt cx="1408162" cy="1412712"/>
                              </a:xfrm>
                            </wpg:grpSpPr>
                            <wps:wsp>
                              <wps:cNvPr id="807986497" name="مربع نص 18"/>
                              <wps:cNvSpPr txBox="1"/>
                              <wps:spPr>
                                <a:xfrm>
                                  <a:off x="3573081" y="624420"/>
                                  <a:ext cx="1408162" cy="788292"/>
                                </a:xfrm>
                                <a:prstGeom prst="rect">
                                  <a:avLst/>
                                </a:prstGeom>
                                <a:noFill/>
                              </wps:spPr>
                              <wps:txbx>
                                <w:txbxContent>
                                  <w:p w14:paraId="5C39471F"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تقييم الأثر الاجتماعي (</w:t>
                                    </w:r>
                                    <w:r>
                                      <w:rPr>
                                        <w:rFonts w:ascii="Adobe Arabic" w:hAnsi="Adobe Arabic" w:cs="Adobe Arabic"/>
                                        <w:b/>
                                        <w:bCs/>
                                        <w:color w:val="000000"/>
                                        <w:kern w:val="24"/>
                                        <w:sz w:val="36"/>
                                        <w:szCs w:val="36"/>
                                        <w:lang w:bidi="ar-EG"/>
                                      </w:rPr>
                                      <w:t>SIA</w:t>
                                    </w:r>
                                    <w:r>
                                      <w:rPr>
                                        <w:rFonts w:ascii="Adobe Arabic" w:hAnsi="Adobe Arabic" w:cs="Adobe Arabic"/>
                                        <w:b/>
                                        <w:bCs/>
                                        <w:color w:val="000000"/>
                                        <w:kern w:val="24"/>
                                        <w:sz w:val="36"/>
                                        <w:szCs w:val="36"/>
                                        <w:rtl/>
                                        <w:lang w:bidi="ar-EG"/>
                                      </w:rPr>
                                      <w:t>)</w:t>
                                    </w:r>
                                  </w:p>
                                </w:txbxContent>
                              </wps:txbx>
                              <wps:bodyPr wrap="square" rtlCol="1">
                                <a:noAutofit/>
                              </wps:bodyPr>
                            </wps:wsp>
                            <wpg:grpSp>
                              <wpg:cNvPr id="1180980124" name="Group 1180980124"/>
                              <wpg:cNvGrpSpPr/>
                              <wpg:grpSpPr>
                                <a:xfrm>
                                  <a:off x="3886102" y="0"/>
                                  <a:ext cx="777451" cy="558467"/>
                                  <a:chOff x="3886102" y="0"/>
                                  <a:chExt cx="777451" cy="558467"/>
                                </a:xfrm>
                              </wpg:grpSpPr>
                              <wps:wsp>
                                <wps:cNvPr id="2057358881" name="TextBox 6"/>
                                <wps:cNvSpPr txBox="1"/>
                                <wps:spPr>
                                  <a:xfrm>
                                    <a:off x="3886102" y="0"/>
                                    <a:ext cx="777451" cy="558467"/>
                                  </a:xfrm>
                                  <a:prstGeom prst="rect">
                                    <a:avLst/>
                                  </a:prstGeom>
                                  <a:noFill/>
                                </wps:spPr>
                                <wps:txbx>
                                  <w:txbxContent>
                                    <w:p w14:paraId="36DA1FE6"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02</w:t>
                                      </w:r>
                                    </w:p>
                                  </w:txbxContent>
                                </wps:txbx>
                                <wps:bodyPr wrap="square" rtlCol="0">
                                  <a:spAutoFit/>
                                </wps:bodyPr>
                              </wps:wsp>
                              <wps:wsp>
                                <wps:cNvPr id="616759908" name="Straight Connector 616759908"/>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08289356" name="Group 1408289356"/>
                            <wpg:cNvGrpSpPr/>
                            <wpg:grpSpPr>
                              <a:xfrm>
                                <a:off x="2334126" y="0"/>
                                <a:ext cx="1408140" cy="1412382"/>
                                <a:chOff x="2334126" y="0"/>
                                <a:chExt cx="1408162" cy="1412712"/>
                              </a:xfrm>
                            </wpg:grpSpPr>
                            <wps:wsp>
                              <wps:cNvPr id="771288834" name="مربع نص 18"/>
                              <wps:cNvSpPr txBox="1"/>
                              <wps:spPr>
                                <a:xfrm>
                                  <a:off x="2334126" y="624420"/>
                                  <a:ext cx="1408162" cy="788292"/>
                                </a:xfrm>
                                <a:prstGeom prst="rect">
                                  <a:avLst/>
                                </a:prstGeom>
                                <a:noFill/>
                              </wps:spPr>
                              <wps:txbx>
                                <w:txbxContent>
                                  <w:p w14:paraId="3CB415A6"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التكلفة والعائد (</w:t>
                                    </w:r>
                                    <w:r>
                                      <w:rPr>
                                        <w:rFonts w:ascii="Adobe Arabic" w:hAnsi="Adobe Arabic" w:cs="Adobe Arabic"/>
                                        <w:b/>
                                        <w:bCs/>
                                        <w:color w:val="000000"/>
                                        <w:kern w:val="24"/>
                                        <w:sz w:val="36"/>
                                        <w:szCs w:val="36"/>
                                        <w:lang w:bidi="ar-EG"/>
                                      </w:rPr>
                                      <w:t>CBA</w:t>
                                    </w:r>
                                    <w:r>
                                      <w:rPr>
                                        <w:rFonts w:ascii="Adobe Arabic" w:hAnsi="Adobe Arabic" w:cs="Adobe Arabic"/>
                                        <w:b/>
                                        <w:bCs/>
                                        <w:color w:val="000000"/>
                                        <w:kern w:val="24"/>
                                        <w:sz w:val="36"/>
                                        <w:szCs w:val="36"/>
                                        <w:rtl/>
                                        <w:lang w:bidi="ar-EG"/>
                                      </w:rPr>
                                      <w:t>)</w:t>
                                    </w:r>
                                  </w:p>
                                </w:txbxContent>
                              </wps:txbx>
                              <wps:bodyPr wrap="square" rtlCol="1">
                                <a:noAutofit/>
                              </wps:bodyPr>
                            </wps:wsp>
                            <wpg:grpSp>
                              <wpg:cNvPr id="1195031342" name="Group 1195031342"/>
                              <wpg:cNvGrpSpPr/>
                              <wpg:grpSpPr>
                                <a:xfrm>
                                  <a:off x="2647226" y="0"/>
                                  <a:ext cx="778134" cy="558467"/>
                                  <a:chOff x="2647226" y="0"/>
                                  <a:chExt cx="778134" cy="558467"/>
                                </a:xfrm>
                              </wpg:grpSpPr>
                              <wps:wsp>
                                <wps:cNvPr id="2132661060" name="TextBox 6"/>
                                <wps:cNvSpPr txBox="1"/>
                                <wps:spPr>
                                  <a:xfrm>
                                    <a:off x="2647226" y="0"/>
                                    <a:ext cx="778134" cy="558467"/>
                                  </a:xfrm>
                                  <a:prstGeom prst="rect">
                                    <a:avLst/>
                                  </a:prstGeom>
                                  <a:noFill/>
                                </wps:spPr>
                                <wps:txbx>
                                  <w:txbxContent>
                                    <w:p w14:paraId="57BE9DD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03</w:t>
                                      </w:r>
                                    </w:p>
                                  </w:txbxContent>
                                </wps:txbx>
                                <wps:bodyPr wrap="square" rtlCol="0">
                                  <a:spAutoFit/>
                                </wps:bodyPr>
                              </wps:wsp>
                              <wps:wsp>
                                <wps:cNvPr id="443988666" name="Straight Connector 443988666"/>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534336676" name="Group 1534336676"/>
                          <wpg:cNvGrpSpPr/>
                          <wpg:grpSpPr>
                            <a:xfrm>
                              <a:off x="1189987" y="0"/>
                              <a:ext cx="1235286" cy="1313963"/>
                              <a:chOff x="1189987" y="0"/>
                              <a:chExt cx="1327833" cy="1412712"/>
                            </a:xfrm>
                          </wpg:grpSpPr>
                          <wps:wsp>
                            <wps:cNvPr id="715401317" name="مربع نص 18"/>
                            <wps:cNvSpPr txBox="1"/>
                            <wps:spPr>
                              <a:xfrm>
                                <a:off x="1189987" y="624420"/>
                                <a:ext cx="1327833" cy="788292"/>
                              </a:xfrm>
                              <a:prstGeom prst="rect">
                                <a:avLst/>
                              </a:prstGeom>
                              <a:noFill/>
                            </wps:spPr>
                            <wps:txbx>
                              <w:txbxContent>
                                <w:p w14:paraId="5F76FF8B" w14:textId="77777777" w:rsidR="003737D3" w:rsidRDefault="003737D3" w:rsidP="003737D3">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بصمة الكربون والمياه</w:t>
                                  </w:r>
                                </w:p>
                              </w:txbxContent>
                            </wps:txbx>
                            <wps:bodyPr wrap="square" rtlCol="1">
                              <a:noAutofit/>
                            </wps:bodyPr>
                          </wps:wsp>
                          <wpg:grpSp>
                            <wpg:cNvPr id="97751595" name="Group 97751595"/>
                            <wpg:cNvGrpSpPr/>
                            <wpg:grpSpPr>
                              <a:xfrm>
                                <a:off x="1463002" y="0"/>
                                <a:ext cx="778135" cy="558467"/>
                                <a:chOff x="1463002" y="0"/>
                                <a:chExt cx="778135" cy="558467"/>
                              </a:xfrm>
                            </wpg:grpSpPr>
                            <wps:wsp>
                              <wps:cNvPr id="1388797412" name="TextBox 6"/>
                              <wps:cNvSpPr txBox="1"/>
                              <wps:spPr>
                                <a:xfrm>
                                  <a:off x="1463002" y="0"/>
                                  <a:ext cx="778135" cy="558467"/>
                                </a:xfrm>
                                <a:prstGeom prst="rect">
                                  <a:avLst/>
                                </a:prstGeom>
                                <a:noFill/>
                              </wps:spPr>
                              <wps:txbx>
                                <w:txbxContent>
                                  <w:p w14:paraId="070EB41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04</w:t>
                                    </w:r>
                                  </w:p>
                                </w:txbxContent>
                              </wps:txbx>
                              <wps:bodyPr wrap="square" rtlCol="0">
                                <a:spAutoFit/>
                              </wps:bodyPr>
                            </wps:wsp>
                            <wps:wsp>
                              <wps:cNvPr id="1274989148" name="Straight Connector 1274989148"/>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57514695" name="Group 1957514695"/>
                        <wpg:cNvGrpSpPr/>
                        <wpg:grpSpPr>
                          <a:xfrm>
                            <a:off x="0" y="0"/>
                            <a:ext cx="1310016" cy="1313963"/>
                            <a:chOff x="0" y="0"/>
                            <a:chExt cx="1408162" cy="1412712"/>
                          </a:xfrm>
                        </wpg:grpSpPr>
                        <wps:wsp>
                          <wps:cNvPr id="1805698023" name="مربع نص 18"/>
                          <wps:cNvSpPr txBox="1"/>
                          <wps:spPr>
                            <a:xfrm>
                              <a:off x="0" y="624420"/>
                              <a:ext cx="1408162" cy="788292"/>
                            </a:xfrm>
                            <a:prstGeom prst="rect">
                              <a:avLst/>
                            </a:prstGeom>
                            <a:noFill/>
                          </wps:spPr>
                          <wps:txbx>
                            <w:txbxContent>
                              <w:p w14:paraId="789267D8"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مؤشرات الأداء الرئيسية (</w:t>
                                </w:r>
                                <w:r>
                                  <w:rPr>
                                    <w:rFonts w:ascii="Adobe Arabic" w:hAnsi="Adobe Arabic" w:cs="Adobe Arabic"/>
                                    <w:b/>
                                    <w:bCs/>
                                    <w:color w:val="000000"/>
                                    <w:kern w:val="24"/>
                                    <w:sz w:val="36"/>
                                    <w:szCs w:val="36"/>
                                    <w:lang w:bidi="ar-EG"/>
                                  </w:rPr>
                                  <w:t>KPIs</w:t>
                                </w:r>
                                <w:r>
                                  <w:rPr>
                                    <w:rFonts w:ascii="Adobe Arabic" w:hAnsi="Adobe Arabic" w:cs="Adobe Arabic"/>
                                    <w:b/>
                                    <w:bCs/>
                                    <w:color w:val="000000"/>
                                    <w:kern w:val="24"/>
                                    <w:sz w:val="36"/>
                                    <w:szCs w:val="36"/>
                                    <w:rtl/>
                                    <w:lang w:bidi="ar-EG"/>
                                  </w:rPr>
                                  <w:t>)</w:t>
                                </w:r>
                              </w:p>
                            </w:txbxContent>
                          </wps:txbx>
                          <wps:bodyPr wrap="square" rtlCol="1">
                            <a:noAutofit/>
                          </wps:bodyPr>
                        </wps:wsp>
                        <wpg:grpSp>
                          <wpg:cNvPr id="834218785" name="Group 834218785"/>
                          <wpg:cNvGrpSpPr/>
                          <wpg:grpSpPr>
                            <a:xfrm>
                              <a:off x="313258" y="0"/>
                              <a:ext cx="778134" cy="558467"/>
                              <a:chOff x="313258" y="0"/>
                              <a:chExt cx="778134" cy="558467"/>
                            </a:xfrm>
                          </wpg:grpSpPr>
                          <wps:wsp>
                            <wps:cNvPr id="1851168976" name="TextBox 6"/>
                            <wps:cNvSpPr txBox="1"/>
                            <wps:spPr>
                              <a:xfrm>
                                <a:off x="313258" y="0"/>
                                <a:ext cx="778134" cy="558467"/>
                              </a:xfrm>
                              <a:prstGeom prst="rect">
                                <a:avLst/>
                              </a:prstGeom>
                              <a:noFill/>
                            </wps:spPr>
                            <wps:txbx>
                              <w:txbxContent>
                                <w:p w14:paraId="4EDEB0E3"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05</w:t>
                                  </w:r>
                                </w:p>
                              </w:txbxContent>
                            </wps:txbx>
                            <wps:bodyPr wrap="square" rtlCol="0">
                              <a:spAutoFit/>
                            </wps:bodyPr>
                          </wps:wsp>
                          <wps:wsp>
                            <wps:cNvPr id="1977867566" name="Straight Connector 1977867566"/>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15EF983D" id="_x0000_s2965" style="width:470.75pt;height:103.45pt;mso-position-horizontal-relative:char;mso-position-vertical-relative:line" coordsize="59782,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">
                <v:group id="Group 1503749547" o:spid="_x0000_s2966" style="position:absolute;left:11899;width:47883;height:13139" coordorigin="11899" coordsize="47882,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">
                  <v:group id="Group 2035491761" o:spid="_x0000_s2967" style="position:absolute;left:23341;width:36441;height:13139" coordorigin="23341" coordsize="39170,1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">
                    <v:group id="Group 1502861402" o:spid="_x0000_s2968" style="position:absolute;left:48430;width:14082;height:14123" coordorigin="484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">
                      <v:shape id="مربع نص 18" o:spid="_x0000_s2969" type="#_x0000_t202" style="position:absolute;left:484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" filled="f" stroked="f">
                        <v:textbox>
                          <w:txbxContent>
                            <w:p w14:paraId="70CC9EB7"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دورة الحياة (</w:t>
                              </w:r>
                              <w:r>
                                <w:rPr>
                                  <w:rFonts w:ascii="Adobe Arabic" w:hAnsi="Adobe Arabic" w:cs="Adobe Arabic"/>
                                  <w:b/>
                                  <w:bCs/>
                                  <w:color w:val="000000"/>
                                  <w:kern w:val="24"/>
                                  <w:sz w:val="36"/>
                                  <w:szCs w:val="36"/>
                                  <w:lang w:bidi="ar-EG"/>
                                </w:rPr>
                                <w:t>LCA</w:t>
                              </w:r>
                              <w:r>
                                <w:rPr>
                                  <w:rFonts w:ascii="Adobe Arabic" w:hAnsi="Adobe Arabic" w:cs="Adobe Arabic"/>
                                  <w:b/>
                                  <w:bCs/>
                                  <w:color w:val="000000"/>
                                  <w:kern w:val="24"/>
                                  <w:sz w:val="36"/>
                                  <w:szCs w:val="36"/>
                                  <w:rtl/>
                                  <w:lang w:bidi="ar-EG"/>
                                </w:rPr>
                                <w:t>)</w:t>
                              </w:r>
                            </w:p>
                          </w:txbxContent>
                        </v:textbox>
                      </v:shape>
                      <v:group id="Group 1000605781" o:spid="_x0000_s2970"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">
                        <v:shape id="TextBox 6" o:spid="_x0000_s2971"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" filled="f" stroked="f">
                          <v:textbox style="mso-fit-shape-to-text:t">
                            <w:txbxContent>
                              <w:p w14:paraId="79A5927E" w14:textId="77777777" w:rsidR="003737D3" w:rsidRDefault="003737D3" w:rsidP="003737D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1139804542" o:spid="_x0000_s2972"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" strokecolor="#168489" strokeweight="4.5pt">
                          <v:stroke joinstyle="miter"/>
                          <o:lock v:ext="edit" shapetype="f"/>
                        </v:line>
                      </v:group>
                    </v:group>
                    <v:group id="Group 302545667" o:spid="_x0000_s2973" style="position:absolute;left:35730;width:14082;height:14123" coordorigin="357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">
                      <v:shape id="مربع نص 18" o:spid="_x0000_s2974" type="#_x0000_t202" style="position:absolute;left:357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" filled="f" stroked="f">
                        <v:textbox>
                          <w:txbxContent>
                            <w:p w14:paraId="5C39471F"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تقييم الأثر الاجتماعي (</w:t>
                              </w:r>
                              <w:r>
                                <w:rPr>
                                  <w:rFonts w:ascii="Adobe Arabic" w:hAnsi="Adobe Arabic" w:cs="Adobe Arabic"/>
                                  <w:b/>
                                  <w:bCs/>
                                  <w:color w:val="000000"/>
                                  <w:kern w:val="24"/>
                                  <w:sz w:val="36"/>
                                  <w:szCs w:val="36"/>
                                  <w:lang w:bidi="ar-EG"/>
                                </w:rPr>
                                <w:t>SIA</w:t>
                              </w:r>
                              <w:r>
                                <w:rPr>
                                  <w:rFonts w:ascii="Adobe Arabic" w:hAnsi="Adobe Arabic" w:cs="Adobe Arabic"/>
                                  <w:b/>
                                  <w:bCs/>
                                  <w:color w:val="000000"/>
                                  <w:kern w:val="24"/>
                                  <w:sz w:val="36"/>
                                  <w:szCs w:val="36"/>
                                  <w:rtl/>
                                  <w:lang w:bidi="ar-EG"/>
                                </w:rPr>
                                <w:t>)</w:t>
                              </w:r>
                            </w:p>
                          </w:txbxContent>
                        </v:textbox>
                      </v:shape>
                      <v:group id="Group 1180980124" o:spid="_x0000_s2975"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">
                        <v:shape id="TextBox 6" o:spid="_x0000_s2976"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" filled="f" stroked="f">
                          <v:textbox style="mso-fit-shape-to-text:t">
                            <w:txbxContent>
                              <w:p w14:paraId="36DA1FE6"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02</w:t>
                                </w:r>
                              </w:p>
                            </w:txbxContent>
                          </v:textbox>
                        </v:shape>
                        <v:line id="Straight Connector 616759908" o:spid="_x0000_s2977"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" strokecolor="#168489" strokeweight="4.5pt">
                          <v:stroke joinstyle="miter"/>
                          <o:lock v:ext="edit" shapetype="f"/>
                        </v:line>
                      </v:group>
                    </v:group>
                    <v:group id="Group 1408289356" o:spid="_x0000_s2978" style="position:absolute;left:23341;width:14081;height:14123" coordorigin="23341"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">
                      <v:shape id="مربع نص 18" o:spid="_x0000_s2979" type="#_x0000_t202" style="position:absolute;left:23341;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" filled="f" stroked="f">
                        <v:textbox>
                          <w:txbxContent>
                            <w:p w14:paraId="3CB415A6"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تحليل التكلفة والعائد (</w:t>
                              </w:r>
                              <w:r>
                                <w:rPr>
                                  <w:rFonts w:ascii="Adobe Arabic" w:hAnsi="Adobe Arabic" w:cs="Adobe Arabic"/>
                                  <w:b/>
                                  <w:bCs/>
                                  <w:color w:val="000000"/>
                                  <w:kern w:val="24"/>
                                  <w:sz w:val="36"/>
                                  <w:szCs w:val="36"/>
                                  <w:lang w:bidi="ar-EG"/>
                                </w:rPr>
                                <w:t>CBA</w:t>
                              </w:r>
                              <w:r>
                                <w:rPr>
                                  <w:rFonts w:ascii="Adobe Arabic" w:hAnsi="Adobe Arabic" w:cs="Adobe Arabic"/>
                                  <w:b/>
                                  <w:bCs/>
                                  <w:color w:val="000000"/>
                                  <w:kern w:val="24"/>
                                  <w:sz w:val="36"/>
                                  <w:szCs w:val="36"/>
                                  <w:rtl/>
                                  <w:lang w:bidi="ar-EG"/>
                                </w:rPr>
                                <w:t>)</w:t>
                              </w:r>
                            </w:p>
                          </w:txbxContent>
                        </v:textbox>
                      </v:shape>
                      <v:group id="Group 1195031342" o:spid="_x0000_s2980"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">
                        <v:shape id="TextBox 6" o:spid="_x0000_s2981"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" filled="f" stroked="f">
                          <v:textbox style="mso-fit-shape-to-text:t">
                            <w:txbxContent>
                              <w:p w14:paraId="57BE9DD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03</w:t>
                                </w:r>
                              </w:p>
                            </w:txbxContent>
                          </v:textbox>
                        </v:shape>
                        <v:line id="Straight Connector 443988666" o:spid="_x0000_s2982"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" strokecolor="#168489" strokeweight="4.5pt">
                          <v:stroke joinstyle="miter"/>
                          <o:lock v:ext="edit" shapetype="f"/>
                        </v:line>
                      </v:group>
                    </v:group>
                  </v:group>
                  <v:group id="Group 1534336676" o:spid="_x0000_s2983" style="position:absolute;left:11899;width:12353;height:13139" coordorigin="11899" coordsize="13278,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">
                    <v:shape id="مربع نص 18" o:spid="_x0000_s2984" type="#_x0000_t202" style="position:absolute;left:11899;top:6244;width:13279;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" filled="f" stroked="f">
                      <v:textbox>
                        <w:txbxContent>
                          <w:p w14:paraId="5F76FF8B" w14:textId="77777777" w:rsidR="003737D3" w:rsidRDefault="003737D3" w:rsidP="003737D3">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بصمة الكربون والمياه</w:t>
                            </w:r>
                          </w:p>
                        </w:txbxContent>
                      </v:textbox>
                    </v:shape>
                    <v:group id="Group 97751595" o:spid="_x0000_s2985"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">
                      <v:shape id="TextBox 6" o:spid="_x0000_s2986"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" filled="f" stroked="f">
                        <v:textbox style="mso-fit-shape-to-text:t">
                          <w:txbxContent>
                            <w:p w14:paraId="070EB414"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04</w:t>
                              </w:r>
                            </w:p>
                          </w:txbxContent>
                        </v:textbox>
                      </v:shape>
                      <v:line id="Straight Connector 1274989148" o:spid="_x0000_s2987"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" strokecolor="#168489" strokeweight="4.5pt">
                        <v:stroke joinstyle="miter"/>
                        <o:lock v:ext="edit" shapetype="f"/>
                      </v:line>
                    </v:group>
                  </v:group>
                </v:group>
                <v:group id="Group 1957514695" o:spid="_x0000_s2988"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">
                  <v:shape id="مربع نص 18" o:spid="_x0000_s2989"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" filled="f" stroked="f">
                    <v:textbox>
                      <w:txbxContent>
                        <w:p w14:paraId="789267D8" w14:textId="77777777" w:rsidR="003737D3" w:rsidRDefault="003737D3" w:rsidP="003737D3">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مؤشرات الأداء الرئيسية (</w:t>
                          </w:r>
                          <w:r>
                            <w:rPr>
                              <w:rFonts w:ascii="Adobe Arabic" w:hAnsi="Adobe Arabic" w:cs="Adobe Arabic"/>
                              <w:b/>
                              <w:bCs/>
                              <w:color w:val="000000"/>
                              <w:kern w:val="24"/>
                              <w:sz w:val="36"/>
                              <w:szCs w:val="36"/>
                              <w:lang w:bidi="ar-EG"/>
                            </w:rPr>
                            <w:t>KPIs</w:t>
                          </w:r>
                          <w:r>
                            <w:rPr>
                              <w:rFonts w:ascii="Adobe Arabic" w:hAnsi="Adobe Arabic" w:cs="Adobe Arabic"/>
                              <w:b/>
                              <w:bCs/>
                              <w:color w:val="000000"/>
                              <w:kern w:val="24"/>
                              <w:sz w:val="36"/>
                              <w:szCs w:val="36"/>
                              <w:rtl/>
                              <w:lang w:bidi="ar-EG"/>
                            </w:rPr>
                            <w:t>)</w:t>
                          </w:r>
                        </w:p>
                      </w:txbxContent>
                    </v:textbox>
                  </v:shape>
                  <v:group id="Group 834218785" o:spid="_x0000_s2990"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">
                    <v:shape id="TextBox 6" o:spid="_x0000_s2991"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" filled="f" stroked="f">
                      <v:textbox style="mso-fit-shape-to-text:t">
                        <w:txbxContent>
                          <w:p w14:paraId="4EDEB0E3" w14:textId="77777777" w:rsidR="003737D3" w:rsidRDefault="003737D3" w:rsidP="003737D3">
                            <w:pPr>
                              <w:jc w:val="center"/>
                              <w:rPr>
                                <w:rFonts w:ascii="Calibri" w:eastAsia="Calibri" w:hAnsi="Calibri" w:cs="Activist Light"/>
                                <w:b/>
                                <w:bCs/>
                                <w:color w:val="168489"/>
                                <w:kern w:val="24"/>
                                <w:sz w:val="48"/>
                                <w:szCs w:val="48"/>
                                <w:lang w:bidi="ar-SY"/>
                              </w:rPr>
                            </w:pPr>
                            <w:r>
                              <w:rPr>
                                <w:rFonts w:ascii="Calibri" w:eastAsia="Calibri" w:hAnsi="Calibri" w:cs="Times New Roman"/>
                                <w:b/>
                                <w:bCs/>
                                <w:color w:val="168489"/>
                                <w:kern w:val="24"/>
                                <w:sz w:val="48"/>
                                <w:szCs w:val="48"/>
                                <w:rtl/>
                                <w:lang w:bidi="ar-SY"/>
                              </w:rPr>
                              <w:t>05</w:t>
                            </w:r>
                          </w:p>
                        </w:txbxContent>
                      </v:textbox>
                    </v:shape>
                    <v:line id="Straight Connector 1977867566" o:spid="_x0000_s2992"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" strokecolor="#168489" strokeweight="4.5pt">
                      <v:stroke joinstyle="miter"/>
                      <o:lock v:ext="edit" shapetype="f"/>
                    </v:line>
                  </v:group>
                </v:group>
                <w10:anchorlock/>
              </v:group>
            </w:pict>
          </mc:Fallback>
        </mc:AlternateContent>
      </w:r>
    </w:p>
    <w:p w14:paraId="10CCFDCE" w14:textId="37E79D3F" w:rsidR="00CA7833"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B8857FF" wp14:editId="21150310">
                <wp:extent cx="5731510" cy="891540"/>
                <wp:effectExtent l="0" t="0" r="2540" b="22860"/>
                <wp:docPr id="301170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70951765" name="مجموعة 47"/>
                        <wpg:cNvGrpSpPr/>
                        <wpg:grpSpPr>
                          <a:xfrm>
                            <a:off x="0" y="0"/>
                            <a:ext cx="5731510" cy="895351"/>
                            <a:chOff x="0" y="0"/>
                            <a:chExt cx="5878196" cy="918845"/>
                          </a:xfrm>
                        </wpg:grpSpPr>
                        <wpg:grpSp>
                          <wpg:cNvPr id="1543836176" name="مجموعة 48"/>
                          <wpg:cNvGrpSpPr/>
                          <wpg:grpSpPr>
                            <a:xfrm>
                              <a:off x="0" y="0"/>
                              <a:ext cx="5878196" cy="918845"/>
                              <a:chOff x="0" y="0"/>
                              <a:chExt cx="6240348" cy="919070"/>
                            </a:xfrm>
                          </wpg:grpSpPr>
                          <wpg:grpSp>
                            <wpg:cNvPr id="198878921" name="مجموعة 49"/>
                            <wpg:cNvGrpSpPr/>
                            <wpg:grpSpPr>
                              <a:xfrm>
                                <a:off x="0" y="169208"/>
                                <a:ext cx="5433072" cy="580613"/>
                                <a:chOff x="0" y="169208"/>
                                <a:chExt cx="5433072" cy="580613"/>
                              </a:xfrm>
                            </wpg:grpSpPr>
                            <wps:wsp>
                              <wps:cNvPr id="1074104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0440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562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3060964" name="مربع نص 41"/>
                          <wps:cNvSpPr txBox="1"/>
                          <wps:spPr>
                            <a:xfrm>
                              <a:off x="204466" y="257055"/>
                              <a:ext cx="4615440" cy="389397"/>
                            </a:xfrm>
                            <a:prstGeom prst="rect">
                              <a:avLst/>
                            </a:prstGeom>
                            <a:noFill/>
                          </wps:spPr>
                          <wps:txbx>
                            <w:txbxContent>
                              <w:p w14:paraId="233176D1" w14:textId="0E1FF123"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دورة الحياة (</w:t>
                                </w:r>
                                <w:r w:rsidRPr="00E15E29">
                                  <w:rPr>
                                    <w:rFonts w:ascii="Adobe Arabic" w:eastAsia="Calibri" w:hAnsi="Adobe Arabic" w:cs="Adobe Arabic"/>
                                    <w:b/>
                                    <w:bCs/>
                                    <w:color w:val="FFFFFF"/>
                                    <w:kern w:val="24"/>
                                    <w:sz w:val="36"/>
                                    <w:szCs w:val="36"/>
                                    <w:lang w:bidi="ar-EG"/>
                                  </w:rPr>
                                  <w:t>LCA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6049599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8857FF" id="_x0000_s29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2GUlgcAAPkcAAAOAAAAZHJzL2Uyb0RvYy54bWzsWd2O00YUvq/Udxj5&#10;shLE/z8RC1qWgpC2FAEV7aXjTBIL2+Pak02W20KFeBFo1aqiLa14k+Rt+s2Mx3GyWZLdUqRKXOxm&#10;xp7zO+ec+c7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GLYZSWBwAA+R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9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">
                  <v:group id="مجموعة 48" o:spid="_x0000_s29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">
                    <v:group id="مجموعة 49" o:spid="_x0000_s29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">
                      <v:shape id="شكل حر 50" o:spid="_x0000_s29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" fillcolor="#a5a5a5 [2092]" stroked="f" strokeweight="1pt">
                        <v:stroke joinstyle="miter"/>
                      </v:roundrect>
                    </v:group>
                    <v:oval id="شكل بيضاوي 52" o:spid="_x0000_s29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" filled="f" strokecolor="#168489" strokeweight="1pt">
                      <v:stroke joinstyle="miter"/>
                    </v:oval>
                  </v:group>
                  <v:shape id="مربع نص 41" o:spid="_x0000_s30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" filled="f" stroked="f">
                    <v:textbox style="mso-fit-shape-to-text:t">
                      <w:txbxContent>
                        <w:p w14:paraId="233176D1" w14:textId="0E1FF123"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دورة الحياة (</w:t>
                          </w:r>
                          <w:r w:rsidRPr="00E15E29">
                            <w:rPr>
                              <w:rFonts w:ascii="Adobe Arabic" w:eastAsia="Calibri" w:hAnsi="Adobe Arabic" w:cs="Adobe Arabic"/>
                              <w:b/>
                              <w:bCs/>
                              <w:color w:val="FFFFFF"/>
                              <w:kern w:val="24"/>
                              <w:sz w:val="36"/>
                              <w:szCs w:val="36"/>
                              <w:lang w:bidi="ar-EG"/>
                            </w:rPr>
                            <w:t>LCA</w:t>
                          </w:r>
                          <w:r w:rsidRPr="00E15E29">
                            <w:rPr>
                              <w:rFonts w:eastAsia="Calibri" w:hAnsi="Adobe Arabic" w:cs="Adobe Arabic"/>
                              <w:b/>
                              <w:bCs/>
                              <w:color w:val="FFFFFF"/>
                              <w:kern w:val="24"/>
                              <w:sz w:val="36"/>
                              <w:szCs w:val="36"/>
                              <w:rtl/>
                              <w:lang w:bidi="ar-EG"/>
                            </w:rPr>
                            <w:t>):</w:t>
                          </w:r>
                        </w:p>
                      </w:txbxContent>
                    </v:textbox>
                  </v:shape>
                </v:group>
                <v:shape id="صورة 54" o:spid="_x0000_s30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">
                  <v:imagedata r:id="rId79" o:title=""/>
                </v:shape>
                <w10:anchorlock/>
              </v:group>
            </w:pict>
          </mc:Fallback>
        </mc:AlternateContent>
      </w:r>
    </w:p>
    <w:p w14:paraId="065503EB" w14:textId="72B7386B"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يقيّم هذا التحليل الآثار البيئية لمنتج أو خدمة عبر مختلف مراحل دورة حياتها</w:t>
      </w:r>
      <w:r w:rsidRPr="00E15E29">
        <w:rPr>
          <w:rFonts w:ascii="Sakkal Majalla" w:hAnsi="Sakkal Majalla" w:cs="Sakkal Majalla"/>
          <w:sz w:val="34"/>
          <w:szCs w:val="34"/>
        </w:rPr>
        <w:t>.</w:t>
      </w:r>
    </w:p>
    <w:p w14:paraId="0684072C" w14:textId="79FC64D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يشمل ذلك استخراج المواد الخام، والتصنيع، والنقل، والاستخدام، والتخلص</w:t>
      </w:r>
      <w:r w:rsidRPr="00E15E29">
        <w:rPr>
          <w:rFonts w:ascii="Sakkal Majalla" w:hAnsi="Sakkal Majalla" w:cs="Sakkal Majalla"/>
          <w:sz w:val="34"/>
          <w:szCs w:val="34"/>
        </w:rPr>
        <w:t>.</w:t>
      </w:r>
    </w:p>
    <w:p w14:paraId="1213CA53" w14:textId="62B4A12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تحديد نقاط التحسين للتقليل من البصمة البيئية</w:t>
      </w:r>
      <w:r w:rsidRPr="00E15E29">
        <w:rPr>
          <w:rFonts w:ascii="Sakkal Majalla" w:hAnsi="Sakkal Majalla" w:cs="Sakkal Majalla"/>
          <w:sz w:val="34"/>
          <w:szCs w:val="34"/>
        </w:rPr>
        <w:t>.</w:t>
      </w:r>
    </w:p>
    <w:p w14:paraId="1C45937E" w14:textId="1313DEC4"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7C55B767" wp14:editId="78DAF7BA">
                <wp:extent cx="5731510" cy="891540"/>
                <wp:effectExtent l="0" t="0" r="2540" b="22860"/>
                <wp:docPr id="20442431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5139658" name="مجموعة 47"/>
                        <wpg:cNvGrpSpPr/>
                        <wpg:grpSpPr>
                          <a:xfrm>
                            <a:off x="0" y="0"/>
                            <a:ext cx="5731510" cy="895351"/>
                            <a:chOff x="0" y="0"/>
                            <a:chExt cx="5878196" cy="918845"/>
                          </a:xfrm>
                        </wpg:grpSpPr>
                        <wpg:grpSp>
                          <wpg:cNvPr id="652597537" name="مجموعة 48"/>
                          <wpg:cNvGrpSpPr/>
                          <wpg:grpSpPr>
                            <a:xfrm>
                              <a:off x="0" y="0"/>
                              <a:ext cx="5878196" cy="918845"/>
                              <a:chOff x="0" y="0"/>
                              <a:chExt cx="6240348" cy="919070"/>
                            </a:xfrm>
                          </wpg:grpSpPr>
                          <wpg:grpSp>
                            <wpg:cNvPr id="1388294058" name="مجموعة 49"/>
                            <wpg:cNvGrpSpPr/>
                            <wpg:grpSpPr>
                              <a:xfrm>
                                <a:off x="0" y="169208"/>
                                <a:ext cx="5433072" cy="580613"/>
                                <a:chOff x="0" y="169208"/>
                                <a:chExt cx="5433072" cy="580613"/>
                              </a:xfrm>
                            </wpg:grpSpPr>
                            <wps:wsp>
                              <wps:cNvPr id="10854394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169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5912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31746" name="مربع نص 41"/>
                          <wps:cNvSpPr txBox="1"/>
                          <wps:spPr>
                            <a:xfrm>
                              <a:off x="204466" y="257055"/>
                              <a:ext cx="4615440" cy="389397"/>
                            </a:xfrm>
                            <a:prstGeom prst="rect">
                              <a:avLst/>
                            </a:prstGeom>
                            <a:noFill/>
                          </wps:spPr>
                          <wps:txbx>
                            <w:txbxContent>
                              <w:p w14:paraId="3E233A08" w14:textId="45D0F7E7"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تقييم الأثر الاجتماعي (</w:t>
                                </w:r>
                                <w:r w:rsidRPr="00E15E29">
                                  <w:rPr>
                                    <w:rFonts w:ascii="Adobe Arabic" w:eastAsia="Calibri" w:hAnsi="Adobe Arabic" w:cs="Adobe Arabic"/>
                                    <w:b/>
                                    <w:bCs/>
                                    <w:color w:val="FFFFFF"/>
                                    <w:kern w:val="24"/>
                                    <w:sz w:val="36"/>
                                    <w:szCs w:val="36"/>
                                    <w:lang w:bidi="ar-EG"/>
                                  </w:rPr>
                                  <w:t>SIA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9687535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5B767" id="_x0000_s30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PCAmw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jTwgJ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0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">
                  <v:group id="مجموعة 48" o:spid="_x0000_s30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">
                    <v:group id="مجموعة 49" o:spid="_x0000_s30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">
                      <v:shape id="شكل حر 50" o:spid="_x0000_s30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" fillcolor="#a5a5a5 [2092]" stroked="f" strokeweight="1pt">
                        <v:stroke joinstyle="miter"/>
                      </v:roundrect>
                    </v:group>
                    <v:oval id="شكل بيضاوي 52" o:spid="_x0000_s30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" filled="f" strokecolor="#168489" strokeweight="1pt">
                      <v:stroke joinstyle="miter"/>
                    </v:oval>
                  </v:group>
                  <v:shape id="مربع نص 41" o:spid="_x0000_s30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" filled="f" stroked="f">
                    <v:textbox style="mso-fit-shape-to-text:t">
                      <w:txbxContent>
                        <w:p w14:paraId="3E233A08" w14:textId="45D0F7E7"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تقييم الأثر الاجتماعي (</w:t>
                          </w:r>
                          <w:r w:rsidRPr="00E15E29">
                            <w:rPr>
                              <w:rFonts w:ascii="Adobe Arabic" w:eastAsia="Calibri" w:hAnsi="Adobe Arabic" w:cs="Adobe Arabic"/>
                              <w:b/>
                              <w:bCs/>
                              <w:color w:val="FFFFFF"/>
                              <w:kern w:val="24"/>
                              <w:sz w:val="36"/>
                              <w:szCs w:val="36"/>
                              <w:lang w:bidi="ar-EG"/>
                            </w:rPr>
                            <w:t>SIA</w:t>
                          </w:r>
                          <w:r w:rsidRPr="00E15E29">
                            <w:rPr>
                              <w:rFonts w:eastAsia="Calibri" w:hAnsi="Adobe Arabic" w:cs="Adobe Arabic"/>
                              <w:b/>
                              <w:bCs/>
                              <w:color w:val="FFFFFF"/>
                              <w:kern w:val="24"/>
                              <w:sz w:val="36"/>
                              <w:szCs w:val="36"/>
                              <w:rtl/>
                              <w:lang w:bidi="ar-EG"/>
                            </w:rPr>
                            <w:t>):</w:t>
                          </w:r>
                        </w:p>
                      </w:txbxContent>
                    </v:textbox>
                  </v:shape>
                </v:group>
                <v:shape id="صورة 54" o:spid="_x0000_s30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">
                  <v:imagedata r:id="rId79" o:title=""/>
                </v:shape>
                <w10:anchorlock/>
              </v:group>
            </w:pict>
          </mc:Fallback>
        </mc:AlternateContent>
      </w:r>
    </w:p>
    <w:p w14:paraId="6513DB0E" w14:textId="46985A45"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يركز هذا التقييم على الآثار الاجتماعية والاقتصادية لأنشطة المؤسسة</w:t>
      </w:r>
      <w:r w:rsidRPr="00E15E29">
        <w:rPr>
          <w:rFonts w:ascii="Sakkal Majalla" w:hAnsi="Sakkal Majalla" w:cs="Sakkal Majalla"/>
          <w:sz w:val="34"/>
          <w:szCs w:val="34"/>
        </w:rPr>
        <w:t>.</w:t>
      </w:r>
    </w:p>
    <w:p w14:paraId="45C79542" w14:textId="5DCBECD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يشمل ذلك التأثير على العمالة، والرفاهية المجتمعية، والتنمية المحلية</w:t>
      </w:r>
      <w:r w:rsidRPr="00E15E29">
        <w:rPr>
          <w:rFonts w:ascii="Sakkal Majalla" w:hAnsi="Sakkal Majalla" w:cs="Sakkal Majalla"/>
          <w:sz w:val="34"/>
          <w:szCs w:val="34"/>
        </w:rPr>
        <w:t>.</w:t>
      </w:r>
    </w:p>
    <w:p w14:paraId="14B5D168" w14:textId="734AFEC0"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توجيه الاستراتيجيات لتعظيم المنافع الاجتماعية</w:t>
      </w:r>
      <w:r w:rsidRPr="00E15E29">
        <w:rPr>
          <w:rFonts w:ascii="Sakkal Majalla" w:hAnsi="Sakkal Majalla" w:cs="Sakkal Majalla"/>
          <w:sz w:val="34"/>
          <w:szCs w:val="34"/>
        </w:rPr>
        <w:t>.</w:t>
      </w:r>
    </w:p>
    <w:p w14:paraId="1E2F40C0" w14:textId="6A89E55D"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7310A0F" wp14:editId="76FF553D">
                <wp:extent cx="5731510" cy="891540"/>
                <wp:effectExtent l="0" t="0" r="2540" b="22860"/>
                <wp:docPr id="7769876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3342899" name="مجموعة 47"/>
                        <wpg:cNvGrpSpPr/>
                        <wpg:grpSpPr>
                          <a:xfrm>
                            <a:off x="0" y="0"/>
                            <a:ext cx="5731510" cy="895351"/>
                            <a:chOff x="0" y="0"/>
                            <a:chExt cx="5878196" cy="918845"/>
                          </a:xfrm>
                        </wpg:grpSpPr>
                        <wpg:grpSp>
                          <wpg:cNvPr id="1694774547" name="مجموعة 48"/>
                          <wpg:cNvGrpSpPr/>
                          <wpg:grpSpPr>
                            <a:xfrm>
                              <a:off x="0" y="0"/>
                              <a:ext cx="5878196" cy="918845"/>
                              <a:chOff x="0" y="0"/>
                              <a:chExt cx="6240348" cy="919070"/>
                            </a:xfrm>
                          </wpg:grpSpPr>
                          <wpg:grpSp>
                            <wpg:cNvPr id="275502310" name="مجموعة 49"/>
                            <wpg:cNvGrpSpPr/>
                            <wpg:grpSpPr>
                              <a:xfrm>
                                <a:off x="0" y="169208"/>
                                <a:ext cx="5433072" cy="580613"/>
                                <a:chOff x="0" y="169208"/>
                                <a:chExt cx="5433072" cy="580613"/>
                              </a:xfrm>
                            </wpg:grpSpPr>
                            <wps:wsp>
                              <wps:cNvPr id="806534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2644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8530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1774878" name="مربع نص 41"/>
                          <wps:cNvSpPr txBox="1"/>
                          <wps:spPr>
                            <a:xfrm>
                              <a:off x="204466" y="257055"/>
                              <a:ext cx="4615440" cy="389397"/>
                            </a:xfrm>
                            <a:prstGeom prst="rect">
                              <a:avLst/>
                            </a:prstGeom>
                            <a:noFill/>
                          </wps:spPr>
                          <wps:txbx>
                            <w:txbxContent>
                              <w:p w14:paraId="035E8AD1" w14:textId="0057BE4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التكلفة والعائد (</w:t>
                                </w:r>
                                <w:r w:rsidRPr="00E15E29">
                                  <w:rPr>
                                    <w:rFonts w:ascii="Adobe Arabic" w:eastAsia="Calibri" w:hAnsi="Adobe Arabic" w:cs="Adobe Arabic"/>
                                    <w:b/>
                                    <w:bCs/>
                                    <w:color w:val="FFFFFF"/>
                                    <w:kern w:val="24"/>
                                    <w:sz w:val="36"/>
                                    <w:szCs w:val="36"/>
                                    <w:lang w:bidi="ar-EG"/>
                                  </w:rPr>
                                  <w:t>CBA</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0099420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310A0F" id="_x0000_s30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KInlw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aLKIn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0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">
                  <v:group id="مجموعة 48" o:spid="_x0000_s30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">
                    <v:group id="مجموعة 49" o:spid="_x0000_s30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">
                      <v:shape id="شكل حر 50" o:spid="_x0000_s30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" fillcolor="#a5a5a5 [2092]" stroked="f" strokeweight="1pt">
                        <v:stroke joinstyle="miter"/>
                      </v:roundrect>
                    </v:group>
                    <v:oval id="شكل بيضاوي 52" o:spid="_x0000_s30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" filled="f" strokecolor="#168489" strokeweight="1pt">
                      <v:stroke joinstyle="miter"/>
                    </v:oval>
                  </v:group>
                  <v:shape id="مربع نص 41" o:spid="_x0000_s30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" filled="f" stroked="f">
                    <v:textbox style="mso-fit-shape-to-text:t">
                      <w:txbxContent>
                        <w:p w14:paraId="035E8AD1" w14:textId="0057BE40"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تحليل التكلفة والعائد (</w:t>
                          </w:r>
                          <w:r w:rsidRPr="00E15E29">
                            <w:rPr>
                              <w:rFonts w:ascii="Adobe Arabic" w:eastAsia="Calibri" w:hAnsi="Adobe Arabic" w:cs="Adobe Arabic"/>
                              <w:b/>
                              <w:bCs/>
                              <w:color w:val="FFFFFF"/>
                              <w:kern w:val="24"/>
                              <w:sz w:val="36"/>
                              <w:szCs w:val="36"/>
                              <w:lang w:bidi="ar-EG"/>
                            </w:rPr>
                            <w:t>CBA</w:t>
                          </w:r>
                          <w:r w:rsidRPr="00E15E29">
                            <w:rPr>
                              <w:rFonts w:eastAsia="Calibri" w:hAnsi="Adobe Arabic" w:cs="Adobe Arabic"/>
                              <w:b/>
                              <w:bCs/>
                              <w:color w:val="FFFFFF"/>
                              <w:kern w:val="24"/>
                              <w:sz w:val="36"/>
                              <w:szCs w:val="36"/>
                              <w:rtl/>
                              <w:lang w:bidi="ar-EG"/>
                            </w:rPr>
                            <w:t>):</w:t>
                          </w:r>
                        </w:p>
                      </w:txbxContent>
                    </v:textbox>
                  </v:shape>
                </v:group>
                <v:shape id="صورة 54" o:spid="_x0000_s30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">
                  <v:imagedata r:id="rId79" o:title=""/>
                </v:shape>
                <w10:anchorlock/>
              </v:group>
            </w:pict>
          </mc:Fallback>
        </mc:AlternateContent>
      </w:r>
    </w:p>
    <w:p w14:paraId="77B4C962" w14:textId="1F1C007E"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يقيس هذا التحليل التكاليف والمنافع الاقتصادية والاجتماعية والبيئية</w:t>
      </w:r>
      <w:r w:rsidRPr="00E15E29">
        <w:rPr>
          <w:rFonts w:ascii="Sakkal Majalla" w:hAnsi="Sakkal Majalla" w:cs="Sakkal Majalla"/>
          <w:sz w:val="34"/>
          <w:szCs w:val="34"/>
        </w:rPr>
        <w:t>.</w:t>
      </w:r>
    </w:p>
    <w:p w14:paraId="6D9EB746" w14:textId="104B954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يساعد في المفاضلة بين البدائل والاختيار الأمثل مع مراعاة الاستدامة</w:t>
      </w:r>
      <w:r w:rsidRPr="00E15E29">
        <w:rPr>
          <w:rFonts w:ascii="Sakkal Majalla" w:hAnsi="Sakkal Majalla" w:cs="Sakkal Majalla"/>
          <w:sz w:val="34"/>
          <w:szCs w:val="34"/>
        </w:rPr>
        <w:t>.</w:t>
      </w:r>
    </w:p>
    <w:p w14:paraId="7CE9F03D" w14:textId="3EA989EC"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يوفر إطار</w:t>
      </w:r>
      <w:r w:rsidRPr="00E15E29">
        <w:rPr>
          <w:rFonts w:ascii="Sakkal Majalla" w:hAnsi="Sakkal Majalla" w:cs="Sakkal Majalla" w:hint="cs"/>
          <w:sz w:val="34"/>
          <w:szCs w:val="34"/>
          <w:rtl/>
        </w:rPr>
        <w:t>اً</w:t>
      </w:r>
      <w:r w:rsidRPr="00E15E29">
        <w:rPr>
          <w:rFonts w:ascii="Sakkal Majalla" w:hAnsi="Sakkal Majalla" w:cs="Sakkal Majalla"/>
          <w:sz w:val="34"/>
          <w:szCs w:val="34"/>
          <w:rtl/>
        </w:rPr>
        <w:t xml:space="preserve"> كميا</w:t>
      </w:r>
      <w:r w:rsidRPr="00E15E29">
        <w:rPr>
          <w:rFonts w:ascii="Sakkal Majalla" w:hAnsi="Sakkal Majalla" w:cs="Sakkal Majalla" w:hint="cs"/>
          <w:sz w:val="34"/>
          <w:szCs w:val="34"/>
          <w:rtl/>
        </w:rPr>
        <w:t>ً</w:t>
      </w:r>
      <w:r w:rsidRPr="00E15E29">
        <w:rPr>
          <w:rFonts w:ascii="Sakkal Majalla" w:hAnsi="Sakkal Majalla" w:cs="Sakkal Majalla"/>
          <w:sz w:val="34"/>
          <w:szCs w:val="34"/>
          <w:rtl/>
        </w:rPr>
        <w:t xml:space="preserve"> لتقييم المردود على الاستثمارات المستدامة</w:t>
      </w:r>
      <w:r w:rsidRPr="00E15E29">
        <w:rPr>
          <w:rFonts w:ascii="Sakkal Majalla" w:hAnsi="Sakkal Majalla" w:cs="Sakkal Majalla"/>
          <w:sz w:val="34"/>
          <w:szCs w:val="34"/>
        </w:rPr>
        <w:t>.</w:t>
      </w:r>
    </w:p>
    <w:p w14:paraId="35B23F15" w14:textId="49F25072" w:rsidR="008653AE" w:rsidRPr="005B39E1" w:rsidRDefault="00CA7833" w:rsidP="00CA7833">
      <w:pPr>
        <w:rPr>
          <w:rtl/>
        </w:rPr>
      </w:pPr>
      <w:r w:rsidRPr="002A078C">
        <w:rPr>
          <w:rFonts w:ascii="Sakkal Majalla" w:hAnsi="Sakkal Majalla"/>
          <w:noProof/>
          <w:sz w:val="34"/>
          <w:lang w:bidi="ar-EG"/>
        </w:rPr>
        <w:lastRenderedPageBreak/>
        <mc:AlternateContent>
          <mc:Choice Requires="wpg">
            <w:drawing>
              <wp:inline distT="0" distB="0" distL="0" distR="0" wp14:anchorId="700510C9" wp14:editId="7BD85408">
                <wp:extent cx="5731510" cy="891540"/>
                <wp:effectExtent l="0" t="0" r="2540" b="22860"/>
                <wp:docPr id="15104732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9796915" name="مجموعة 47"/>
                        <wpg:cNvGrpSpPr/>
                        <wpg:grpSpPr>
                          <a:xfrm>
                            <a:off x="0" y="0"/>
                            <a:ext cx="5731510" cy="895351"/>
                            <a:chOff x="0" y="0"/>
                            <a:chExt cx="5878196" cy="918845"/>
                          </a:xfrm>
                        </wpg:grpSpPr>
                        <wpg:grpSp>
                          <wpg:cNvPr id="1551471168" name="مجموعة 48"/>
                          <wpg:cNvGrpSpPr/>
                          <wpg:grpSpPr>
                            <a:xfrm>
                              <a:off x="0" y="0"/>
                              <a:ext cx="5878196" cy="918845"/>
                              <a:chOff x="0" y="0"/>
                              <a:chExt cx="6240348" cy="919070"/>
                            </a:xfrm>
                          </wpg:grpSpPr>
                          <wpg:grpSp>
                            <wpg:cNvPr id="2138599703" name="مجموعة 49"/>
                            <wpg:cNvGrpSpPr/>
                            <wpg:grpSpPr>
                              <a:xfrm>
                                <a:off x="0" y="169208"/>
                                <a:ext cx="5433072" cy="580613"/>
                                <a:chOff x="0" y="169208"/>
                                <a:chExt cx="5433072" cy="580613"/>
                              </a:xfrm>
                            </wpg:grpSpPr>
                            <wps:wsp>
                              <wps:cNvPr id="15451079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32220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2406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394257" name="مربع نص 41"/>
                          <wps:cNvSpPr txBox="1"/>
                          <wps:spPr>
                            <a:xfrm>
                              <a:off x="204466" y="257055"/>
                              <a:ext cx="4615801" cy="387740"/>
                            </a:xfrm>
                            <a:prstGeom prst="rect">
                              <a:avLst/>
                            </a:prstGeom>
                            <a:noFill/>
                          </wps:spPr>
                          <wps:txbx>
                            <w:txbxContent>
                              <w:p w14:paraId="3C75FCAC" w14:textId="272E4A22"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بصمة الكربون والمياه:</w:t>
                                </w:r>
                              </w:p>
                            </w:txbxContent>
                          </wps:txbx>
                          <wps:bodyPr wrap="square" rtlCol="1">
                            <a:spAutoFit/>
                          </wps:bodyPr>
                        </wps:wsp>
                      </wpg:grpSp>
                      <pic:pic xmlns:pic="http://schemas.openxmlformats.org/drawingml/2006/picture">
                        <pic:nvPicPr>
                          <pic:cNvPr id="204965118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0510C9" id="_x0000_s30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jwMnQcAAPs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DXjwM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0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">
                  <v:group id="مجموعة 48" o:spid="_x0000_s30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">
                    <v:group id="مجموعة 49" o:spid="_x0000_s30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">
                      <v:shape id="شكل حر 50" o:spid="_x0000_s30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" fillcolor="#a5a5a5 [2092]" stroked="f" strokeweight="1pt">
                        <v:stroke joinstyle="miter"/>
                      </v:roundrect>
                    </v:group>
                    <v:oval id="شكل بيضاوي 52" o:spid="_x0000_s30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" filled="f" strokecolor="#168489" strokeweight="1pt">
                      <v:stroke joinstyle="miter"/>
                    </v:oval>
                  </v:group>
                  <v:shape id="مربع نص 41" o:spid="_x0000_s30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" filled="f" stroked="f">
                    <v:textbox style="mso-fit-shape-to-text:t">
                      <w:txbxContent>
                        <w:p w14:paraId="3C75FCAC" w14:textId="272E4A22"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بصمة الكربون والمياه:</w:t>
                          </w:r>
                        </w:p>
                      </w:txbxContent>
                    </v:textbox>
                  </v:shape>
                </v:group>
                <v:shape id="صورة 54" o:spid="_x0000_s30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">
                  <v:imagedata r:id="rId79" o:title=""/>
                </v:shape>
                <w10:anchorlock/>
              </v:group>
            </w:pict>
          </mc:Fallback>
        </mc:AlternateContent>
      </w:r>
    </w:p>
    <w:p w14:paraId="1369D9D2" w14:textId="091CFC21"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تقيس بصمة الكربون انبعاثات الغازات الدفيئة الناتجة عن أنشطة المؤسسة</w:t>
      </w:r>
      <w:r w:rsidRPr="00E15E29">
        <w:rPr>
          <w:rFonts w:ascii="Sakkal Majalla" w:hAnsi="Sakkal Majalla" w:cs="Sakkal Majalla"/>
          <w:sz w:val="34"/>
          <w:szCs w:val="34"/>
        </w:rPr>
        <w:t>.</w:t>
      </w:r>
    </w:p>
    <w:p w14:paraId="5ED5F9B8" w14:textId="380125DA"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تقيس بصمة المياه استهلاك المياه وآثارها خلال دورة حياة المنتجات</w:t>
      </w:r>
      <w:r w:rsidRPr="00E15E29">
        <w:rPr>
          <w:rFonts w:ascii="Sakkal Majalla" w:hAnsi="Sakkal Majalla" w:cs="Sakkal Majalla"/>
          <w:sz w:val="34"/>
          <w:szCs w:val="34"/>
        </w:rPr>
        <w:t>.</w:t>
      </w:r>
    </w:p>
    <w:p w14:paraId="51D9FD08" w14:textId="1F15E7F3"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تساعد في تحديد مجالات التركيز لخفض الآثار البيئية</w:t>
      </w:r>
      <w:r w:rsidRPr="00E15E29">
        <w:rPr>
          <w:rFonts w:ascii="Sakkal Majalla" w:hAnsi="Sakkal Majalla" w:cs="Sakkal Majalla"/>
          <w:sz w:val="34"/>
          <w:szCs w:val="34"/>
        </w:rPr>
        <w:t>.</w:t>
      </w:r>
    </w:p>
    <w:p w14:paraId="32CCF90B" w14:textId="476A2B4D" w:rsidR="008653AE" w:rsidRPr="005B39E1" w:rsidRDefault="00CA7833" w:rsidP="00CA7833">
      <w:pPr>
        <w:rPr>
          <w:rtl/>
        </w:rPr>
      </w:pPr>
      <w:r w:rsidRPr="002A078C">
        <w:rPr>
          <w:rFonts w:ascii="Sakkal Majalla" w:hAnsi="Sakkal Majalla"/>
          <w:noProof/>
          <w:sz w:val="34"/>
          <w:lang w:bidi="ar-EG"/>
        </w:rPr>
        <mc:AlternateContent>
          <mc:Choice Requires="wpg">
            <w:drawing>
              <wp:inline distT="0" distB="0" distL="0" distR="0" wp14:anchorId="4F0C0C41" wp14:editId="6267C561">
                <wp:extent cx="5731510" cy="891540"/>
                <wp:effectExtent l="0" t="0" r="2540" b="22860"/>
                <wp:docPr id="14062442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1298490" name="مجموعة 47"/>
                        <wpg:cNvGrpSpPr/>
                        <wpg:grpSpPr>
                          <a:xfrm>
                            <a:off x="0" y="0"/>
                            <a:ext cx="5731510" cy="895351"/>
                            <a:chOff x="0" y="0"/>
                            <a:chExt cx="5878196" cy="918845"/>
                          </a:xfrm>
                        </wpg:grpSpPr>
                        <wpg:grpSp>
                          <wpg:cNvPr id="805107447" name="مجموعة 48"/>
                          <wpg:cNvGrpSpPr/>
                          <wpg:grpSpPr>
                            <a:xfrm>
                              <a:off x="0" y="0"/>
                              <a:ext cx="5878196" cy="918845"/>
                              <a:chOff x="0" y="0"/>
                              <a:chExt cx="6240348" cy="919070"/>
                            </a:xfrm>
                          </wpg:grpSpPr>
                          <wpg:grpSp>
                            <wpg:cNvPr id="1174469133" name="مجموعة 49"/>
                            <wpg:cNvGrpSpPr/>
                            <wpg:grpSpPr>
                              <a:xfrm>
                                <a:off x="0" y="169208"/>
                                <a:ext cx="5433072" cy="580613"/>
                                <a:chOff x="0" y="169208"/>
                                <a:chExt cx="5433072" cy="580613"/>
                              </a:xfrm>
                            </wpg:grpSpPr>
                            <wps:wsp>
                              <wps:cNvPr id="10026344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619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8169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1600082" name="مربع نص 41"/>
                          <wps:cNvSpPr txBox="1"/>
                          <wps:spPr>
                            <a:xfrm>
                              <a:off x="204466" y="257055"/>
                              <a:ext cx="4615440" cy="389397"/>
                            </a:xfrm>
                            <a:prstGeom prst="rect">
                              <a:avLst/>
                            </a:prstGeom>
                            <a:noFill/>
                          </wps:spPr>
                          <wps:txbx>
                            <w:txbxContent>
                              <w:p w14:paraId="351CA44D" w14:textId="5B3B6FED"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مؤشرات الأداء الرئيسية (</w:t>
                                </w:r>
                                <w:r w:rsidRPr="00E15E29">
                                  <w:rPr>
                                    <w:rFonts w:ascii="Adobe Arabic" w:eastAsia="Calibri" w:hAnsi="Adobe Arabic" w:cs="Adobe Arabic"/>
                                    <w:b/>
                                    <w:bCs/>
                                    <w:color w:val="FFFFFF"/>
                                    <w:kern w:val="24"/>
                                    <w:sz w:val="36"/>
                                    <w:szCs w:val="36"/>
                                    <w:lang w:bidi="ar-EG"/>
                                  </w:rPr>
                                  <w:t>KPIs</w:t>
                                </w:r>
                                <w:r w:rsidRPr="00E15E2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6152392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0C0C41" id="_x0000_s30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y2pJIHAAD4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30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">
                  <v:group id="مجموعة 48" o:spid="_x0000_s30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">
                    <v:group id="مجموعة 49" o:spid="_x0000_s30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">
                      <v:shape id="شكل حر 50" o:spid="_x0000_s30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" fillcolor="#a5a5a5 [2092]" stroked="f" strokeweight="1pt">
                        <v:stroke joinstyle="miter"/>
                      </v:roundrect>
                    </v:group>
                    <v:oval id="شكل بيضاوي 52" o:spid="_x0000_s30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" filled="f" strokecolor="#168489" strokeweight="1pt">
                      <v:stroke joinstyle="miter"/>
                    </v:oval>
                  </v:group>
                  <v:shape id="مربع نص 41" o:spid="_x0000_s303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" filled="f" stroked="f">
                    <v:textbox style="mso-fit-shape-to-text:t">
                      <w:txbxContent>
                        <w:p w14:paraId="351CA44D" w14:textId="5B3B6FED" w:rsidR="00CA7833" w:rsidRDefault="00E15E29" w:rsidP="00CA7833">
                          <w:pPr>
                            <w:rPr>
                              <w:rFonts w:eastAsia="Calibri" w:hAnsi="Adobe Arabic" w:cs="Adobe Arabic"/>
                              <w:b/>
                              <w:bCs/>
                              <w:color w:val="FFFFFF"/>
                              <w:kern w:val="24"/>
                              <w:sz w:val="36"/>
                              <w:szCs w:val="36"/>
                              <w:lang w:bidi="ar-EG"/>
                            </w:rPr>
                          </w:pPr>
                          <w:r w:rsidRPr="00E15E29">
                            <w:rPr>
                              <w:rFonts w:eastAsia="Calibri" w:hAnsi="Adobe Arabic" w:cs="Adobe Arabic"/>
                              <w:b/>
                              <w:bCs/>
                              <w:color w:val="FFFFFF"/>
                              <w:kern w:val="24"/>
                              <w:sz w:val="36"/>
                              <w:szCs w:val="36"/>
                              <w:rtl/>
                              <w:lang w:bidi="ar-EG"/>
                            </w:rPr>
                            <w:t>مؤشرات الأداء الرئيسية (</w:t>
                          </w:r>
                          <w:r w:rsidRPr="00E15E29">
                            <w:rPr>
                              <w:rFonts w:ascii="Adobe Arabic" w:eastAsia="Calibri" w:hAnsi="Adobe Arabic" w:cs="Adobe Arabic"/>
                              <w:b/>
                              <w:bCs/>
                              <w:color w:val="FFFFFF"/>
                              <w:kern w:val="24"/>
                              <w:sz w:val="36"/>
                              <w:szCs w:val="36"/>
                              <w:lang w:bidi="ar-EG"/>
                            </w:rPr>
                            <w:t>KPIs</w:t>
                          </w:r>
                          <w:r w:rsidRPr="00E15E29">
                            <w:rPr>
                              <w:rFonts w:eastAsia="Calibri" w:hAnsi="Adobe Arabic" w:cs="Adobe Arabic"/>
                              <w:b/>
                              <w:bCs/>
                              <w:color w:val="FFFFFF"/>
                              <w:kern w:val="24"/>
                              <w:sz w:val="36"/>
                              <w:szCs w:val="36"/>
                              <w:rtl/>
                              <w:lang w:bidi="ar-EG"/>
                            </w:rPr>
                            <w:t>):</w:t>
                          </w:r>
                        </w:p>
                      </w:txbxContent>
                    </v:textbox>
                  </v:shape>
                </v:group>
                <v:shape id="صورة 54" o:spid="_x0000_s30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">
                  <v:imagedata r:id="rId79" o:title=""/>
                </v:shape>
                <w10:anchorlock/>
              </v:group>
            </w:pict>
          </mc:Fallback>
        </mc:AlternateContent>
      </w:r>
    </w:p>
    <w:p w14:paraId="12CAB608" w14:textId="26702142"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تشمل مؤشرات بيئية واجتماعية واقتصادية محددة للأداء المستدام</w:t>
      </w:r>
      <w:r w:rsidRPr="00E15E29">
        <w:rPr>
          <w:rFonts w:ascii="Sakkal Majalla" w:hAnsi="Sakkal Majalla" w:cs="Sakkal Majalla"/>
          <w:sz w:val="34"/>
          <w:szCs w:val="34"/>
        </w:rPr>
        <w:t>.</w:t>
      </w:r>
    </w:p>
    <w:p w14:paraId="05B60955" w14:textId="36B89B7F"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تساعد في قياس التقدم نحو تحقيق الأهداف الاستراتيجية للمؤسسة</w:t>
      </w:r>
      <w:r w:rsidRPr="00E15E29">
        <w:rPr>
          <w:rFonts w:ascii="Sakkal Majalla" w:hAnsi="Sakkal Majalla" w:cs="Sakkal Majalla"/>
          <w:sz w:val="34"/>
          <w:szCs w:val="34"/>
        </w:rPr>
        <w:t>.</w:t>
      </w:r>
    </w:p>
    <w:p w14:paraId="3390ACBD" w14:textId="63322BA7" w:rsidR="008653AE" w:rsidRPr="00E15E29" w:rsidRDefault="008653AE" w:rsidP="002467E8">
      <w:pPr>
        <w:pStyle w:val="a5"/>
        <w:numPr>
          <w:ilvl w:val="0"/>
          <w:numId w:val="5"/>
        </w:numPr>
        <w:spacing w:after="0"/>
        <w:jc w:val="both"/>
        <w:rPr>
          <w:rFonts w:ascii="Sakkal Majalla" w:hAnsi="Sakkal Majalla" w:cs="Sakkal Majalla"/>
          <w:sz w:val="34"/>
          <w:szCs w:val="34"/>
          <w:rtl/>
        </w:rPr>
      </w:pPr>
      <w:r w:rsidRPr="00E15E29">
        <w:rPr>
          <w:rFonts w:ascii="Sakkal Majalla" w:hAnsi="Sakkal Majalla" w:cs="Sakkal Majalla"/>
          <w:sz w:val="34"/>
          <w:szCs w:val="34"/>
          <w:rtl/>
        </w:rPr>
        <w:t>تسهل مقارنة الأداء مع المنافسين أو المعايير الصناعية</w:t>
      </w:r>
      <w:r w:rsidRPr="00E15E29">
        <w:rPr>
          <w:rFonts w:ascii="Sakkal Majalla" w:hAnsi="Sakkal Majalla" w:cs="Sakkal Majalla"/>
          <w:sz w:val="34"/>
          <w:szCs w:val="34"/>
        </w:rPr>
        <w:t>.</w:t>
      </w:r>
    </w:p>
    <w:p w14:paraId="503FA49A" w14:textId="77777777" w:rsidR="008653AE" w:rsidRDefault="008653AE" w:rsidP="00CA7833">
      <w:r w:rsidRPr="005B39E1">
        <w:rPr>
          <w:rtl/>
        </w:rPr>
        <w:t>استخدام هذه الأدوات بشكل متكامل يمكن المؤسسات من قياس وإدارة أثرها الشامل على البيئة والمجتمع بشكل فع</w:t>
      </w:r>
      <w:r>
        <w:rPr>
          <w:rFonts w:hint="cs"/>
          <w:rtl/>
        </w:rPr>
        <w:t>ّ</w:t>
      </w:r>
      <w:r w:rsidRPr="005B39E1">
        <w:rPr>
          <w:rtl/>
        </w:rPr>
        <w:t>ال.</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37D3" w14:paraId="104DA51E"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0E19881A" w14:textId="77777777" w:rsidR="003737D3" w:rsidRPr="00280E55" w:rsidRDefault="003737D3" w:rsidP="008D78C8">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7516FC39" wp14:editId="431B3D05">
                  <wp:extent cx="485140" cy="485140"/>
                  <wp:effectExtent l="0" t="0" r="0" b="0"/>
                  <wp:docPr id="703076404" name="Picture 70307640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4870E90" w14:textId="77777777" w:rsidR="003737D3" w:rsidRPr="00280E55" w:rsidRDefault="003737D3"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0636BCA1" w14:textId="77777777" w:rsidR="003737D3" w:rsidRDefault="003737D3" w:rsidP="008D78C8">
            <w:pPr>
              <w:jc w:val="center"/>
              <w:rPr>
                <w:rFonts w:ascii="Adobe Arabic" w:eastAsia="Times New Roman" w:hAnsi="Adobe Arabic" w:cs="Adobe Arabic"/>
                <w:b/>
                <w:bCs/>
                <w:color w:val="168489"/>
                <w:kern w:val="24"/>
                <w:sz w:val="44"/>
                <w:szCs w:val="44"/>
                <w:lang w:bidi="ar-SY"/>
              </w:rPr>
            </w:pPr>
          </w:p>
          <w:p w14:paraId="41A5CA46" w14:textId="3B389EF4" w:rsidR="003737D3" w:rsidRPr="00280E55" w:rsidRDefault="003737D3" w:rsidP="008D78C8">
            <w:pPr>
              <w:jc w:val="center"/>
              <w:rPr>
                <w:rFonts w:ascii="Adobe Arabic" w:eastAsia="Times New Roman" w:hAnsi="Adobe Arabic" w:cs="Adobe Arabic"/>
                <w:b/>
                <w:bCs/>
                <w:color w:val="168489"/>
                <w:kern w:val="24"/>
                <w:sz w:val="44"/>
                <w:szCs w:val="44"/>
                <w:rtl/>
                <w:lang w:bidi="ar-SY"/>
              </w:rPr>
            </w:pPr>
            <w:r w:rsidRPr="003737D3">
              <w:rPr>
                <w:rFonts w:ascii="Adobe Arabic" w:eastAsia="Times New Roman" w:hAnsi="Adobe Arabic" w:cs="Adobe Arabic"/>
                <w:b/>
                <w:bCs/>
                <w:color w:val="168489"/>
                <w:kern w:val="24"/>
                <w:sz w:val="44"/>
                <w:szCs w:val="44"/>
                <w:rtl/>
                <w:lang w:bidi="ar-SY"/>
              </w:rPr>
              <w:t>ناقش مع المجموعة التحديات التي تواجه المؤسسات عند قياس وإدارة أثرها الاجتماعي، وكيفية التغلّب على هذه التحديات.</w:t>
            </w:r>
          </w:p>
        </w:tc>
      </w:tr>
    </w:tbl>
    <w:p w14:paraId="0DC42088" w14:textId="77777777" w:rsidR="003737D3" w:rsidRPr="00873F62" w:rsidRDefault="003737D3" w:rsidP="003737D3">
      <w:pPr>
        <w:rPr>
          <w:color w:val="C00000"/>
          <w:rtl/>
        </w:rPr>
      </w:pPr>
      <w:r w:rsidRPr="00873F62">
        <w:rPr>
          <w:noProof/>
          <w:color w:val="C00000"/>
        </w:rPr>
        <mc:AlternateContent>
          <mc:Choice Requires="wpg">
            <w:drawing>
              <wp:inline distT="0" distB="0" distL="0" distR="0" wp14:anchorId="0EBC4439" wp14:editId="6791FEFE">
                <wp:extent cx="4418827" cy="583961"/>
                <wp:effectExtent l="0" t="0" r="1270" b="6985"/>
                <wp:docPr id="1376567970"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056278311" name="Group 1056278311"/>
                        <wpg:cNvGrpSpPr/>
                        <wpg:grpSpPr>
                          <a:xfrm>
                            <a:off x="3803929" y="0"/>
                            <a:ext cx="614898" cy="545009"/>
                            <a:chOff x="3803929" y="0"/>
                            <a:chExt cx="614898" cy="545009"/>
                          </a:xfrm>
                        </wpg:grpSpPr>
                        <pic:pic xmlns:pic="http://schemas.openxmlformats.org/drawingml/2006/picture">
                          <pic:nvPicPr>
                            <pic:cNvPr id="1685049068" name="Picture 1685049068" descr="Activity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40365593" name="Rectangle: Rounded Corners 124036559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412418" name="TextBox 17"/>
                        <wps:cNvSpPr txBox="1"/>
                        <wps:spPr>
                          <a:xfrm>
                            <a:off x="0" y="110886"/>
                            <a:ext cx="3599180" cy="473075"/>
                          </a:xfrm>
                          <a:prstGeom prst="rect">
                            <a:avLst/>
                          </a:prstGeom>
                          <a:noFill/>
                        </wps:spPr>
                        <wps:txbx>
                          <w:txbxContent>
                            <w:p w14:paraId="2BC081F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0EBC4439" id="_x0000_s3038"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Z33LCwEAAD0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1056278311" o:spid="_x0000_s3039"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">
                  <v:shape id="Picture 1685049068" o:spid="_x0000_s3040"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">
                    <v:imagedata r:id="rId104" o:title="Activity "/>
                  </v:shape>
                  <v:roundrect id="Rectangle: Rounded Corners 1240365593" o:spid="_x0000_s3041"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" fillcolor="#7a8696" strokecolor="#7a8696" strokeweight="1pt">
                    <v:stroke joinstyle="miter"/>
                  </v:roundrect>
                </v:group>
                <v:shape id="TextBox 17" o:spid="_x0000_s3042"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" filled="f" stroked="f">
                  <v:textbox style="mso-fit-shape-to-text:t">
                    <w:txbxContent>
                      <w:p w14:paraId="2BC081F7"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37E420DB" w14:textId="77777777" w:rsidR="003737D3" w:rsidRDefault="003737D3" w:rsidP="003737D3">
      <w:pPr>
        <w:pStyle w:val="ad"/>
        <w:rPr>
          <w:rFonts w:ascii="Sakkal Majalla" w:hAnsi="Sakkal Majalla" w:cs="Sakkal Majalla"/>
          <w:b w:val="0"/>
          <w:color w:val="000000" w:themeColor="text1"/>
          <w:sz w:val="34"/>
          <w:szCs w:val="34"/>
        </w:rPr>
      </w:pPr>
      <w:r w:rsidRPr="003737D3">
        <w:rPr>
          <w:rFonts w:ascii="Sakkal Majalla" w:hAnsi="Sakkal Majalla" w:cs="Sakkal Majalla"/>
          <w:b w:val="0"/>
          <w:color w:val="000000" w:themeColor="text1"/>
          <w:sz w:val="34"/>
          <w:szCs w:val="34"/>
          <w:rtl/>
        </w:rPr>
        <w:t xml:space="preserve">تحديات القياس والإدارة الاجتماعية والبيئية للمؤسسات </w:t>
      </w:r>
    </w:p>
    <w:p w14:paraId="591E7B67" w14:textId="5E8BE52F" w:rsidR="003737D3" w:rsidRPr="008D39CE" w:rsidRDefault="003737D3" w:rsidP="003737D3">
      <w:pPr>
        <w:pStyle w:val="ad"/>
      </w:pPr>
      <w:r w:rsidRPr="00853909">
        <w:rPr>
          <w:noProof/>
        </w:rPr>
        <mc:AlternateContent>
          <mc:Choice Requires="wpg">
            <w:drawing>
              <wp:inline distT="0" distB="0" distL="0" distR="0" wp14:anchorId="66F050A1" wp14:editId="2C522215">
                <wp:extent cx="4406692" cy="586781"/>
                <wp:effectExtent l="0" t="0" r="0" b="3810"/>
                <wp:docPr id="1531746734"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34606555" name="Group 1634606555"/>
                        <wpg:cNvGrpSpPr/>
                        <wpg:grpSpPr>
                          <a:xfrm>
                            <a:off x="3797654" y="0"/>
                            <a:ext cx="609038" cy="545009"/>
                            <a:chOff x="3797654" y="0"/>
                            <a:chExt cx="609038" cy="545009"/>
                          </a:xfrm>
                        </wpg:grpSpPr>
                        <pic:pic xmlns:pic="http://schemas.openxmlformats.org/drawingml/2006/picture">
                          <pic:nvPicPr>
                            <pic:cNvPr id="1722256977" name="Picture 1722256977"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43345786" name="Rectangle: Rounded Corners 34334578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50465477" name="TextBox 19"/>
                        <wps:cNvSpPr txBox="1"/>
                        <wps:spPr>
                          <a:xfrm>
                            <a:off x="0" y="113706"/>
                            <a:ext cx="3599180" cy="473075"/>
                          </a:xfrm>
                          <a:prstGeom prst="rect">
                            <a:avLst/>
                          </a:prstGeom>
                          <a:noFill/>
                        </wps:spPr>
                        <wps:txbx>
                          <w:txbxContent>
                            <w:p w14:paraId="17F52CCE"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66F050A1" id="_x0000_s3043"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">
                <v:group id="Group 1634606555" o:spid="_x0000_s304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">
                  <v:shape id="Picture 1722256977" o:spid="_x0000_s304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">
                    <v:imagedata r:id="rId106" o:title="Clock "/>
                  </v:shape>
                  <v:roundrect id="Rectangle: Rounded Corners 343345786" o:spid="_x0000_s304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" fillcolor="#7a8696" strokecolor="#7a8696" strokeweight="1pt">
                    <v:stroke joinstyle="miter"/>
                  </v:roundrect>
                </v:group>
                <v:shape id="TextBox 19" o:spid="_x0000_s3047"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" filled="f" stroked="f">
                  <v:textbox style="mso-fit-shape-to-text:t">
                    <w:txbxContent>
                      <w:p w14:paraId="17F52CCE"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17104C6" w14:textId="77777777" w:rsidR="003737D3" w:rsidRPr="009704A8" w:rsidRDefault="003737D3" w:rsidP="003737D3">
      <w:pPr>
        <w:pStyle w:val="ae"/>
        <w:rPr>
          <w:rtl/>
          <w:lang w:bidi="ar-EG"/>
        </w:rPr>
      </w:pPr>
      <w:r w:rsidRPr="009704A8">
        <w:rPr>
          <w:rtl/>
          <w:lang w:bidi="ar-EG"/>
        </w:rPr>
        <w:t>20 دقيقة</w:t>
      </w:r>
    </w:p>
    <w:p w14:paraId="67D0D80D" w14:textId="77777777" w:rsidR="003737D3" w:rsidRPr="008D39CE" w:rsidRDefault="003737D3" w:rsidP="003737D3">
      <w:pPr>
        <w:pStyle w:val="ae"/>
      </w:pPr>
      <w:r w:rsidRPr="00853909">
        <w:rPr>
          <w:noProof/>
        </w:rPr>
        <mc:AlternateContent>
          <mc:Choice Requires="wpg">
            <w:drawing>
              <wp:inline distT="0" distB="0" distL="0" distR="0" wp14:anchorId="65F24130" wp14:editId="19BBCC2B">
                <wp:extent cx="4435062" cy="545009"/>
                <wp:effectExtent l="0" t="0" r="3810" b="26670"/>
                <wp:docPr id="54911981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13953607" name="Picture 113953607"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22709527" name="Rectangle: Rounded Corners 5227095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9223609" name="TextBox 23"/>
                        <wps:cNvSpPr txBox="1"/>
                        <wps:spPr>
                          <a:xfrm>
                            <a:off x="0" y="64265"/>
                            <a:ext cx="3600450" cy="473075"/>
                          </a:xfrm>
                          <a:prstGeom prst="rect">
                            <a:avLst/>
                          </a:prstGeom>
                          <a:noFill/>
                        </wps:spPr>
                        <wps:txbx>
                          <w:txbxContent>
                            <w:p w14:paraId="183DD19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65F24130" id="_x0000_s304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">
                <v:shape id="Picture 113953607" o:spid="_x0000_s304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">
                  <v:imagedata r:id="rId108" o:title="Goal "/>
                </v:shape>
                <v:roundrect id="Rectangle: Rounded Corners 522709527" o:spid="_x0000_s305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" fillcolor="#7a8696" strokecolor="#7a8696" strokeweight="1pt">
                  <v:stroke joinstyle="miter"/>
                </v:roundrect>
                <v:shape id="TextBox 23" o:spid="_x0000_s3051"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" filled="f" stroked="f">
                  <v:textbox style="mso-fit-shape-to-text:t">
                    <w:txbxContent>
                      <w:p w14:paraId="183DD199" w14:textId="77777777" w:rsidR="003737D3" w:rsidRPr="00280E55" w:rsidRDefault="003737D3" w:rsidP="003737D3">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0DD5E124" w14:textId="77777777" w:rsidR="003737D3" w:rsidRPr="003737D3" w:rsidRDefault="003737D3" w:rsidP="002467E8">
      <w:pPr>
        <w:pStyle w:val="ae"/>
        <w:numPr>
          <w:ilvl w:val="0"/>
          <w:numId w:val="24"/>
        </w:numPr>
        <w:rPr>
          <w:rtl/>
        </w:rPr>
      </w:pPr>
      <w:r w:rsidRPr="003737D3">
        <w:rPr>
          <w:rtl/>
        </w:rPr>
        <w:t>التعرف على أهم التحديات التي تواجه المؤسسات في قياس وإدارة أثرها الاجتماعي والبيئي.</w:t>
      </w:r>
    </w:p>
    <w:p w14:paraId="4D25B50B" w14:textId="77777777" w:rsidR="003737D3" w:rsidRPr="003737D3" w:rsidRDefault="003737D3" w:rsidP="002467E8">
      <w:pPr>
        <w:pStyle w:val="ae"/>
        <w:numPr>
          <w:ilvl w:val="0"/>
          <w:numId w:val="24"/>
        </w:numPr>
      </w:pPr>
      <w:r w:rsidRPr="003737D3">
        <w:rPr>
          <w:rtl/>
        </w:rPr>
        <w:t>تبادل الخبرات والأفكار المختلفة للتغلب على تلك التحديات.</w:t>
      </w:r>
    </w:p>
    <w:p w14:paraId="3D9BE168" w14:textId="385F6D59" w:rsidR="003737D3" w:rsidRPr="003737D3" w:rsidRDefault="001E5A5E" w:rsidP="001E5A5E">
      <w:pPr>
        <w:pStyle w:val="ad"/>
        <w:ind w:left="-897"/>
        <w:jc w:val="center"/>
        <w:rPr>
          <w:rFonts w:cs="GE Dinar Two Medium"/>
          <w:sz w:val="26"/>
          <w:szCs w:val="26"/>
          <w:rtl/>
        </w:rPr>
      </w:pPr>
      <w:r>
        <w:rPr>
          <w:noProof/>
        </w:rPr>
        <w:lastRenderedPageBreak/>
        <mc:AlternateContent>
          <mc:Choice Requires="wps">
            <w:drawing>
              <wp:inline distT="0" distB="0" distL="0" distR="0" wp14:anchorId="3FF2BC35" wp14:editId="08935F63">
                <wp:extent cx="6772910" cy="7194550"/>
                <wp:effectExtent l="0" t="0" r="27940" b="25400"/>
                <wp:docPr id="52830742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7194550"/>
                        </a:xfrm>
                        <a:prstGeom prst="roundRect">
                          <a:avLst>
                            <a:gd name="adj" fmla="val 16667"/>
                          </a:avLst>
                        </a:prstGeom>
                        <a:solidFill>
                          <a:srgbClr val="EAF4E4"/>
                        </a:solidFill>
                        <a:ln w="12700">
                          <a:solidFill>
                            <a:schemeClr val="accent6"/>
                          </a:solidFill>
                          <a:miter lim="800000"/>
                          <a:headEnd/>
                          <a:tailEnd/>
                        </a:ln>
                      </wps:spPr>
                      <wps:txbx>
                        <w:txbxContent>
                          <w:p w14:paraId="04E47E1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C7154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88DA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381A0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4C03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3871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6D079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C8B8E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69F40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EC4357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431C0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96E23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470BE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465E1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95B5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C52CC8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7CC4C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953A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EDE81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EDAB6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D62BB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590C3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374F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EF35E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F3E4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89D10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2429AB"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FF2BC35" id="_x0000_s3052" style="width:533.3pt;height:5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" fillcolor="#eaf4e4" strokecolor="#70ad47 [3209]" strokeweight="1pt">
                <v:stroke joinstyle="miter"/>
                <v:textbox inset="0,3mm,0">
                  <w:txbxContent>
                    <w:p w14:paraId="04E47E1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C7154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88DA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381A0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4C03B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3871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6D079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C8B8E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69F40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EC4357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431C0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96E23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470BE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465E1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95B5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C52CC8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7CC4C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953A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EDE81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EDAB6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D62BB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590C3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374F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EF35E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F3E4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89D10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2429AB" w14:textId="77777777" w:rsidR="001E5A5E" w:rsidRDefault="001E5A5E" w:rsidP="001E5A5E">
                      <w:pPr>
                        <w:jc w:val="center"/>
                        <w:rPr>
                          <w:sz w:val="22"/>
                          <w:szCs w:val="28"/>
                          <w:rtl/>
                          <w:lang w:bidi="ar-SY"/>
                        </w:rPr>
                      </w:pPr>
                    </w:p>
                  </w:txbxContent>
                </v:textbox>
                <w10:anchorlock/>
              </v:roundrect>
            </w:pict>
          </mc:Fallback>
        </mc:AlternateContent>
      </w:r>
    </w:p>
    <w:p w14:paraId="2023261B" w14:textId="77777777" w:rsidR="003737D3" w:rsidRPr="00171C55" w:rsidRDefault="003737D3" w:rsidP="003737D3">
      <w:pPr>
        <w:pStyle w:val="ad"/>
        <w:jc w:val="center"/>
        <w:rPr>
          <w:rFonts w:cs="GE Dinar Two Medium"/>
          <w:sz w:val="26"/>
          <w:szCs w:val="26"/>
        </w:rPr>
      </w:pPr>
    </w:p>
    <w:p w14:paraId="7F798CAE" w14:textId="77777777" w:rsidR="003737D3" w:rsidRPr="009704A8" w:rsidRDefault="003737D3" w:rsidP="003737D3">
      <w:pPr>
        <w:pStyle w:val="ad"/>
        <w:bidi w:val="0"/>
        <w:jc w:val="center"/>
        <w:rPr>
          <w:rFonts w:cs="GE Dinar Two Medium"/>
          <w:sz w:val="26"/>
          <w:szCs w:val="26"/>
        </w:rPr>
      </w:pPr>
      <w:r>
        <w:rPr>
          <w:noProof/>
        </w:rPr>
        <w:drawing>
          <wp:inline distT="0" distB="0" distL="0" distR="0" wp14:anchorId="54177265" wp14:editId="228C7A50">
            <wp:extent cx="1563370" cy="1219600"/>
            <wp:effectExtent l="0" t="0" r="0" b="0"/>
            <wp:docPr id="292821121" name="Picture 29282112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9"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178DDAE2" w14:textId="77777777" w:rsidR="003737D3" w:rsidRDefault="003737D3" w:rsidP="003737D3">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2D6ADCDB" wp14:editId="77A7997E">
                <wp:extent cx="5633504" cy="593062"/>
                <wp:effectExtent l="0" t="0" r="5715" b="0"/>
                <wp:docPr id="61646285"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94310620" name="Rectangle 69431062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83805" name="Rectangle 52778380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2656570" name="TextBox 7"/>
                        <wps:cNvSpPr txBox="1"/>
                        <wps:spPr>
                          <a:xfrm>
                            <a:off x="1796583" y="0"/>
                            <a:ext cx="4386580" cy="536575"/>
                          </a:xfrm>
                          <a:prstGeom prst="rect">
                            <a:avLst/>
                          </a:prstGeom>
                          <a:noFill/>
                        </wps:spPr>
                        <wps:txbx>
                          <w:txbxContent>
                            <w:p w14:paraId="4D0D6FFB" w14:textId="77777777" w:rsidR="003737D3" w:rsidRDefault="003737D3" w:rsidP="003737D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2D6ADCDB" id="_x0000_s305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PXwEB/8CAADkCQAADgAAAAAAAAAAAAAAAAAuAgAAZHJzL2Uyb0RvYy54bWxQSwECLQAU&#10;AAYACAAAACEATRNt9d0AAAAEAQAADwAAAAAAAAAAAAAAAABZBQAAZHJzL2Rvd25yZXYueG1sUEsF&#10;BgAAAAAEAAQA8wAAAGMGAAAAAA==&#10;">
                <v:rect id="Rectangle 694310620" o:spid="_x0000_s305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" fillcolor="#f2f2f2 [3052]" stroked="f" strokeweight="1pt"/>
                <v:rect id="Rectangle 527783805" o:spid="_x0000_s305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" fillcolor="#168489" stroked="f" strokeweight="1pt"/>
                <v:shape id="TextBox 7" o:spid="_x0000_s305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" filled="f" stroked="f">
                  <v:textbox>
                    <w:txbxContent>
                      <w:p w14:paraId="4D0D6FFB" w14:textId="77777777" w:rsidR="003737D3" w:rsidRDefault="003737D3" w:rsidP="003737D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812DCC1" w14:textId="77777777" w:rsidR="003737D3" w:rsidRDefault="003737D3" w:rsidP="003737D3">
      <w:pPr>
        <w:pStyle w:val="ae"/>
      </w:pPr>
    </w:p>
    <w:p w14:paraId="46ABAAFC" w14:textId="77777777" w:rsidR="003737D3" w:rsidRDefault="003737D3" w:rsidP="003737D3">
      <w:pPr>
        <w:pStyle w:val="ae"/>
      </w:pPr>
    </w:p>
    <w:p w14:paraId="42CB5B57" w14:textId="77777777" w:rsidR="003737D3" w:rsidRPr="00A84A2A" w:rsidRDefault="003737D3" w:rsidP="003737D3">
      <w:pPr>
        <w:pStyle w:val="ae"/>
        <w:rPr>
          <w:color w:val="168489"/>
        </w:rPr>
      </w:pPr>
      <w:r w:rsidRPr="00A84A2A">
        <w:rPr>
          <w:color w:val="168489"/>
          <w:rtl/>
        </w:rPr>
        <w:t>تم في هذه الجلسة مناقشة المواضيع والأفكار الآتية:</w:t>
      </w:r>
    </w:p>
    <w:p w14:paraId="5A2074B1" w14:textId="77777777" w:rsidR="003737D3" w:rsidRPr="003737D3" w:rsidRDefault="003737D3" w:rsidP="002467E8">
      <w:pPr>
        <w:pStyle w:val="ae"/>
        <w:numPr>
          <w:ilvl w:val="0"/>
          <w:numId w:val="14"/>
        </w:numPr>
      </w:pPr>
      <w:r w:rsidRPr="003737D3">
        <w:rPr>
          <w:rtl/>
        </w:rPr>
        <w:t>مؤشرات الأداء المستدام ونظم التقييم.</w:t>
      </w:r>
    </w:p>
    <w:p w14:paraId="2A298411" w14:textId="77777777" w:rsidR="003737D3" w:rsidRPr="003737D3" w:rsidRDefault="003737D3" w:rsidP="002467E8">
      <w:pPr>
        <w:pStyle w:val="ae"/>
        <w:numPr>
          <w:ilvl w:val="0"/>
          <w:numId w:val="14"/>
        </w:numPr>
      </w:pPr>
      <w:r w:rsidRPr="003737D3">
        <w:rPr>
          <w:rtl/>
        </w:rPr>
        <w:t>تحليل وتقييم الأداء المستدام للمؤسسة.</w:t>
      </w:r>
    </w:p>
    <w:p w14:paraId="15BC4AE2" w14:textId="77777777" w:rsidR="003737D3" w:rsidRPr="003737D3" w:rsidRDefault="003737D3" w:rsidP="002467E8">
      <w:pPr>
        <w:pStyle w:val="ae"/>
        <w:numPr>
          <w:ilvl w:val="0"/>
          <w:numId w:val="14"/>
        </w:numPr>
        <w:rPr>
          <w:rtl/>
        </w:rPr>
      </w:pPr>
      <w:r w:rsidRPr="003737D3">
        <w:rPr>
          <w:rtl/>
        </w:rPr>
        <w:t>أدوات قياس الأثر الاجتماعي والبيئي للمؤسسة.</w:t>
      </w:r>
    </w:p>
    <w:p w14:paraId="7BB09598" w14:textId="77777777" w:rsidR="003737D3" w:rsidRDefault="003737D3" w:rsidP="003737D3">
      <w:pPr>
        <w:rPr>
          <w:rFonts w:ascii="Sakkal Majalla" w:hAnsi="Sakkal Majalla"/>
          <w:sz w:val="34"/>
          <w:rtl/>
        </w:rPr>
      </w:pPr>
    </w:p>
    <w:p w14:paraId="4067DAB6" w14:textId="77777777" w:rsidR="003737D3" w:rsidRDefault="003737D3" w:rsidP="003737D3">
      <w:pPr>
        <w:rPr>
          <w:rFonts w:ascii="Sakkal Majalla" w:hAnsi="Sakkal Majalla"/>
          <w:sz w:val="34"/>
          <w:rtl/>
        </w:rPr>
      </w:pPr>
    </w:p>
    <w:p w14:paraId="6B3E4092" w14:textId="77777777" w:rsidR="003737D3" w:rsidRDefault="003737D3" w:rsidP="003737D3">
      <w:pPr>
        <w:rPr>
          <w:rFonts w:ascii="Sakkal Majalla" w:hAnsi="Sakkal Majalla"/>
          <w:sz w:val="34"/>
          <w:rtl/>
        </w:rPr>
      </w:pPr>
    </w:p>
    <w:p w14:paraId="4E4013AE" w14:textId="77777777" w:rsidR="003737D3" w:rsidRPr="001F2E1D" w:rsidRDefault="003737D3" w:rsidP="003737D3">
      <w:pPr>
        <w:jc w:val="center"/>
        <w:rPr>
          <w:rFonts w:ascii="Sakkal Majalla" w:hAnsi="Sakkal Majalla"/>
          <w:sz w:val="34"/>
          <w:lang w:val="en-GB"/>
        </w:rPr>
      </w:pPr>
      <w:r>
        <w:rPr>
          <w:noProof/>
        </w:rPr>
        <w:drawing>
          <wp:inline distT="0" distB="0" distL="0" distR="0" wp14:anchorId="73B87D9B" wp14:editId="07B78B17">
            <wp:extent cx="1219200" cy="1219200"/>
            <wp:effectExtent l="0" t="0" r="0" b="0"/>
            <wp:docPr id="93373578"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B3FD0C2" w14:textId="77777777" w:rsidR="003737D3" w:rsidRDefault="003737D3" w:rsidP="003737D3">
      <w:pPr>
        <w:jc w:val="center"/>
        <w:rPr>
          <w:rtl/>
        </w:rPr>
      </w:pPr>
    </w:p>
    <w:p w14:paraId="2A384E16" w14:textId="77777777" w:rsidR="003737D3" w:rsidRDefault="003737D3" w:rsidP="003737D3">
      <w:pPr>
        <w:jc w:val="center"/>
        <w:rPr>
          <w:rtl/>
        </w:rPr>
      </w:pPr>
    </w:p>
    <w:p w14:paraId="4D1870E4" w14:textId="77777777" w:rsidR="003737D3" w:rsidRDefault="003737D3" w:rsidP="003737D3">
      <w:pPr>
        <w:jc w:val="center"/>
        <w:rPr>
          <w:rtl/>
        </w:rPr>
      </w:pPr>
    </w:p>
    <w:p w14:paraId="3DAFBEEF" w14:textId="77777777" w:rsidR="003737D3" w:rsidRDefault="003737D3" w:rsidP="003737D3">
      <w:pPr>
        <w:jc w:val="center"/>
        <w:rPr>
          <w:rtl/>
        </w:rPr>
      </w:pPr>
    </w:p>
    <w:p w14:paraId="1A3CA414" w14:textId="77777777" w:rsidR="003737D3" w:rsidRDefault="003737D3" w:rsidP="003737D3">
      <w:pPr>
        <w:jc w:val="center"/>
        <w:rPr>
          <w:rtl/>
        </w:rPr>
      </w:pPr>
    </w:p>
    <w:p w14:paraId="643AAC5D" w14:textId="40639227" w:rsidR="003F41BB" w:rsidRDefault="003F41BB" w:rsidP="008653AE">
      <w:pPr>
        <w:rPr>
          <w:rtl/>
        </w:rPr>
      </w:pPr>
    </w:p>
    <w:p w14:paraId="46EAB171"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39F36385" w14:textId="77777777" w:rsidR="0041133E" w:rsidRPr="00B0358B" w:rsidRDefault="0041133E" w:rsidP="0041133E">
      <w:pPr>
        <w:jc w:val="left"/>
        <w:rPr>
          <w:rtl/>
          <w:lang w:bidi="ar-SY"/>
        </w:rPr>
        <w:sectPr w:rsidR="0041133E" w:rsidRPr="00B0358B"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3BCDF5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00BE78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08C1280" w14:textId="77777777" w:rsidTr="00E220AB">
        <w:tc>
          <w:tcPr>
            <w:tcW w:w="2612" w:type="pct"/>
            <w:tcBorders>
              <w:left w:val="single" w:sz="4" w:space="0" w:color="168489"/>
              <w:right w:val="single" w:sz="4" w:space="0" w:color="168489"/>
            </w:tcBorders>
            <w:shd w:val="clear" w:color="auto" w:fill="auto"/>
          </w:tcPr>
          <w:p w14:paraId="0FD0A4D0" w14:textId="77777777" w:rsidR="00F01FA2" w:rsidRDefault="00F01FA2" w:rsidP="00E220AB">
            <w:pPr>
              <w:pStyle w:val="bold"/>
              <w:jc w:val="center"/>
              <w:rPr>
                <w:color w:val="168489"/>
                <w:sz w:val="40"/>
                <w:szCs w:val="40"/>
                <w:rtl/>
                <w:lang w:bidi="ar-EG"/>
              </w:rPr>
            </w:pPr>
            <w:r>
              <w:rPr>
                <w:noProof/>
              </w:rPr>
              <w:drawing>
                <wp:inline distT="0" distB="0" distL="0" distR="0" wp14:anchorId="1A871552" wp14:editId="4B49992B">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24F666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B174E29" w14:textId="77777777" w:rsidR="00F01FA2" w:rsidRDefault="00F01FA2" w:rsidP="00E220AB">
            <w:pPr>
              <w:pStyle w:val="bold"/>
              <w:jc w:val="center"/>
              <w:rPr>
                <w:color w:val="168489"/>
                <w:sz w:val="40"/>
                <w:szCs w:val="40"/>
                <w:rtl/>
                <w:lang w:bidi="ar-EG"/>
              </w:rPr>
            </w:pPr>
            <w:r>
              <w:rPr>
                <w:noProof/>
              </w:rPr>
              <w:drawing>
                <wp:inline distT="0" distB="0" distL="0" distR="0" wp14:anchorId="6185F12B" wp14:editId="6A81E3B2">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81E5A3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F775888"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4092525" wp14:editId="3DE2AB1F">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B44D407" w14:textId="77777777" w:rsidTr="00E220AB">
        <w:tc>
          <w:tcPr>
            <w:tcW w:w="2612" w:type="pct"/>
            <w:tcBorders>
              <w:left w:val="single" w:sz="4" w:space="0" w:color="168489"/>
              <w:right w:val="single" w:sz="4" w:space="0" w:color="168489"/>
            </w:tcBorders>
            <w:vAlign w:val="center"/>
          </w:tcPr>
          <w:p w14:paraId="60845C63"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فيديو تدريبي.</w:t>
            </w:r>
          </w:p>
          <w:p w14:paraId="50D9302F"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بناء الشراكات والتعاون مع أصحاب المصلحة لتحقيق الاستدامة.</w:t>
            </w:r>
          </w:p>
          <w:p w14:paraId="371A5C55"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تمرين.</w:t>
            </w:r>
          </w:p>
          <w:p w14:paraId="0954F9E1"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تطوير استراتيجيات التعاون والشراكة المستدامة.</w:t>
            </w:r>
          </w:p>
          <w:p w14:paraId="1C02EDC7"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تمرين.</w:t>
            </w:r>
          </w:p>
          <w:p w14:paraId="3768B83F" w14:textId="77777777" w:rsidR="0088086F" w:rsidRPr="0088086F" w:rsidRDefault="0088086F"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88086F">
              <w:rPr>
                <w:rFonts w:ascii="Adobe Arabic" w:eastAsia="Calibri" w:hAnsi="Adobe Arabic" w:cs="Adobe Arabic"/>
                <w:color w:val="0D0D0D" w:themeColor="text1" w:themeTint="F2"/>
                <w:sz w:val="24"/>
                <w:szCs w:val="24"/>
                <w:rtl/>
                <w:lang w:bidi="ar-EG"/>
              </w:rPr>
              <w:t>التحديات والأدوار في تعزيز التعاون للتنمية المستدامة.</w:t>
            </w:r>
          </w:p>
          <w:p w14:paraId="520B7437" w14:textId="47711144" w:rsidR="00F01FA2" w:rsidRPr="00041E68" w:rsidRDefault="0088086F" w:rsidP="002467E8">
            <w:pPr>
              <w:pStyle w:val="a5"/>
              <w:numPr>
                <w:ilvl w:val="0"/>
                <w:numId w:val="3"/>
              </w:numPr>
              <w:spacing w:after="0" w:line="276" w:lineRule="auto"/>
              <w:jc w:val="lowKashida"/>
              <w:rPr>
                <w:rFonts w:ascii="Adobe Arabic" w:eastAsia="Calibri" w:hAnsi="Adobe Arabic" w:cs="Adobe Arabic"/>
                <w:b/>
                <w:bCs/>
                <w:color w:val="0D0D0D" w:themeColor="text1" w:themeTint="F2"/>
                <w:sz w:val="34"/>
                <w:szCs w:val="34"/>
                <w:rtl/>
                <w:lang w:bidi="ar-EG"/>
              </w:rPr>
            </w:pPr>
            <w:r w:rsidRPr="0088086F">
              <w:rPr>
                <w:rFonts w:ascii="Adobe Arabic" w:eastAsia="Calibri" w:hAnsi="Adobe Arabic" w:cs="Adobe Arabic"/>
                <w:color w:val="0D0D0D" w:themeColor="text1" w:themeTint="F2"/>
                <w:sz w:val="24"/>
                <w:szCs w:val="24"/>
                <w:rtl/>
                <w:lang w:bidi="ar-EG"/>
              </w:rPr>
              <w:t>نشاط تدريبي.</w:t>
            </w:r>
          </w:p>
        </w:tc>
        <w:tc>
          <w:tcPr>
            <w:tcW w:w="1809" w:type="pct"/>
            <w:tcBorders>
              <w:left w:val="single" w:sz="4" w:space="0" w:color="168489"/>
              <w:right w:val="single" w:sz="4" w:space="0" w:color="168489"/>
            </w:tcBorders>
            <w:vAlign w:val="center"/>
          </w:tcPr>
          <w:p w14:paraId="054DAE5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فيديوهات تدريبية.</w:t>
            </w:r>
          </w:p>
          <w:p w14:paraId="102521E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العصف الذهني.</w:t>
            </w:r>
          </w:p>
          <w:p w14:paraId="7B91A760"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المحاكاة في التدريب.</w:t>
            </w:r>
          </w:p>
          <w:p w14:paraId="1DCF0AA2"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التدريب والتوجيه.</w:t>
            </w:r>
          </w:p>
          <w:p w14:paraId="2AD7ACF7" w14:textId="77777777" w:rsidR="0088086F" w:rsidRPr="0088086F" w:rsidRDefault="0088086F"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88086F">
              <w:rPr>
                <w:rFonts w:ascii="Adobe Arabic" w:eastAsia="Calibri" w:hAnsi="Adobe Arabic" w:cs="Adobe Arabic"/>
                <w:color w:val="0D0D0D" w:themeColor="text1" w:themeTint="F2"/>
                <w:sz w:val="32"/>
                <w:szCs w:val="32"/>
                <w:rtl/>
                <w:lang w:bidi="ar-EG"/>
              </w:rPr>
              <w:t>مناقشات جماعية.</w:t>
            </w:r>
          </w:p>
          <w:p w14:paraId="768FECBB" w14:textId="2F13377A" w:rsidR="00F01FA2" w:rsidRPr="00781A2F" w:rsidRDefault="0088086F"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88086F">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0A79BC9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76A9A8C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3616" behindDoc="0" locked="0" layoutInCell="1" allowOverlap="1" wp14:anchorId="65BCEA14" wp14:editId="6B0F20DD">
                <wp:simplePos x="0" y="0"/>
                <wp:positionH relativeFrom="column">
                  <wp:posOffset>119743</wp:posOffset>
                </wp:positionH>
                <wp:positionV relativeFrom="paragraph">
                  <wp:posOffset>-468086</wp:posOffset>
                </wp:positionV>
                <wp:extent cx="6352560" cy="7021241"/>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52560" cy="7021241"/>
                          <a:chOff x="0" y="0"/>
                          <a:chExt cx="6352560" cy="7021241"/>
                        </a:xfrm>
                      </wpg:grpSpPr>
                      <wpg:grpSp>
                        <wpg:cNvPr id="1462637140" name="Group 1462637140"/>
                        <wpg:cNvGrpSpPr/>
                        <wpg:grpSpPr>
                          <a:xfrm>
                            <a:off x="161925" y="2571750"/>
                            <a:ext cx="5425855" cy="4449491"/>
                            <a:chOff x="-2" y="0"/>
                            <a:chExt cx="5425927" cy="4449806"/>
                          </a:xfrm>
                        </wpg:grpSpPr>
                        <wpg:grpSp>
                          <wpg:cNvPr id="1462637141" name="Group 25"/>
                          <wpg:cNvGrpSpPr/>
                          <wpg:grpSpPr>
                            <a:xfrm>
                              <a:off x="3130302" y="0"/>
                              <a:ext cx="2262067" cy="515506"/>
                              <a:chOff x="3849928" y="0"/>
                              <a:chExt cx="2262067" cy="515506"/>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28" y="69934"/>
                                <a:ext cx="1755152" cy="441349"/>
                              </a:xfrm>
                              <a:prstGeom prst="rect">
                                <a:avLst/>
                              </a:prstGeom>
                              <a:noFill/>
                            </wps:spPr>
                            <wps:txbx>
                              <w:txbxContent>
                                <w:p w14:paraId="36D1785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2" y="9939"/>
                              <a:ext cx="2261237" cy="514985"/>
                              <a:chOff x="-2" y="0"/>
                              <a:chExt cx="2261545" cy="5155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2" y="69936"/>
                                <a:ext cx="1756026" cy="441796"/>
                              </a:xfrm>
                              <a:prstGeom prst="rect">
                                <a:avLst/>
                              </a:prstGeom>
                              <a:noFill/>
                            </wps:spPr>
                            <wps:txbx>
                              <w:txbxContent>
                                <w:p w14:paraId="1D02504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3103828" y="874259"/>
                              <a:ext cx="2322097" cy="3575547"/>
                            </a:xfrm>
                            <a:prstGeom prst="rect">
                              <a:avLst/>
                            </a:prstGeom>
                            <a:noFill/>
                            <a:ln w="6350">
                              <a:noFill/>
                            </a:ln>
                          </wps:spPr>
                          <wps:txbx>
                            <w:txbxContent>
                              <w:p w14:paraId="7CCEE093"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57A7EEC"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4763DC88"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3C644019" w14:textId="5D101B1B" w:rsidR="00F01FA2" w:rsidRPr="000F32C7" w:rsidRDefault="0088086F"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601"/>
                              <a:ext cx="2216426" cy="3455499"/>
                            </a:xfrm>
                            <a:prstGeom prst="rect">
                              <a:avLst/>
                            </a:prstGeom>
                            <a:noFill/>
                            <a:ln w="6350">
                              <a:noFill/>
                            </a:ln>
                          </wps:spPr>
                          <wps:txbx>
                            <w:txbxContent>
                              <w:p w14:paraId="02199065"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29C51652"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08F61CA7"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64B5DEC3"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302FC7DA"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3412D2A8" w14:textId="77777777" w:rsidR="0088086F" w:rsidRPr="0088086F" w:rsidRDefault="0088086F" w:rsidP="002467E8">
                                <w:pPr>
                                  <w:pStyle w:val="a5"/>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78A60386" w14:textId="5128566A" w:rsidR="00F01FA2" w:rsidRPr="000F32C7" w:rsidRDefault="0088086F"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60" cy="2053908"/>
                            <a:chOff x="0" y="0"/>
                            <a:chExt cx="6352560" cy="2053908"/>
                          </a:xfrm>
                        </wpg:grpSpPr>
                        <pic:pic xmlns:pic="http://schemas.openxmlformats.org/drawingml/2006/picture">
                          <pic:nvPicPr>
                            <pic:cNvPr id="1462637153" name="Picture 1462637153"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55" y="1072198"/>
                              <a:ext cx="1132205" cy="981710"/>
                            </a:xfrm>
                            <a:prstGeom prst="rect">
                              <a:avLst/>
                            </a:prstGeom>
                            <a:noFill/>
                          </wps:spPr>
                          <wps:txbx>
                            <w:txbxContent>
                              <w:p w14:paraId="62FA3A0B" w14:textId="2F8CD40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20" y="19867"/>
                              <a:ext cx="2430145" cy="536575"/>
                            </a:xfrm>
                            <a:prstGeom prst="rect">
                              <a:avLst/>
                            </a:prstGeom>
                            <a:noFill/>
                          </wps:spPr>
                          <wps:txbx>
                            <w:txbxContent>
                              <w:p w14:paraId="4FDC6D2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77"/>
                              <a:ext cx="4567555" cy="536575"/>
                            </a:xfrm>
                            <a:prstGeom prst="rect">
                              <a:avLst/>
                            </a:prstGeom>
                            <a:noFill/>
                          </wps:spPr>
                          <wps:txbx>
                            <w:txbxContent>
                              <w:p w14:paraId="24CA19DA" w14:textId="0243E5C7" w:rsidR="00F01FA2" w:rsidRPr="00F01FA2" w:rsidRDefault="0088086F" w:rsidP="00F01FA2">
                                <w:pPr>
                                  <w:bidi w:val="0"/>
                                  <w:jc w:val="center"/>
                                  <w:rPr>
                                    <w:rFonts w:ascii="Adobe Arabic" w:eastAsia="GE Dinar One" w:hAnsi="Adobe Arabic" w:cs="Adobe Arabic"/>
                                    <w:b/>
                                    <w:bCs/>
                                    <w:kern w:val="24"/>
                                    <w:sz w:val="56"/>
                                    <w:szCs w:val="56"/>
                                    <w:lang w:bidi="ar-SY"/>
                                  </w:rPr>
                                </w:pPr>
                                <w:r w:rsidRPr="0088086F">
                                  <w:rPr>
                                    <w:rFonts w:ascii="Adobe Arabic" w:eastAsia="GE Dinar One" w:hAnsi="Adobe Arabic" w:cs="Adobe Arabic"/>
                                    <w:b/>
                                    <w:bCs/>
                                    <w:kern w:val="24"/>
                                    <w:sz w:val="56"/>
                                    <w:szCs w:val="56"/>
                                    <w:rtl/>
                                    <w:lang w:bidi="ar-SY"/>
                                  </w:rPr>
                                  <w:t>الشراكات والتعاون للتنمية المستدامة</w:t>
                                </w:r>
                              </w:p>
                            </w:txbxContent>
                          </wps:txbx>
                          <wps:bodyPr wrap="square" rtlCol="0">
                            <a:spAutoFit/>
                          </wps:bodyPr>
                        </wps:wsp>
                      </wpg:grpSp>
                    </wpg:wgp>
                  </a:graphicData>
                </a:graphic>
                <wp14:sizeRelV relativeFrom="margin">
                  <wp14:pctHeight>0</wp14:pctHeight>
                </wp14:sizeRelV>
              </wp:anchor>
            </w:drawing>
          </mc:Choice>
          <mc:Fallback>
            <w:pict>
              <v:group w14:anchorId="65BCEA14" id="Group 1462637139" o:spid="_x0000_s3057" style="position:absolute;left:0;text-align:left;margin-left:9.45pt;margin-top:-36.85pt;width:500.2pt;height:552.85pt;z-index:252783616;mso-position-horizontal-relative:text;mso-position-vertical-relative:text;mso-height-relative:margin" coordsize="63525,7021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">
                <v:group id="Group 1462637140" o:spid="_x0000_s3058" style="position:absolute;left:1619;top:25717;width:54258;height:44495" coordorigin="" coordsize="54259,44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305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30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30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30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6" o:title="Target " gain="19661f" blacklevel="22938f"/>
                      </v:shape>
                    </v:group>
                    <v:shape id="TextBox 34" o:spid="_x0000_s306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36D1785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06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30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TextBox 34" o:spid="_x0000_s306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1D02504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30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47" o:title="Note " gain="19661f" blacklevel="22938f"/>
                    </v:shape>
                  </v:group>
                  <v:shape id="Text Box 1462637150" o:spid="_x0000_s3068" type="#_x0000_t202" style="position:absolute;left:31038;top:8742;width:23221;height:3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7CCEE093"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57A7EEC"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مناقشة أفضل الإجراءات لبناء الشراكات والتعاون مع أصحاب المصلحة لتحقيق الاستدامة.</w:t>
                          </w:r>
                        </w:p>
                        <w:p w14:paraId="4763DC88"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توضيح المبادئ الرئيسية لتطوير استراتيجيات التعاون والشراكة المستدامة.</w:t>
                          </w:r>
                        </w:p>
                        <w:p w14:paraId="3C644019" w14:textId="5D101B1B" w:rsidR="00F01FA2" w:rsidRPr="000F32C7" w:rsidRDefault="0088086F"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تحليل التحديات والأدوار في تعزيز التعاون للتنمية المستدامة.</w:t>
                          </w:r>
                        </w:p>
                      </w:txbxContent>
                    </v:textbox>
                  </v:shape>
                  <v:shape id="Text Box 1462637151" o:spid="_x0000_s3069" type="#_x0000_t202" style="position:absolute;left:396;top:8746;width:22164;height:34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02199065"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فيديو تدريبي.</w:t>
                          </w:r>
                        </w:p>
                        <w:p w14:paraId="29C51652"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بناء الشراكات والتعاون مع أصحاب المصلحة لتحقيق الاستدامة.</w:t>
                          </w:r>
                        </w:p>
                        <w:p w14:paraId="08F61CA7"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64B5DEC3"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تطوير استراتيجيات التعاون والشراكة المستدامة.</w:t>
                          </w:r>
                        </w:p>
                        <w:p w14:paraId="302FC7DA"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تمرين.</w:t>
                          </w:r>
                        </w:p>
                        <w:p w14:paraId="3412D2A8" w14:textId="77777777" w:rsidR="0088086F" w:rsidRPr="0088086F" w:rsidRDefault="0088086F" w:rsidP="002467E8">
                          <w:pPr>
                            <w:pStyle w:val="ListParagraph"/>
                            <w:numPr>
                              <w:ilvl w:val="0"/>
                              <w:numId w:val="2"/>
                            </w:numPr>
                            <w:rPr>
                              <w:rFonts w:ascii="Adobe Arabic" w:eastAsia="GE Dinar One" w:hAnsi="Adobe Arabic" w:cs="Adobe Arabic"/>
                              <w:color w:val="000000"/>
                              <w:kern w:val="24"/>
                              <w:sz w:val="36"/>
                              <w:szCs w:val="36"/>
                              <w:rtl/>
                              <w:lang w:bidi="ar-SY"/>
                            </w:rPr>
                          </w:pPr>
                          <w:r w:rsidRPr="0088086F">
                            <w:rPr>
                              <w:rFonts w:ascii="Adobe Arabic" w:eastAsia="GE Dinar One" w:hAnsi="Adobe Arabic" w:cs="Adobe Arabic"/>
                              <w:color w:val="000000"/>
                              <w:kern w:val="24"/>
                              <w:sz w:val="36"/>
                              <w:szCs w:val="36"/>
                              <w:rtl/>
                              <w:lang w:bidi="ar-SY"/>
                            </w:rPr>
                            <w:t>التحديات والأدوار في تعزيز التعاون للتنمية المستدامة.</w:t>
                          </w:r>
                        </w:p>
                        <w:p w14:paraId="78A60386" w14:textId="5128566A" w:rsidR="00F01FA2" w:rsidRPr="000F32C7" w:rsidRDefault="0088086F"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88086F">
                            <w:rPr>
                              <w:rFonts w:ascii="Adobe Arabic" w:eastAsia="GE Dinar One" w:hAnsi="Adobe Arabic" w:cs="Adobe Arabic"/>
                              <w:color w:val="000000"/>
                              <w:kern w:val="24"/>
                              <w:sz w:val="36"/>
                              <w:szCs w:val="36"/>
                              <w:rtl/>
                              <w:lang w:bidi="ar-SY"/>
                            </w:rPr>
                            <w:t>نشاط تدريبي.</w:t>
                          </w:r>
                        </w:p>
                      </w:txbxContent>
                    </v:textbox>
                  </v:shape>
                </v:group>
                <v:group id="Group 1462637152" o:spid="_x0000_s307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30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48" o:title="Calendar " gain="19661f" blacklevel="22938f"/>
                  </v:shape>
                  <v:shape id="TextBox 34" o:spid="_x0000_s307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62FA3A0B" w14:textId="2F8CD40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07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4FDC6D2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07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24CA19DA" w14:textId="0243E5C7" w:rsidR="00F01FA2" w:rsidRPr="00F01FA2" w:rsidRDefault="0088086F" w:rsidP="00F01FA2">
                          <w:pPr>
                            <w:bidi w:val="0"/>
                            <w:jc w:val="center"/>
                            <w:rPr>
                              <w:rFonts w:ascii="Adobe Arabic" w:eastAsia="GE Dinar One" w:hAnsi="Adobe Arabic" w:cs="Adobe Arabic"/>
                              <w:b/>
                              <w:bCs/>
                              <w:kern w:val="24"/>
                              <w:sz w:val="56"/>
                              <w:szCs w:val="56"/>
                              <w:lang w:bidi="ar-SY"/>
                            </w:rPr>
                          </w:pPr>
                          <w:r w:rsidRPr="0088086F">
                            <w:rPr>
                              <w:rFonts w:ascii="Adobe Arabic" w:eastAsia="GE Dinar One" w:hAnsi="Adobe Arabic" w:cs="Adobe Arabic"/>
                              <w:b/>
                              <w:bCs/>
                              <w:kern w:val="24"/>
                              <w:sz w:val="56"/>
                              <w:szCs w:val="56"/>
                              <w:rtl/>
                              <w:lang w:bidi="ar-SY"/>
                            </w:rPr>
                            <w:t>الشراكات والتعاون للتنمية المستدامة</w:t>
                          </w:r>
                        </w:p>
                      </w:txbxContent>
                    </v:textbox>
                  </v:shape>
                </v:group>
              </v:group>
            </w:pict>
          </mc:Fallback>
        </mc:AlternateContent>
      </w:r>
    </w:p>
    <w:p w14:paraId="493DC932" w14:textId="6C6C29F3" w:rsidR="00691535" w:rsidRDefault="00691535" w:rsidP="00691535">
      <w:pPr>
        <w:bidi w:val="0"/>
        <w:rPr>
          <w:rFonts w:asciiTheme="majorBidi" w:hAnsiTheme="majorBidi" w:cstheme="majorBidi"/>
          <w:szCs w:val="28"/>
          <w:lang w:bidi="ar-SY"/>
        </w:rPr>
      </w:pPr>
    </w:p>
    <w:p w14:paraId="625C61DF"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0D2398A2" w14:textId="77777777" w:rsidR="00691535" w:rsidRDefault="00691535" w:rsidP="00691535">
      <w:pPr>
        <w:pStyle w:val="a5"/>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t xml:space="preserve"> </w:t>
      </w:r>
    </w:p>
    <w:p w14:paraId="29A3328E" w14:textId="77777777" w:rsidR="00691535" w:rsidRDefault="00691535" w:rsidP="00691535">
      <w:pPr>
        <w:pStyle w:val="a5"/>
        <w:spacing w:after="0" w:line="276" w:lineRule="auto"/>
        <w:rPr>
          <w:rFonts w:ascii="Adobe Arabic" w:hAnsi="Adobe Arabic" w:cs="Adobe Arabic"/>
          <w:b/>
          <w:bCs/>
          <w:color w:val="002060"/>
          <w:sz w:val="48"/>
          <w:szCs w:val="36"/>
          <w:rtl/>
        </w:rPr>
      </w:pPr>
    </w:p>
    <w:p w14:paraId="74D731CC" w14:textId="77777777" w:rsidR="00691535" w:rsidRDefault="00691535" w:rsidP="00691535">
      <w:pPr>
        <w:pStyle w:val="a5"/>
        <w:spacing w:line="360" w:lineRule="auto"/>
        <w:rPr>
          <w:rFonts w:ascii="Adobe Arabic" w:hAnsi="Adobe Arabic" w:cs="Adobe Arabic"/>
          <w:b/>
          <w:bCs/>
          <w:color w:val="002060"/>
          <w:sz w:val="48"/>
          <w:szCs w:val="36"/>
          <w:rtl/>
        </w:rPr>
      </w:pPr>
    </w:p>
    <w:p w14:paraId="39457006" w14:textId="74816F79"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1FB853D7"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11A9B509" wp14:editId="3692C44E">
                <wp:extent cx="5239055" cy="1388331"/>
                <wp:effectExtent l="19050" t="19050" r="19050" b="21590"/>
                <wp:docPr id="184860111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342785110" name="Rectangle 342785110"/>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37137985" name="Picture 237137985"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047081337" name="TextBox 36"/>
                        <wps:cNvSpPr txBox="1"/>
                        <wps:spPr>
                          <a:xfrm>
                            <a:off x="1305515" y="316344"/>
                            <a:ext cx="4178935" cy="377825"/>
                          </a:xfrm>
                          <a:prstGeom prst="rect">
                            <a:avLst/>
                          </a:prstGeom>
                          <a:noFill/>
                        </wps:spPr>
                        <wps:txbx>
                          <w:txbxContent>
                            <w:p w14:paraId="1FE2940E" w14:textId="42E0EDBD" w:rsidR="002D7D32" w:rsidRDefault="0088086F" w:rsidP="002D7D32">
                              <w:pPr>
                                <w:jc w:val="center"/>
                                <w:rPr>
                                  <w:rFonts w:ascii="Adobe Arabic" w:eastAsia="Calibri" w:hAnsi="Adobe Arabic" w:cs="Adobe Arabic"/>
                                  <w:b/>
                                  <w:bCs/>
                                  <w:color w:val="168489"/>
                                  <w:kern w:val="24"/>
                                  <w:sz w:val="36"/>
                                  <w:szCs w:val="36"/>
                                  <w:lang w:bidi="ar-SY"/>
                                </w:rPr>
                              </w:pPr>
                              <w:r w:rsidRPr="0088086F">
                                <w:rPr>
                                  <w:rFonts w:ascii="Adobe Arabic" w:eastAsia="Calibri" w:hAnsi="Adobe Arabic" w:cs="Adobe Arabic"/>
                                  <w:b/>
                                  <w:bCs/>
                                  <w:color w:val="168489"/>
                                  <w:kern w:val="24"/>
                                  <w:sz w:val="36"/>
                                  <w:szCs w:val="36"/>
                                  <w:rtl/>
                                  <w:lang w:bidi="ar-SY"/>
                                </w:rPr>
                                <w:t>أهداف التنمية المستدامة</w:t>
                              </w:r>
                            </w:p>
                          </w:txbxContent>
                        </wps:txbx>
                        <wps:bodyPr wrap="square">
                          <a:noAutofit/>
                        </wps:bodyPr>
                      </wps:wsp>
                      <wps:wsp>
                        <wps:cNvPr id="833528790" name="TextBox 38"/>
                        <wps:cNvSpPr txBox="1"/>
                        <wps:spPr>
                          <a:xfrm>
                            <a:off x="973811" y="817161"/>
                            <a:ext cx="4833288" cy="417195"/>
                          </a:xfrm>
                          <a:prstGeom prst="rect">
                            <a:avLst/>
                          </a:prstGeom>
                          <a:noFill/>
                        </wps:spPr>
                        <wps:txbx>
                          <w:txbxContent>
                            <w:p w14:paraId="5EF498DC" w14:textId="78416E7D" w:rsidR="002D7D32" w:rsidRPr="002D7D32" w:rsidRDefault="0088086F" w:rsidP="0088086F">
                              <w:pPr>
                                <w:spacing w:line="259" w:lineRule="auto"/>
                                <w:jc w:val="center"/>
                                <w:rPr>
                                  <w:sz w:val="22"/>
                                  <w:szCs w:val="22"/>
                                </w:rPr>
                              </w:pPr>
                              <w:hyperlink r:id="rId257" w:history="1">
                                <w:r w:rsidRPr="00CC61A5">
                                  <w:rPr>
                                    <w:color w:val="0563C1" w:themeColor="hyperlink"/>
                                    <w:sz w:val="22"/>
                                    <w:szCs w:val="22"/>
                                    <w:u w:val="single"/>
                                  </w:rPr>
                                  <w:t>https://youtu.be/UVmfoAuoFcM?si=tzS7_ljYocmIvHnB</w:t>
                                </w:r>
                              </w:hyperlink>
                            </w:p>
                          </w:txbxContent>
                        </wps:txbx>
                        <wps:bodyPr wrap="square">
                          <a:noAutofit/>
                        </wps:bodyPr>
                      </wps:wsp>
                    </wpg:wgp>
                  </a:graphicData>
                </a:graphic>
              </wp:inline>
            </w:drawing>
          </mc:Choice>
          <mc:Fallback>
            <w:pict>
              <v:group w14:anchorId="11A9B509" id="_x0000_s3075"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">
                <v:rect id="Rectangle 342785110" o:spid="_x0000_s307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" fillcolor="#f2f2f2 [3052]" strokecolor="#168489" strokeweight="2.25pt"/>
                <v:shape id="Picture 237137985" o:spid="_x0000_s3077"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">
                  <v:imagedata r:id="rId58" o:title="Youtube-logo png images for free download – Pngset"/>
                </v:shape>
                <v:shape id="TextBox 36" o:spid="_x0000_s307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" filled="f" stroked="f">
                  <v:textbox>
                    <w:txbxContent>
                      <w:p w14:paraId="1FE2940E" w14:textId="42E0EDBD" w:rsidR="002D7D32" w:rsidRDefault="0088086F" w:rsidP="002D7D32">
                        <w:pPr>
                          <w:jc w:val="center"/>
                          <w:rPr>
                            <w:rFonts w:ascii="Adobe Arabic" w:eastAsia="Calibri" w:hAnsi="Adobe Arabic" w:cs="Adobe Arabic"/>
                            <w:b/>
                            <w:bCs/>
                            <w:color w:val="168489"/>
                            <w:kern w:val="24"/>
                            <w:sz w:val="36"/>
                            <w:szCs w:val="36"/>
                            <w:lang w:bidi="ar-SY"/>
                          </w:rPr>
                        </w:pPr>
                        <w:r w:rsidRPr="0088086F">
                          <w:rPr>
                            <w:rFonts w:ascii="Adobe Arabic" w:eastAsia="Calibri" w:hAnsi="Adobe Arabic" w:cs="Adobe Arabic"/>
                            <w:b/>
                            <w:bCs/>
                            <w:color w:val="168489"/>
                            <w:kern w:val="24"/>
                            <w:sz w:val="36"/>
                            <w:szCs w:val="36"/>
                            <w:rtl/>
                            <w:lang w:bidi="ar-SY"/>
                          </w:rPr>
                          <w:t>أهداف التنمية المستدامة</w:t>
                        </w:r>
                      </w:p>
                    </w:txbxContent>
                  </v:textbox>
                </v:shape>
                <v:shape id="TextBox 38" o:spid="_x0000_s307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" filled="f" stroked="f">
                  <v:textbox>
                    <w:txbxContent>
                      <w:p w14:paraId="5EF498DC" w14:textId="78416E7D" w:rsidR="002D7D32" w:rsidRPr="002D7D32" w:rsidRDefault="00000000" w:rsidP="0088086F">
                        <w:pPr>
                          <w:spacing w:line="259" w:lineRule="auto"/>
                          <w:jc w:val="center"/>
                          <w:rPr>
                            <w:sz w:val="22"/>
                            <w:szCs w:val="22"/>
                          </w:rPr>
                        </w:pPr>
                        <w:hyperlink r:id="rId258" w:history="1">
                          <w:r w:rsidR="0088086F" w:rsidRPr="00CC61A5">
                            <w:rPr>
                              <w:color w:val="0563C1" w:themeColor="hyperlink"/>
                              <w:sz w:val="22"/>
                              <w:szCs w:val="22"/>
                              <w:u w:val="single"/>
                            </w:rPr>
                            <w:t>https://youtu.be/UVmfoAuoFcM?si=tzS7_ljYocmIvHnB</w:t>
                          </w:r>
                        </w:hyperlink>
                      </w:p>
                    </w:txbxContent>
                  </v:textbox>
                </v:shape>
                <w10:anchorlock/>
              </v:group>
            </w:pict>
          </mc:Fallback>
        </mc:AlternateContent>
      </w:r>
    </w:p>
    <w:p w14:paraId="7D752217"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3781BA5B" wp14:editId="34D3F999">
                <wp:extent cx="5731510" cy="895457"/>
                <wp:effectExtent l="0" t="0" r="21590" b="19050"/>
                <wp:docPr id="178363019" name="مجموعة 11"/>
                <wp:cNvGraphicFramePr/>
                <a:graphic xmlns:a="http://schemas.openxmlformats.org/drawingml/2006/main">
                  <a:graphicData uri="http://schemas.microsoft.com/office/word/2010/wordprocessingGroup">
                    <wpg:wgp>
                      <wpg:cNvGrpSpPr/>
                      <wpg:grpSpPr>
                        <a:xfrm>
                          <a:off x="0" y="0"/>
                          <a:ext cx="5731510" cy="895457"/>
                          <a:chOff x="0" y="0"/>
                          <a:chExt cx="5731510" cy="895457"/>
                        </a:xfrm>
                      </wpg:grpSpPr>
                      <pic:pic xmlns:pic="http://schemas.openxmlformats.org/drawingml/2006/picture">
                        <pic:nvPicPr>
                          <pic:cNvPr id="2103961751"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55169702" name="مجموعة 39"/>
                        <wpg:cNvGrpSpPr/>
                        <wpg:grpSpPr>
                          <a:xfrm>
                            <a:off x="0" y="0"/>
                            <a:ext cx="5731510" cy="895457"/>
                            <a:chOff x="0" y="0"/>
                            <a:chExt cx="5878196" cy="918845"/>
                          </a:xfrm>
                        </wpg:grpSpPr>
                        <wpg:grpSp>
                          <wpg:cNvPr id="2000242042" name="مجموعة 40"/>
                          <wpg:cNvGrpSpPr/>
                          <wpg:grpSpPr>
                            <a:xfrm>
                              <a:off x="0" y="0"/>
                              <a:ext cx="5878196" cy="918845"/>
                              <a:chOff x="0" y="0"/>
                              <a:chExt cx="6240348" cy="919070"/>
                            </a:xfrm>
                          </wpg:grpSpPr>
                          <wpg:grpSp>
                            <wpg:cNvPr id="589731915" name="مجموعة 41"/>
                            <wpg:cNvGrpSpPr/>
                            <wpg:grpSpPr>
                              <a:xfrm>
                                <a:off x="0" y="169208"/>
                                <a:ext cx="5433072" cy="580613"/>
                                <a:chOff x="0" y="169208"/>
                                <a:chExt cx="5433072" cy="580613"/>
                              </a:xfrm>
                            </wpg:grpSpPr>
                            <wps:wsp>
                              <wps:cNvPr id="2205523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5030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50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7513447" name="مربع نص 41"/>
                          <wps:cNvSpPr txBox="1"/>
                          <wps:spPr>
                            <a:xfrm>
                              <a:off x="204484" y="256894"/>
                              <a:ext cx="4616071" cy="387693"/>
                            </a:xfrm>
                            <a:prstGeom prst="rect">
                              <a:avLst/>
                            </a:prstGeom>
                            <a:noFill/>
                          </wps:spPr>
                          <wps:txbx>
                            <w:txbxContent>
                              <w:p w14:paraId="53D5DB77" w14:textId="7D683C9D" w:rsidR="002D7D32" w:rsidRP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الشراكات والتعاون مع أصحاب المصلحة لتحقيق الاستدامة</w:t>
                                </w:r>
                              </w:p>
                            </w:txbxContent>
                          </wps:txbx>
                          <wps:bodyPr wrap="square" rtlCol="1">
                            <a:spAutoFit/>
                          </wps:bodyPr>
                        </wps:wsp>
                      </wpg:grpSp>
                    </wpg:wgp>
                  </a:graphicData>
                </a:graphic>
              </wp:inline>
            </w:drawing>
          </mc:Choice>
          <mc:Fallback>
            <w:pict>
              <v:group w14:anchorId="3781BA5B" id="_x0000_s3080"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e0skptAcAALc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308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">
                  <v:imagedata r:id="rId61" o:title=""/>
                </v:shape>
                <v:group id="مجموعة 39" o:spid="_x0000_s3082"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">
                  <v:group id="مجموعة 40" o:spid="_x0000_s30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">
                    <v:group id="مجموعة 41" o:spid="_x0000_s30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">
                      <v:shape id="شكل حر 42" o:spid="_x0000_s30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" fillcolor="#168489" stroked="f" strokeweight="1pt">
                        <v:stroke joinstyle="miter"/>
                      </v:roundrect>
                    </v:group>
                    <v:oval id="شكل بيضاوي 44" o:spid="_x0000_s30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" filled="f" strokecolor="#a5a5a5 [2092]" strokeweight="1pt">
                      <v:stroke joinstyle="miter"/>
                    </v:oval>
                  </v:group>
                  <v:shape id="مربع نص 41" o:spid="_x0000_s3088" type="#_x0000_t202" style="position:absolute;left:2044;top:2568;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" filled="f" stroked="f">
                    <v:textbox style="mso-fit-shape-to-text:t">
                      <w:txbxContent>
                        <w:p w14:paraId="53D5DB77" w14:textId="7D683C9D" w:rsidR="002D7D32" w:rsidRP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الشراكات والتعاون مع أصحاب المصلحة لتحقيق الاستدامة</w:t>
                          </w:r>
                        </w:p>
                      </w:txbxContent>
                    </v:textbox>
                  </v:shape>
                </v:group>
                <w10:anchorlock/>
              </v:group>
            </w:pict>
          </mc:Fallback>
        </mc:AlternateContent>
      </w:r>
    </w:p>
    <w:p w14:paraId="67AA2C60" w14:textId="77777777" w:rsidR="00570B99" w:rsidRDefault="00570B99" w:rsidP="00570B99">
      <w:r w:rsidRPr="00963A4D">
        <w:rPr>
          <w:rtl/>
        </w:rPr>
        <w:t>بناء الشراكات والتعاون مع أصحاب المصلحة هي استراتيجية مهمة لتحقيق الاستدامة، وفيما يلي بعض النقاط الرئيسية حولها:</w:t>
      </w:r>
    </w:p>
    <w:p w14:paraId="36F53665" w14:textId="5B9FC698" w:rsidR="001A25CC" w:rsidRDefault="001A25CC" w:rsidP="001A25CC">
      <w:r w:rsidRPr="001A25CC">
        <w:rPr>
          <w:noProof/>
        </w:rPr>
        <mc:AlternateContent>
          <mc:Choice Requires="wpg">
            <w:drawing>
              <wp:inline distT="0" distB="0" distL="0" distR="0" wp14:anchorId="1B928C83" wp14:editId="0A6943C8">
                <wp:extent cx="5873568" cy="1180460"/>
                <wp:effectExtent l="0" t="0" r="0" b="20320"/>
                <wp:docPr id="1739452090" name="Group 13"/>
                <wp:cNvGraphicFramePr/>
                <a:graphic xmlns:a="http://schemas.openxmlformats.org/drawingml/2006/main">
                  <a:graphicData uri="http://schemas.microsoft.com/office/word/2010/wordprocessingGroup">
                    <wpg:wgp>
                      <wpg:cNvGrpSpPr/>
                      <wpg:grpSpPr>
                        <a:xfrm>
                          <a:off x="0" y="0"/>
                          <a:ext cx="5873568" cy="1180460"/>
                          <a:chOff x="0" y="0"/>
                          <a:chExt cx="5971821" cy="1200535"/>
                        </a:xfrm>
                      </wpg:grpSpPr>
                      <wpg:grpSp>
                        <wpg:cNvPr id="1255096215" name="Group 1255096215"/>
                        <wpg:cNvGrpSpPr/>
                        <wpg:grpSpPr>
                          <a:xfrm>
                            <a:off x="0" y="0"/>
                            <a:ext cx="5971821" cy="1200535"/>
                            <a:chOff x="0" y="0"/>
                            <a:chExt cx="5971821" cy="1200535"/>
                          </a:xfrm>
                        </wpg:grpSpPr>
                        <wpg:grpSp>
                          <wpg:cNvPr id="1067622271" name="Group 1067622271"/>
                          <wpg:cNvGrpSpPr/>
                          <wpg:grpSpPr>
                            <a:xfrm>
                              <a:off x="0" y="5"/>
                              <a:ext cx="1163540" cy="1200530"/>
                              <a:chOff x="0" y="5"/>
                              <a:chExt cx="1338154" cy="1380694"/>
                            </a:xfrm>
                          </wpg:grpSpPr>
                          <wps:wsp>
                            <wps:cNvPr id="1729332310" name="Rectangle: Diagonal Corners Rounded 1729332310"/>
                            <wps:cNvSpPr/>
                            <wps:spPr>
                              <a:xfrm flipV="1">
                                <a:off x="0"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5213724" name="Rectangle: Diagonal Corners Rounded 1405213724"/>
                            <wps:cNvSpPr/>
                            <wps:spPr>
                              <a:xfrm flipV="1">
                                <a:off x="59790" y="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206735" name="TextBox 64"/>
                            <wps:cNvSpPr txBox="1"/>
                            <wps:spPr>
                              <a:xfrm>
                                <a:off x="61361" y="743591"/>
                                <a:ext cx="1204257" cy="361496"/>
                              </a:xfrm>
                              <a:prstGeom prst="rect">
                                <a:avLst/>
                              </a:prstGeom>
                              <a:noFill/>
                            </wps:spPr>
                            <wps:txbx>
                              <w:txbxContent>
                                <w:p w14:paraId="325882EC"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التطوير المستمر</w:t>
                                  </w:r>
                                </w:p>
                              </w:txbxContent>
                            </wps:txbx>
                            <wps:bodyPr wrap="square" rtlCol="0">
                              <a:noAutofit/>
                            </wps:bodyPr>
                          </wps:wsp>
                        </wpg:grpSp>
                        <wpg:grpSp>
                          <wpg:cNvPr id="530318725" name="Group 530318725"/>
                          <wpg:cNvGrpSpPr/>
                          <wpg:grpSpPr>
                            <a:xfrm>
                              <a:off x="4738016" y="4"/>
                              <a:ext cx="1233805" cy="1200530"/>
                              <a:chOff x="4737953" y="4"/>
                              <a:chExt cx="1418963" cy="1380694"/>
                            </a:xfrm>
                          </wpg:grpSpPr>
                          <wps:wsp>
                            <wps:cNvPr id="1681297988" name="Rectangle: Diagonal Corners Rounded 1681297988"/>
                            <wps:cNvSpPr/>
                            <wps:spPr>
                              <a:xfrm flipV="1">
                                <a:off x="4748858"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9195016" name="Rectangle: Diagonal Corners Rounded 1249195016"/>
                            <wps:cNvSpPr/>
                            <wps:spPr>
                              <a:xfrm flipV="1">
                                <a:off x="4808648"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7114777" name="TextBox 61"/>
                            <wps:cNvSpPr txBox="1"/>
                            <wps:spPr>
                              <a:xfrm>
                                <a:off x="4737953" y="601165"/>
                                <a:ext cx="1418963" cy="617099"/>
                              </a:xfrm>
                              <a:prstGeom prst="rect">
                                <a:avLst/>
                              </a:prstGeom>
                              <a:noFill/>
                            </wps:spPr>
                            <wps:txbx>
                              <w:txbxContent>
                                <w:p w14:paraId="004631B8"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أصحاب المصلحة الرئيسيين</w:t>
                                  </w:r>
                                </w:p>
                              </w:txbxContent>
                            </wps:txbx>
                            <wps:bodyPr wrap="square" rtlCol="0">
                              <a:noAutofit/>
                            </wps:bodyPr>
                          </wps:wsp>
                        </wpg:grpSp>
                        <wpg:grpSp>
                          <wpg:cNvPr id="1654362725" name="Group 1654362725"/>
                          <wpg:cNvGrpSpPr/>
                          <wpg:grpSpPr>
                            <a:xfrm>
                              <a:off x="3550711" y="3"/>
                              <a:ext cx="1248410" cy="1200530"/>
                              <a:chOff x="3550686" y="3"/>
                              <a:chExt cx="1435760" cy="1380694"/>
                            </a:xfrm>
                          </wpg:grpSpPr>
                          <wps:wsp>
                            <wps:cNvPr id="341542870" name="Rectangle: Diagonal Corners Rounded 341542870"/>
                            <wps:cNvSpPr/>
                            <wps:spPr>
                              <a:xfrm flipV="1">
                                <a:off x="3572285"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7451549" name="Rectangle: Diagonal Corners Rounded 697451549"/>
                            <wps:cNvSpPr/>
                            <wps:spPr>
                              <a:xfrm flipV="1">
                                <a:off x="3632075" y="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2297523" name="TextBox 57"/>
                            <wps:cNvSpPr txBox="1"/>
                            <wps:spPr>
                              <a:xfrm>
                                <a:off x="3550686" y="743591"/>
                                <a:ext cx="1435760" cy="361496"/>
                              </a:xfrm>
                              <a:prstGeom prst="rect">
                                <a:avLst/>
                              </a:prstGeom>
                              <a:noFill/>
                            </wps:spPr>
                            <wps:txbx>
                              <w:txbxContent>
                                <w:p w14:paraId="096E193A"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علاقات تعاونية</w:t>
                                  </w:r>
                                </w:p>
                              </w:txbxContent>
                            </wps:txbx>
                            <wps:bodyPr wrap="square" rtlCol="0">
                              <a:noAutofit/>
                            </wps:bodyPr>
                          </wps:wsp>
                        </wpg:grpSp>
                        <wpg:grpSp>
                          <wpg:cNvPr id="1091023356" name="Group 1091023356"/>
                          <wpg:cNvGrpSpPr/>
                          <wpg:grpSpPr>
                            <a:xfrm>
                              <a:off x="2386306" y="4"/>
                              <a:ext cx="1164711" cy="1200530"/>
                              <a:chOff x="2386307" y="4"/>
                              <a:chExt cx="1339499" cy="1380694"/>
                            </a:xfrm>
                          </wpg:grpSpPr>
                          <wps:wsp>
                            <wps:cNvPr id="587094117" name="Rectangle: Diagonal Corners Rounded 587094117"/>
                            <wps:cNvSpPr/>
                            <wps:spPr>
                              <a:xfrm flipV="1">
                                <a:off x="2386307" y="6711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695078" name="Rectangle: Diagonal Corners Rounded 1357695078"/>
                            <wps:cNvSpPr/>
                            <wps:spPr>
                              <a:xfrm flipV="1">
                                <a:off x="2446097"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6784891" name="TextBox 54"/>
                            <wps:cNvSpPr txBox="1"/>
                            <wps:spPr>
                              <a:xfrm>
                                <a:off x="2439758" y="601165"/>
                                <a:ext cx="1286048" cy="617099"/>
                              </a:xfrm>
                              <a:prstGeom prst="rect">
                                <a:avLst/>
                              </a:prstGeom>
                              <a:noFill/>
                            </wps:spPr>
                            <wps:txbx>
                              <w:txbxContent>
                                <w:p w14:paraId="77326FAE"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الأدوار والمسؤوليات</w:t>
                                  </w:r>
                                </w:p>
                              </w:txbxContent>
                            </wps:txbx>
                            <wps:bodyPr wrap="square" rtlCol="0">
                              <a:noAutofit/>
                            </wps:bodyPr>
                          </wps:wsp>
                        </wpg:grpSp>
                        <wpg:grpSp>
                          <wpg:cNvPr id="1497295209" name="Group 1497295209"/>
                          <wpg:cNvGrpSpPr/>
                          <wpg:grpSpPr>
                            <a:xfrm>
                              <a:off x="1196770" y="0"/>
                              <a:ext cx="1180953" cy="1200529"/>
                              <a:chOff x="1196770" y="0"/>
                              <a:chExt cx="1358179" cy="1380694"/>
                            </a:xfrm>
                          </wpg:grpSpPr>
                          <wps:wsp>
                            <wps:cNvPr id="448463631" name="Rectangle: Diagonal Corners Rounded 448463631"/>
                            <wps:cNvSpPr/>
                            <wps:spPr>
                              <a:xfrm flipV="1">
                                <a:off x="1196770"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6704569" name="Rectangle: Diagonal Corners Rounded 2006704569"/>
                            <wps:cNvSpPr/>
                            <wps:spPr>
                              <a:xfrm flipV="1">
                                <a:off x="1256560"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616568" name="TextBox 51"/>
                            <wps:cNvSpPr txBox="1"/>
                            <wps:spPr>
                              <a:xfrm>
                                <a:off x="1231655" y="743592"/>
                                <a:ext cx="1323294" cy="361496"/>
                              </a:xfrm>
                              <a:prstGeom prst="rect">
                                <a:avLst/>
                              </a:prstGeom>
                              <a:noFill/>
                            </wps:spPr>
                            <wps:txbx>
                              <w:txbxContent>
                                <w:p w14:paraId="699E3764"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الالتزام والشفافية</w:t>
                                  </w:r>
                                </w:p>
                              </w:txbxContent>
                            </wps:txbx>
                            <wps:bodyPr wrap="square" rtlCol="0">
                              <a:noAutofit/>
                            </wps:bodyPr>
                          </wps:wsp>
                        </wpg:grpSp>
                      </wpg:grpSp>
                      <pic:pic xmlns:pic="http://schemas.openxmlformats.org/drawingml/2006/picture">
                        <pic:nvPicPr>
                          <pic:cNvPr id="1565321902" name="رسم 6" descr="مصافحة باليد"/>
                          <pic:cNvPicPr>
                            <a:picLocks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3940791" y="58495"/>
                            <a:ext cx="552766" cy="552766"/>
                          </a:xfrm>
                          <a:prstGeom prst="rect">
                            <a:avLst/>
                          </a:prstGeom>
                        </pic:spPr>
                      </pic:pic>
                      <pic:pic xmlns:pic="http://schemas.openxmlformats.org/drawingml/2006/picture">
                        <pic:nvPicPr>
                          <pic:cNvPr id="973878865" name="Graphic 80" descr="List with solid fill"/>
                          <pic:cNvPicPr>
                            <a:picLocks noChangeAspect="1"/>
                          </pic:cNvPicPr>
                        </pic:nvPicPr>
                        <pic:blipFill>
                          <a:blip r:embed="rId164" cstate="print">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5176795" y="111537"/>
                            <a:ext cx="467270" cy="467270"/>
                          </a:xfrm>
                          <a:prstGeom prst="rect">
                            <a:avLst/>
                          </a:prstGeom>
                        </pic:spPr>
                      </pic:pic>
                      <pic:pic xmlns:pic="http://schemas.openxmlformats.org/drawingml/2006/picture">
                        <pic:nvPicPr>
                          <pic:cNvPr id="1064191918" name="Graphic 21" descr="Group brainstorm with solid fill"/>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1552241" y="58062"/>
                            <a:ext cx="574220" cy="574220"/>
                          </a:xfrm>
                          <a:prstGeom prst="rect">
                            <a:avLst/>
                          </a:prstGeom>
                        </pic:spPr>
                      </pic:pic>
                      <pic:pic xmlns:pic="http://schemas.openxmlformats.org/drawingml/2006/picture">
                        <pic:nvPicPr>
                          <pic:cNvPr id="39463320" name="Graphic 16" descr="Document with solid fill"/>
                          <pic:cNvPicPr>
                            <a:picLocks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201"/>
                              </a:ext>
                            </a:extLst>
                          </a:blip>
                          <a:stretch>
                            <a:fillRect/>
                          </a:stretch>
                        </pic:blipFill>
                        <pic:spPr>
                          <a:xfrm>
                            <a:off x="2799252" y="101843"/>
                            <a:ext cx="458150" cy="458150"/>
                          </a:xfrm>
                          <a:prstGeom prst="rect">
                            <a:avLst/>
                          </a:prstGeom>
                        </pic:spPr>
                      </pic:pic>
                      <pic:pic xmlns:pic="http://schemas.openxmlformats.org/drawingml/2006/picture">
                        <pic:nvPicPr>
                          <pic:cNvPr id="1147911955" name="Graphic 14" descr="Business Growth with solid fill"/>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346613" y="109900"/>
                            <a:ext cx="470545" cy="470545"/>
                          </a:xfrm>
                          <a:prstGeom prst="rect">
                            <a:avLst/>
                          </a:prstGeom>
                        </pic:spPr>
                      </pic:pic>
                    </wpg:wgp>
                  </a:graphicData>
                </a:graphic>
              </wp:inline>
            </w:drawing>
          </mc:Choice>
          <mc:Fallback>
            <w:pict>
              <v:group w14:anchorId="1B928C83" id="_x0000_s3089" style="width:462.5pt;height:92.95pt;mso-position-horizontal-relative:char;mso-position-vertical-relative:line" coordsize="59718,120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EmeWI3dBlrnLEdljEmcXY0yxiTPLEbuow1&#10;ztgOyxiTODuaZYxJntgNXcYaZ2yHZYxJnB3NMsYkT+yGLmONM7bDMsYkzo5mGWOSJ3ZDl7HGGdth&#10;GWMSZ0ezjDHJE7uhy1jjjO2wjDGJs6NZxpjkid3QZaxxxnZYxpjE2dEsY0zyxG7oMtY4Yzs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">
                <v:group id="Group 1255096215" o:spid="_x0000_s3090" style="position:absolute;width:59718;height:12005" coordsize="59718,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">
                  <v:group id="Group 1067622271" o:spid="_x0000_s3091"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">
                    <v:shape id="Rectangle: Diagonal Corners Rounded 1729332310" o:spid="_x0000_s3092"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405213724" o:spid="_x0000_s3093"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3094" type="#_x0000_t202" style="position:absolute;left:613;top:7435;width:12043;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" filled="f" stroked="f">
                      <v:textbox>
                        <w:txbxContent>
                          <w:p w14:paraId="325882EC"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التطوير المستمر</w:t>
                            </w:r>
                          </w:p>
                        </w:txbxContent>
                      </v:textbox>
                    </v:shape>
                  </v:group>
                  <v:group id="Group 530318725" o:spid="_x0000_s3095" style="position:absolute;left:47380;width:12338;height:12005" coordorigin="47379" coordsize="1418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">
                    <v:shape id="Rectangle: Diagonal Corners Rounded 1681297988" o:spid="_x0000_s3096" style="position:absolute;left:47488;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249195016" o:spid="_x0000_s3097" style="position:absolute;left:48086;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3098" type="#_x0000_t202" style="position:absolute;left:47379;top:6011;width:14190;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" filled="f" stroked="f">
                      <v:textbox>
                        <w:txbxContent>
                          <w:p w14:paraId="004631B8"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أصحاب المصلحة الرئيسيين</w:t>
                            </w:r>
                          </w:p>
                        </w:txbxContent>
                      </v:textbox>
                    </v:shape>
                  </v:group>
                  <v:group id="Group 1654362725" o:spid="_x0000_s3099" style="position:absolute;left:35507;width:12484;height:12005" coordorigin="35506" coordsize="14357,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">
                    <v:shape id="Rectangle: Diagonal Corners Rounded 341542870" o:spid="_x0000_s3100" style="position:absolute;left:35722;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&#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697451549" o:spid="_x0000_s3101" style="position:absolute;left:3632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3102" type="#_x0000_t202" style="position:absolute;left:35506;top:7435;width:14358;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" filled="f" stroked="f">
                      <v:textbox>
                        <w:txbxContent>
                          <w:p w14:paraId="096E193A"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بناء علاقات تعاونية</w:t>
                            </w:r>
                          </w:p>
                        </w:txbxContent>
                      </v:textbox>
                    </v:shape>
                  </v:group>
                  <v:group id="Group 1091023356" o:spid="_x0000_s3103" style="position:absolute;left:23863;width:11647;height:12005" coordorigin="23863" coordsize="1339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">
                    <v:shape id="Rectangle: Diagonal Corners Rounded 587094117" o:spid="_x0000_s3104"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357695078" o:spid="_x0000_s3105" style="position:absolute;left:2446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3106" type="#_x0000_t202" style="position:absolute;left:24397;top:6011;width:12861;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" filled="f" stroked="f">
                      <v:textbox>
                        <w:txbxContent>
                          <w:p w14:paraId="77326FAE"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تحديد الأدوار والمسؤوليات</w:t>
                            </w:r>
                          </w:p>
                        </w:txbxContent>
                      </v:textbox>
                    </v:shape>
                  </v:group>
                  <v:group id="Group 1497295209" o:spid="_x0000_s3107" style="position:absolute;left:11967;width:11810;height:12005" coordorigin="11967" coordsize="135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">
                    <v:shape id="Rectangle: Diagonal Corners Rounded 448463631" o:spid="_x0000_s3108" style="position:absolute;left:11967;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006704569" o:spid="_x0000_s3109"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3110" type="#_x0000_t202" style="position:absolute;left:12316;top:7435;width:13233;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" filled="f" stroked="f">
                      <v:textbox>
                        <w:txbxContent>
                          <w:p w14:paraId="699E3764" w14:textId="77777777" w:rsidR="001A25CC" w:rsidRDefault="001A25CC" w:rsidP="001A25CC">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الالتزام والشفافية</w:t>
                            </w:r>
                          </w:p>
                        </w:txbxContent>
                      </v:textbox>
                    </v:shape>
                  </v:group>
                </v:group>
                <v:shape id="رسم 6" o:spid="_x0000_s3111" type="#_x0000_t75" alt="مصافحة باليد" style="position:absolute;left:39407;top:584;width:5528;height:5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">
                  <v:imagedata r:id="rId118" o:title="مصافحة باليد"/>
                </v:shape>
                <v:shape id="Graphic 80" o:spid="_x0000_s3112" type="#_x0000_t75" alt="List with solid fill" style="position:absolute;left:51767;top:1115;width:4673;height:4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">
                  <v:imagedata r:id="rId169" o:title="List with solid fill"/>
                </v:shape>
                <v:shape id="Graphic 21" o:spid="_x0000_s3113" type="#_x0000_t75" alt="Group brainstorm with solid fill" style="position:absolute;left:15522;top:580;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">
                  <v:imagedata r:id="rId77" o:title="Group brainstorm with solid fill"/>
                </v:shape>
                <v:shape id="Graphic 16" o:spid="_x0000_s3114" type="#_x0000_t75" alt="Document with solid fill" style="position:absolute;left:27992;top:1018;width:4582;height:4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">
                  <v:imagedata r:id="rId204" o:title="Document with solid fill"/>
                </v:shape>
                <v:shape id="Graphic 14" o:spid="_x0000_s3115" type="#_x0000_t75" alt="Business Growth with solid fill" style="position:absolute;left:3466;top:1099;width:4705;height:4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">
                  <v:imagedata r:id="rId120" o:title="Business Growth with solid fill"/>
                </v:shape>
                <w10:anchorlock/>
              </v:group>
            </w:pict>
          </mc:Fallback>
        </mc:AlternateContent>
      </w:r>
    </w:p>
    <w:p w14:paraId="1265AD48" w14:textId="7E21BC60"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6F44AD5A" wp14:editId="34C8D450">
                <wp:extent cx="5731510" cy="891540"/>
                <wp:effectExtent l="0" t="0" r="2540" b="22860"/>
                <wp:docPr id="2028226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2958980" name="مجموعة 47"/>
                        <wpg:cNvGrpSpPr/>
                        <wpg:grpSpPr>
                          <a:xfrm>
                            <a:off x="0" y="0"/>
                            <a:ext cx="5731510" cy="895351"/>
                            <a:chOff x="0" y="0"/>
                            <a:chExt cx="5878196" cy="918845"/>
                          </a:xfrm>
                        </wpg:grpSpPr>
                        <wpg:grpSp>
                          <wpg:cNvPr id="323016807" name="مجموعة 48"/>
                          <wpg:cNvGrpSpPr/>
                          <wpg:grpSpPr>
                            <a:xfrm>
                              <a:off x="0" y="0"/>
                              <a:ext cx="5878196" cy="918845"/>
                              <a:chOff x="0" y="0"/>
                              <a:chExt cx="6240348" cy="919070"/>
                            </a:xfrm>
                          </wpg:grpSpPr>
                          <wpg:grpSp>
                            <wpg:cNvPr id="1363799945" name="مجموعة 49"/>
                            <wpg:cNvGrpSpPr/>
                            <wpg:grpSpPr>
                              <a:xfrm>
                                <a:off x="0" y="169208"/>
                                <a:ext cx="5433072" cy="580613"/>
                                <a:chOff x="0" y="169208"/>
                                <a:chExt cx="5433072" cy="580613"/>
                              </a:xfrm>
                            </wpg:grpSpPr>
                            <wps:wsp>
                              <wps:cNvPr id="18030327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79376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38921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651138" name="مربع نص 41"/>
                          <wps:cNvSpPr txBox="1"/>
                          <wps:spPr>
                            <a:xfrm>
                              <a:off x="204466" y="257055"/>
                              <a:ext cx="4615440" cy="389397"/>
                            </a:xfrm>
                            <a:prstGeom prst="rect">
                              <a:avLst/>
                            </a:prstGeom>
                            <a:noFill/>
                          </wps:spPr>
                          <wps:txbx>
                            <w:txbxContent>
                              <w:p w14:paraId="61B550F0" w14:textId="0D97453F"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أصحاب المصلحة الرئيسيين:</w:t>
                                </w:r>
                              </w:p>
                            </w:txbxContent>
                          </wps:txbx>
                          <wps:bodyPr wrap="square" rtlCol="1">
                            <a:spAutoFit/>
                          </wps:bodyPr>
                        </wps:wsp>
                      </wpg:grpSp>
                      <pic:pic xmlns:pic="http://schemas.openxmlformats.org/drawingml/2006/picture">
                        <pic:nvPicPr>
                          <pic:cNvPr id="49280876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44AD5A" id="_x0000_s31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uukHWowcAAPk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31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">
                  <v:group id="مجموعة 48" o:spid="_x0000_s31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">
                    <v:group id="مجموعة 49" o:spid="_x0000_s31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">
                      <v:shape id="شكل حر 50" o:spid="_x0000_s31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" fillcolor="#a5a5a5 [2092]" stroked="f" strokeweight="1pt">
                        <v:stroke joinstyle="miter"/>
                      </v:roundrect>
                    </v:group>
                    <v:oval id="شكل بيضاوي 52" o:spid="_x0000_s31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" filled="f" strokecolor="#168489" strokeweight="1pt">
                      <v:stroke joinstyle="miter"/>
                    </v:oval>
                  </v:group>
                  <v:shape id="مربع نص 41" o:spid="_x0000_s312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" filled="f" stroked="f">
                    <v:textbox style="mso-fit-shape-to-text:t">
                      <w:txbxContent>
                        <w:p w14:paraId="61B550F0" w14:textId="0D97453F"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أصحاب المصلحة الرئيسيين:</w:t>
                          </w:r>
                        </w:p>
                      </w:txbxContent>
                    </v:textbox>
                  </v:shape>
                </v:group>
                <v:shape id="صورة 54" o:spid="_x0000_s31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">
                  <v:imagedata r:id="rId79" o:title=""/>
                </v:shape>
                <w10:anchorlock/>
              </v:group>
            </w:pict>
          </mc:Fallback>
        </mc:AlternateContent>
      </w:r>
    </w:p>
    <w:p w14:paraId="5C779A59" w14:textId="683C05BF" w:rsidR="00570B99" w:rsidRDefault="00570B99" w:rsidP="0045544D">
      <w:r w:rsidRPr="00963A4D">
        <w:rPr>
          <w:rtl/>
        </w:rPr>
        <w:t>يجب على المنظمة أو الجهة المعنية تحديد مختلف الأطراف ذات العلاقة والمصلحة بالموضوع، مثل المجتمع المحلي، الحكومة، الموردين، العملاء، المنظمات غير الربحية، وغيرهم.</w:t>
      </w:r>
    </w:p>
    <w:p w14:paraId="056ADEC0" w14:textId="50A58B12"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79D51B42" wp14:editId="75FF3B55">
                <wp:extent cx="5731510" cy="891540"/>
                <wp:effectExtent l="0" t="0" r="2540" b="22860"/>
                <wp:docPr id="18523239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94797457" name="مجموعة 47"/>
                        <wpg:cNvGrpSpPr/>
                        <wpg:grpSpPr>
                          <a:xfrm>
                            <a:off x="0" y="0"/>
                            <a:ext cx="5731510" cy="895351"/>
                            <a:chOff x="0" y="0"/>
                            <a:chExt cx="5878196" cy="918845"/>
                          </a:xfrm>
                        </wpg:grpSpPr>
                        <wpg:grpSp>
                          <wpg:cNvPr id="213933676" name="مجموعة 48"/>
                          <wpg:cNvGrpSpPr/>
                          <wpg:grpSpPr>
                            <a:xfrm>
                              <a:off x="0" y="0"/>
                              <a:ext cx="5878196" cy="918845"/>
                              <a:chOff x="0" y="0"/>
                              <a:chExt cx="6240348" cy="919070"/>
                            </a:xfrm>
                          </wpg:grpSpPr>
                          <wpg:grpSp>
                            <wpg:cNvPr id="507385362" name="مجموعة 49"/>
                            <wpg:cNvGrpSpPr/>
                            <wpg:grpSpPr>
                              <a:xfrm>
                                <a:off x="0" y="169208"/>
                                <a:ext cx="5433072" cy="580613"/>
                                <a:chOff x="0" y="169208"/>
                                <a:chExt cx="5433072" cy="580613"/>
                              </a:xfrm>
                            </wpg:grpSpPr>
                            <wps:wsp>
                              <wps:cNvPr id="13322019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66801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5199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626470" name="مربع نص 41"/>
                          <wps:cNvSpPr txBox="1"/>
                          <wps:spPr>
                            <a:xfrm>
                              <a:off x="204466" y="257055"/>
                              <a:ext cx="4615440" cy="389397"/>
                            </a:xfrm>
                            <a:prstGeom prst="rect">
                              <a:avLst/>
                            </a:prstGeom>
                            <a:noFill/>
                          </wps:spPr>
                          <wps:txbx>
                            <w:txbxContent>
                              <w:p w14:paraId="5CEA0A22" w14:textId="441A9A8C"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علاقات تعاونية:</w:t>
                                </w:r>
                              </w:p>
                            </w:txbxContent>
                          </wps:txbx>
                          <wps:bodyPr wrap="square" rtlCol="1">
                            <a:spAutoFit/>
                          </wps:bodyPr>
                        </wps:wsp>
                      </wpg:grpSp>
                      <pic:pic xmlns:pic="http://schemas.openxmlformats.org/drawingml/2006/picture">
                        <pic:nvPicPr>
                          <pic:cNvPr id="64766409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9D51B42" id="_x0000_s31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R8BVngcAAPc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EfAVZ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1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">
                  <v:group id="مجموعة 48" o:spid="_x0000_s31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">
                    <v:group id="مجموعة 49" o:spid="_x0000_s31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">
                      <v:shape id="شكل حر 50" o:spid="_x0000_s31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" fillcolor="#a5a5a5 [2092]" stroked="f" strokeweight="1pt">
                        <v:stroke joinstyle="miter"/>
                      </v:roundrect>
                    </v:group>
                    <v:oval id="شكل بيضاوي 52" o:spid="_x0000_s31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" filled="f" strokecolor="#168489" strokeweight="1pt">
                      <v:stroke joinstyle="miter"/>
                    </v:oval>
                  </v:group>
                  <v:shape id="مربع نص 41" o:spid="_x0000_s31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" filled="f" stroked="f">
                    <v:textbox style="mso-fit-shape-to-text:t">
                      <w:txbxContent>
                        <w:p w14:paraId="5CEA0A22" w14:textId="441A9A8C"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علاقات تعاونية:</w:t>
                          </w:r>
                        </w:p>
                      </w:txbxContent>
                    </v:textbox>
                  </v:shape>
                </v:group>
                <v:shape id="صورة 54" o:spid="_x0000_s31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">
                  <v:imagedata r:id="rId79" o:title=""/>
                </v:shape>
                <w10:anchorlock/>
              </v:group>
            </w:pict>
          </mc:Fallback>
        </mc:AlternateContent>
      </w:r>
    </w:p>
    <w:p w14:paraId="73691E0C" w14:textId="1E8A1FDA" w:rsidR="00570B99" w:rsidRPr="00963A4D" w:rsidRDefault="00570B99" w:rsidP="00570B99">
      <w:r w:rsidRPr="00963A4D">
        <w:rPr>
          <w:rtl/>
        </w:rPr>
        <w:t>العمل على إقامة علاقات تعاونية بناءة مع هؤلاء الأطراف، من خلال فتح قنوات اتصال مفتوحة، تبادل المعلومات والخبرات، والعمل المشترك على تحقيق أهداف مشتركة.</w:t>
      </w:r>
    </w:p>
    <w:p w14:paraId="22B2AAC5" w14:textId="6E915F70" w:rsidR="00570B99" w:rsidRPr="00570B99" w:rsidRDefault="00570B99" w:rsidP="001A25CC">
      <w:pPr>
        <w:keepNext/>
      </w:pPr>
      <w:r w:rsidRPr="002A078C">
        <w:rPr>
          <w:rFonts w:ascii="Sakkal Majalla" w:hAnsi="Sakkal Majalla"/>
          <w:noProof/>
          <w:sz w:val="34"/>
          <w:lang w:bidi="ar-EG"/>
        </w:rPr>
        <w:lastRenderedPageBreak/>
        <mc:AlternateContent>
          <mc:Choice Requires="wpg">
            <w:drawing>
              <wp:inline distT="0" distB="0" distL="0" distR="0" wp14:anchorId="5A074D3D" wp14:editId="2A4F336F">
                <wp:extent cx="5731510" cy="891540"/>
                <wp:effectExtent l="0" t="0" r="2540" b="22860"/>
                <wp:docPr id="81100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9799848" name="مجموعة 47"/>
                        <wpg:cNvGrpSpPr/>
                        <wpg:grpSpPr>
                          <a:xfrm>
                            <a:off x="0" y="0"/>
                            <a:ext cx="5731510" cy="895351"/>
                            <a:chOff x="0" y="0"/>
                            <a:chExt cx="5878196" cy="918845"/>
                          </a:xfrm>
                        </wpg:grpSpPr>
                        <wpg:grpSp>
                          <wpg:cNvPr id="374253543" name="مجموعة 48"/>
                          <wpg:cNvGrpSpPr/>
                          <wpg:grpSpPr>
                            <a:xfrm>
                              <a:off x="0" y="0"/>
                              <a:ext cx="5878196" cy="918845"/>
                              <a:chOff x="0" y="0"/>
                              <a:chExt cx="6240348" cy="919070"/>
                            </a:xfrm>
                          </wpg:grpSpPr>
                          <wpg:grpSp>
                            <wpg:cNvPr id="1522664132" name="مجموعة 49"/>
                            <wpg:cNvGrpSpPr/>
                            <wpg:grpSpPr>
                              <a:xfrm>
                                <a:off x="0" y="169208"/>
                                <a:ext cx="5433072" cy="580613"/>
                                <a:chOff x="0" y="169208"/>
                                <a:chExt cx="5433072" cy="580613"/>
                              </a:xfrm>
                            </wpg:grpSpPr>
                            <wps:wsp>
                              <wps:cNvPr id="788459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39153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8661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5021156" name="مربع نص 41"/>
                          <wps:cNvSpPr txBox="1"/>
                          <wps:spPr>
                            <a:xfrm>
                              <a:off x="204466" y="257055"/>
                              <a:ext cx="4615440" cy="389397"/>
                            </a:xfrm>
                            <a:prstGeom prst="rect">
                              <a:avLst/>
                            </a:prstGeom>
                            <a:noFill/>
                          </wps:spPr>
                          <wps:txbx>
                            <w:txbxContent>
                              <w:p w14:paraId="3FFA3DFA" w14:textId="6184E077"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الأدوار والمسؤوليات:</w:t>
                                </w:r>
                              </w:p>
                            </w:txbxContent>
                          </wps:txbx>
                          <wps:bodyPr wrap="square" rtlCol="1">
                            <a:spAutoFit/>
                          </wps:bodyPr>
                        </wps:wsp>
                      </wpg:grpSp>
                      <pic:pic xmlns:pic="http://schemas.openxmlformats.org/drawingml/2006/picture">
                        <pic:nvPicPr>
                          <pic:cNvPr id="83634932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074D3D" id="_x0000_s31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hCpkwcAAPgcAAAOAAAAZHJzL2Uyb0RvYy54bWzsWVuP20QUfkfiP1h5&#10;RKLx/RJ1i7YtrZBKqWgR8Og4k8TC9hh7ssn2lRZV/SMFBELlKv5J8m/45ozHdrLZJl2gElIfdjNj&#10;z7nOmTPfOb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euEKmTBwAA+B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31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">
                  <v:group id="مجموعة 48" o:spid="_x0000_s31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">
                    <v:group id="مجموعة 49" o:spid="_x0000_s31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">
                      <v:shape id="شكل حر 50" o:spid="_x0000_s31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" fillcolor="#a5a5a5 [2092]" stroked="f" strokeweight="1pt">
                        <v:stroke joinstyle="miter"/>
                      </v:roundrect>
                    </v:group>
                    <v:oval id="شكل بيضاوي 52" o:spid="_x0000_s31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" filled="f" strokecolor="#168489" strokeweight="1pt">
                      <v:stroke joinstyle="miter"/>
                    </v:oval>
                  </v:group>
                  <v:shape id="مربع نص 41" o:spid="_x0000_s31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" filled="f" stroked="f">
                    <v:textbox style="mso-fit-shape-to-text:t">
                      <w:txbxContent>
                        <w:p w14:paraId="3FFA3DFA" w14:textId="6184E077"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الأدوار والمسؤوليات:</w:t>
                          </w:r>
                        </w:p>
                      </w:txbxContent>
                    </v:textbox>
                  </v:shape>
                </v:group>
                <v:shape id="صورة 54" o:spid="_x0000_s31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">
                  <v:imagedata r:id="rId79" o:title=""/>
                </v:shape>
                <w10:anchorlock/>
              </v:group>
            </w:pict>
          </mc:Fallback>
        </mc:AlternateContent>
      </w:r>
    </w:p>
    <w:p w14:paraId="3B4E1D83" w14:textId="6085A413" w:rsidR="00570B99" w:rsidRPr="00963A4D" w:rsidRDefault="00570B99" w:rsidP="00570B99">
      <w:r w:rsidRPr="00963A4D">
        <w:rPr>
          <w:rtl/>
        </w:rPr>
        <w:t>تحديد دور ومساهمة كل طرف في تحقيق الاستدامة، بما يضمن تكامل الجهود وتوزيع المسؤوليات بشكل عادل.</w:t>
      </w:r>
    </w:p>
    <w:p w14:paraId="3ECEEB2E" w14:textId="26ED6B8A"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7D4354D6" wp14:editId="12854B60">
                <wp:extent cx="5731510" cy="891540"/>
                <wp:effectExtent l="0" t="0" r="2540" b="22860"/>
                <wp:docPr id="1496731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16205057" name="مجموعة 47"/>
                        <wpg:cNvGrpSpPr/>
                        <wpg:grpSpPr>
                          <a:xfrm>
                            <a:off x="0" y="0"/>
                            <a:ext cx="5731510" cy="895351"/>
                            <a:chOff x="0" y="0"/>
                            <a:chExt cx="5878196" cy="918845"/>
                          </a:xfrm>
                        </wpg:grpSpPr>
                        <wpg:grpSp>
                          <wpg:cNvPr id="381914503" name="مجموعة 48"/>
                          <wpg:cNvGrpSpPr/>
                          <wpg:grpSpPr>
                            <a:xfrm>
                              <a:off x="0" y="0"/>
                              <a:ext cx="5878196" cy="918845"/>
                              <a:chOff x="0" y="0"/>
                              <a:chExt cx="6240348" cy="919070"/>
                            </a:xfrm>
                          </wpg:grpSpPr>
                          <wpg:grpSp>
                            <wpg:cNvPr id="598670051" name="مجموعة 49"/>
                            <wpg:cNvGrpSpPr/>
                            <wpg:grpSpPr>
                              <a:xfrm>
                                <a:off x="0" y="169208"/>
                                <a:ext cx="5433072" cy="580613"/>
                                <a:chOff x="0" y="169208"/>
                                <a:chExt cx="5433072" cy="580613"/>
                              </a:xfrm>
                            </wpg:grpSpPr>
                            <wps:wsp>
                              <wps:cNvPr id="1542486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6032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878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1871424" name="مربع نص 41"/>
                          <wps:cNvSpPr txBox="1"/>
                          <wps:spPr>
                            <a:xfrm>
                              <a:off x="204466" y="257055"/>
                              <a:ext cx="4615440" cy="389397"/>
                            </a:xfrm>
                            <a:prstGeom prst="rect">
                              <a:avLst/>
                            </a:prstGeom>
                            <a:noFill/>
                          </wps:spPr>
                          <wps:txbx>
                            <w:txbxContent>
                              <w:p w14:paraId="3B74E32B" w14:textId="16F50C9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الالتزام والشفافية:</w:t>
                                </w:r>
                              </w:p>
                            </w:txbxContent>
                          </wps:txbx>
                          <wps:bodyPr wrap="square" rtlCol="1">
                            <a:spAutoFit/>
                          </wps:bodyPr>
                        </wps:wsp>
                      </wpg:grpSp>
                      <pic:pic xmlns:pic="http://schemas.openxmlformats.org/drawingml/2006/picture">
                        <pic:nvPicPr>
                          <pic:cNvPr id="133764789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4354D6" id="_x0000_s31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GDaoQcAAPg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wxg2qEHAAD4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31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">
                  <v:group id="مجموعة 48" o:spid="_x0000_s31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">
                    <v:group id="مجموعة 49" o:spid="_x0000_s31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">
                      <v:shape id="شكل حر 50" o:spid="_x0000_s31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" fillcolor="#a5a5a5 [2092]" stroked="f" strokeweight="1pt">
                        <v:stroke joinstyle="miter"/>
                      </v:roundrect>
                    </v:group>
                    <v:oval id="شكل بيضاوي 52" o:spid="_x0000_s31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" filled="f" strokecolor="#168489" strokeweight="1pt">
                      <v:stroke joinstyle="miter"/>
                    </v:oval>
                  </v:group>
                  <v:shape id="مربع نص 41" o:spid="_x0000_s31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" filled="f" stroked="f">
                    <v:textbox style="mso-fit-shape-to-text:t">
                      <w:txbxContent>
                        <w:p w14:paraId="3B74E32B" w14:textId="16F50C9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الالتزام والشفافية:</w:t>
                          </w:r>
                        </w:p>
                      </w:txbxContent>
                    </v:textbox>
                  </v:shape>
                </v:group>
                <v:shape id="صورة 54" o:spid="_x0000_s31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">
                  <v:imagedata r:id="rId79" o:title=""/>
                </v:shape>
                <w10:anchorlock/>
              </v:group>
            </w:pict>
          </mc:Fallback>
        </mc:AlternateContent>
      </w:r>
    </w:p>
    <w:p w14:paraId="23210D38" w14:textId="0E4D8065" w:rsidR="00570B99" w:rsidRPr="00963A4D" w:rsidRDefault="00570B99" w:rsidP="00570B99">
      <w:r w:rsidRPr="00963A4D">
        <w:rPr>
          <w:rtl/>
        </w:rPr>
        <w:t>الالتزام بتنفيذ الاتفاقيات والوعود المقدمة، وتعزيز الشفافية في التعامل لبناء الثقة بين الأطراف.</w:t>
      </w:r>
    </w:p>
    <w:p w14:paraId="4604D816" w14:textId="75E9D194"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261A1AE5" wp14:editId="6765022A">
                <wp:extent cx="5731510" cy="891540"/>
                <wp:effectExtent l="0" t="0" r="2540" b="22860"/>
                <wp:docPr id="5688796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638401" name="مجموعة 47"/>
                        <wpg:cNvGrpSpPr/>
                        <wpg:grpSpPr>
                          <a:xfrm>
                            <a:off x="0" y="0"/>
                            <a:ext cx="5731510" cy="895351"/>
                            <a:chOff x="0" y="0"/>
                            <a:chExt cx="5878196" cy="918845"/>
                          </a:xfrm>
                        </wpg:grpSpPr>
                        <wpg:grpSp>
                          <wpg:cNvPr id="1032652845" name="مجموعة 48"/>
                          <wpg:cNvGrpSpPr/>
                          <wpg:grpSpPr>
                            <a:xfrm>
                              <a:off x="0" y="0"/>
                              <a:ext cx="5878196" cy="918845"/>
                              <a:chOff x="0" y="0"/>
                              <a:chExt cx="6240348" cy="919070"/>
                            </a:xfrm>
                          </wpg:grpSpPr>
                          <wpg:grpSp>
                            <wpg:cNvPr id="563165078" name="مجموعة 49"/>
                            <wpg:cNvGrpSpPr/>
                            <wpg:grpSpPr>
                              <a:xfrm>
                                <a:off x="0" y="169208"/>
                                <a:ext cx="5433072" cy="580613"/>
                                <a:chOff x="0" y="169208"/>
                                <a:chExt cx="5433072" cy="580613"/>
                              </a:xfrm>
                            </wpg:grpSpPr>
                            <wps:wsp>
                              <wps:cNvPr id="250847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26653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74319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6348662" name="مربع نص 41"/>
                          <wps:cNvSpPr txBox="1"/>
                          <wps:spPr>
                            <a:xfrm>
                              <a:off x="204466" y="257055"/>
                              <a:ext cx="4615440" cy="389397"/>
                            </a:xfrm>
                            <a:prstGeom prst="rect">
                              <a:avLst/>
                            </a:prstGeom>
                            <a:noFill/>
                          </wps:spPr>
                          <wps:txbx>
                            <w:txbxContent>
                              <w:p w14:paraId="1EA96EAE" w14:textId="5C51962A"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التطوير المستمر:</w:t>
                                </w:r>
                              </w:p>
                            </w:txbxContent>
                          </wps:txbx>
                          <wps:bodyPr wrap="square" rtlCol="1">
                            <a:spAutoFit/>
                          </wps:bodyPr>
                        </wps:wsp>
                      </wpg:grpSp>
                      <pic:pic xmlns:pic="http://schemas.openxmlformats.org/drawingml/2006/picture">
                        <pic:nvPicPr>
                          <pic:cNvPr id="46990949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A1AE5" id="_x0000_s31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jb80nAcAAPg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yNvzS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1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">
                  <v:group id="مجموعة 48" o:spid="_x0000_s31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">
                    <v:group id="مجموعة 49" o:spid="_x0000_s31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">
                      <v:shape id="شكل حر 50" o:spid="_x0000_s31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" fillcolor="#a5a5a5 [2092]" stroked="f" strokeweight="1pt">
                        <v:stroke joinstyle="miter"/>
                      </v:roundrect>
                    </v:group>
                    <v:oval id="شكل بيضاوي 52" o:spid="_x0000_s31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" filled="f" strokecolor="#168489" strokeweight="1pt">
                      <v:stroke joinstyle="miter"/>
                    </v:oval>
                  </v:group>
                  <v:shape id="مربع نص 41" o:spid="_x0000_s31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" filled="f" stroked="f">
                    <v:textbox style="mso-fit-shape-to-text:t">
                      <w:txbxContent>
                        <w:p w14:paraId="1EA96EAE" w14:textId="5C51962A"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التطوير المستمر:</w:t>
                          </w:r>
                        </w:p>
                      </w:txbxContent>
                    </v:textbox>
                  </v:shape>
                </v:group>
                <v:shape id="صورة 54" o:spid="_x0000_s31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">
                  <v:imagedata r:id="rId79" o:title=""/>
                </v:shape>
                <w10:anchorlock/>
              </v:group>
            </w:pict>
          </mc:Fallback>
        </mc:AlternateContent>
      </w:r>
    </w:p>
    <w:p w14:paraId="42E2AD6B" w14:textId="2A4EB219" w:rsidR="00570B99" w:rsidRPr="00963A4D" w:rsidRDefault="00570B99" w:rsidP="00570B99">
      <w:r w:rsidRPr="00963A4D">
        <w:rPr>
          <w:rtl/>
        </w:rPr>
        <w:t>العمل على تطوير الشراكات باستمرار، من خلال التقييم الدوري والاستفادة من التغذية الراجعة لتحسين الأداء.</w:t>
      </w:r>
    </w:p>
    <w:p w14:paraId="0D23AB28" w14:textId="77777777" w:rsidR="00570B99" w:rsidRDefault="00570B99" w:rsidP="00570B99">
      <w:r w:rsidRPr="00963A4D">
        <w:rPr>
          <w:rtl/>
        </w:rPr>
        <w:t>من خلال هذا النهج التعاوني، تتمكن المنظمات من تحقيق الاستدامة بشكل أكثر فعالية، من خلال تضافر الجهود والخبرات والموارد المختلفة.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5544D" w:rsidRPr="00563DBD" w14:paraId="3C4C0491" w14:textId="77777777" w:rsidTr="001E5A5E">
        <w:tc>
          <w:tcPr>
            <w:tcW w:w="1962" w:type="dxa"/>
            <w:tcBorders>
              <w:right w:val="single" w:sz="36" w:space="0" w:color="168489"/>
            </w:tcBorders>
            <w:shd w:val="clear" w:color="auto" w:fill="F2F2F2" w:themeFill="background1" w:themeFillShade="F2"/>
            <w:vAlign w:val="center"/>
          </w:tcPr>
          <w:p w14:paraId="5CBA3D89" w14:textId="77777777" w:rsidR="0045544D" w:rsidRPr="008113E1" w:rsidRDefault="0045544D" w:rsidP="008D78C8">
            <w:pPr>
              <w:pStyle w:val="ad"/>
              <w:pageBreakBefore/>
              <w:jc w:val="center"/>
              <w:rPr>
                <w:rtl/>
              </w:rPr>
            </w:pPr>
            <w:r w:rsidRPr="008113E1">
              <w:rPr>
                <w:noProof/>
                <w:rtl/>
                <w:lang w:val="ar-SA"/>
              </w:rPr>
              <w:lastRenderedPageBreak/>
              <w:drawing>
                <wp:inline distT="0" distB="0" distL="0" distR="0" wp14:anchorId="21BEE431" wp14:editId="3344DE01">
                  <wp:extent cx="563984" cy="563914"/>
                  <wp:effectExtent l="0" t="0" r="7620" b="7620"/>
                  <wp:docPr id="1230093461" name="Picture 123009346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FD793BF" w14:textId="3D3CC9C7" w:rsidR="0045544D" w:rsidRPr="00563DBD" w:rsidRDefault="0045544D" w:rsidP="008D78C8">
            <w:pPr>
              <w:jc w:val="center"/>
              <w:rPr>
                <w:rFonts w:eastAsia="Times New Roman" w:cs="GE Dinar Two Medium"/>
                <w:color w:val="1E3D6A"/>
                <w:kern w:val="24"/>
                <w:szCs w:val="28"/>
                <w:rtl/>
                <w:lang w:bidi="ar-SY"/>
              </w:rPr>
            </w:pPr>
            <w:r w:rsidRPr="0045544D">
              <w:rPr>
                <w:rFonts w:ascii="Adobe Arabic" w:eastAsia="Times New Roman" w:hAnsi="Adobe Arabic" w:cs="Adobe Arabic"/>
                <w:b/>
                <w:bCs/>
                <w:color w:val="168489"/>
                <w:kern w:val="24"/>
                <w:sz w:val="44"/>
                <w:szCs w:val="44"/>
                <w:rtl/>
                <w:lang w:bidi="ar-SY"/>
              </w:rPr>
              <w:t>ما هي أفضل الممارسات لبناء علاقات تعاونية مع أصحاب المصلحة؟</w:t>
            </w:r>
          </w:p>
        </w:tc>
      </w:tr>
      <w:tr w:rsidR="0045544D" w14:paraId="1237DF14" w14:textId="77777777" w:rsidTr="001E5A5E">
        <w:tc>
          <w:tcPr>
            <w:tcW w:w="1962" w:type="dxa"/>
            <w:tcBorders>
              <w:right w:val="single" w:sz="36" w:space="0" w:color="168489"/>
            </w:tcBorders>
            <w:shd w:val="clear" w:color="auto" w:fill="F2F2F2" w:themeFill="background1" w:themeFillShade="F2"/>
            <w:vAlign w:val="center"/>
          </w:tcPr>
          <w:p w14:paraId="4B580405" w14:textId="77777777" w:rsidR="0045544D" w:rsidRPr="008113E1" w:rsidRDefault="0045544D"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A9F0963" w14:textId="77777777" w:rsidR="0045544D" w:rsidRDefault="0045544D" w:rsidP="008D78C8">
            <w:pPr>
              <w:pStyle w:val="ad"/>
              <w:rPr>
                <w:rtl/>
              </w:rPr>
            </w:pPr>
          </w:p>
        </w:tc>
      </w:tr>
    </w:tbl>
    <w:p w14:paraId="7E256003" w14:textId="77777777" w:rsidR="0045544D" w:rsidRDefault="0045544D" w:rsidP="0045544D">
      <w:pPr>
        <w:rPr>
          <w:lang w:bidi="ar-AE"/>
        </w:rPr>
      </w:pPr>
    </w:p>
    <w:p w14:paraId="7AE1559D" w14:textId="7BAB0875" w:rsidR="0045544D" w:rsidRDefault="001E5A5E" w:rsidP="001E5A5E">
      <w:pPr>
        <w:ind w:left="-897"/>
        <w:rPr>
          <w:lang w:bidi="ar-AE"/>
        </w:rPr>
      </w:pPr>
      <w:r>
        <w:rPr>
          <w:noProof/>
        </w:rPr>
        <mc:AlternateContent>
          <mc:Choice Requires="wps">
            <w:drawing>
              <wp:inline distT="0" distB="0" distL="0" distR="0" wp14:anchorId="6B70732D" wp14:editId="0712158D">
                <wp:extent cx="6741160" cy="6003582"/>
                <wp:effectExtent l="0" t="0" r="21590" b="16510"/>
                <wp:docPr id="177055643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6003582"/>
                        </a:xfrm>
                        <a:prstGeom prst="roundRect">
                          <a:avLst>
                            <a:gd name="adj" fmla="val 16667"/>
                          </a:avLst>
                        </a:prstGeom>
                        <a:solidFill>
                          <a:srgbClr val="EAF4E4"/>
                        </a:solidFill>
                        <a:ln w="12700">
                          <a:solidFill>
                            <a:schemeClr val="accent6"/>
                          </a:solidFill>
                          <a:miter lim="800000"/>
                          <a:headEnd/>
                          <a:tailEnd/>
                        </a:ln>
                      </wps:spPr>
                      <wps:txbx>
                        <w:txbxContent>
                          <w:p w14:paraId="18BF119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1203D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2B141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AF37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6F9FE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AB91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3FFA1F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F5429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088E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40167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ABDB0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3FE94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81AD6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E53E1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8C399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8A675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0AC516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BB7E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E2D48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FF909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5AB30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92894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A947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17AA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03DF9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A694B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485BB"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B70732D" id="_x0000_s3161" style="width:530.8pt;height:472.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" fillcolor="#eaf4e4" strokecolor="#70ad47 [3209]" strokeweight="1pt">
                <v:stroke joinstyle="miter"/>
                <v:textbox inset="0,3mm,0">
                  <w:txbxContent>
                    <w:p w14:paraId="18BF119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1203D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2B141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AF37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6F9FE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AB91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3FFA1F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F5429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088E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40167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ABDB0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3FE94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81AD6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E53E1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8C399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8A675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0AC516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BB7E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E2D48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FF909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5AB30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92894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A947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17AA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03DF9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A694B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485BB" w14:textId="77777777" w:rsidR="001E5A5E" w:rsidRDefault="001E5A5E" w:rsidP="001E5A5E">
                      <w:pPr>
                        <w:jc w:val="center"/>
                        <w:rPr>
                          <w:sz w:val="22"/>
                          <w:szCs w:val="28"/>
                          <w:rtl/>
                          <w:lang w:bidi="ar-SY"/>
                        </w:rPr>
                      </w:pPr>
                    </w:p>
                  </w:txbxContent>
                </v:textbox>
                <w10:anchorlock/>
              </v:roundrect>
            </w:pict>
          </mc:Fallback>
        </mc:AlternateContent>
      </w:r>
    </w:p>
    <w:p w14:paraId="1A4B7AFF" w14:textId="1501186E" w:rsidR="0045544D" w:rsidRPr="00963A4D" w:rsidRDefault="0045544D" w:rsidP="0045544D">
      <w:pPr>
        <w:jc w:val="center"/>
        <w:rPr>
          <w:lang w:bidi="ar-AE"/>
        </w:rPr>
      </w:pPr>
      <w:r w:rsidRPr="00F131A0">
        <w:rPr>
          <w:noProof/>
          <w:lang w:bidi="ar-SY"/>
        </w:rPr>
        <w:drawing>
          <wp:inline distT="0" distB="0" distL="0" distR="0" wp14:anchorId="74059AA9" wp14:editId="160B3E7B">
            <wp:extent cx="1527176" cy="1420708"/>
            <wp:effectExtent l="0" t="0" r="0" b="8255"/>
            <wp:docPr id="51268992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92D5076" w14:textId="384EB023" w:rsidR="00570B99" w:rsidRPr="006D4C13" w:rsidRDefault="00570B99" w:rsidP="00570B99">
      <w:r w:rsidRPr="002A078C">
        <w:rPr>
          <w:rFonts w:ascii="Sakkal Majalla" w:hAnsi="Sakkal Majalla"/>
          <w:noProof/>
          <w:color w:val="002060"/>
          <w:sz w:val="34"/>
          <w:lang w:bidi="ar-SY"/>
        </w:rPr>
        <w:lastRenderedPageBreak/>
        <mc:AlternateContent>
          <mc:Choice Requires="wpg">
            <w:drawing>
              <wp:inline distT="0" distB="0" distL="0" distR="0" wp14:anchorId="3DC81179" wp14:editId="73A8FBE2">
                <wp:extent cx="5731510" cy="895350"/>
                <wp:effectExtent l="0" t="0" r="21590" b="19050"/>
                <wp:docPr id="9196154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836259961"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65656723" name="مجموعة 39"/>
                        <wpg:cNvGrpSpPr/>
                        <wpg:grpSpPr>
                          <a:xfrm>
                            <a:off x="0" y="0"/>
                            <a:ext cx="5731510" cy="895457"/>
                            <a:chOff x="0" y="0"/>
                            <a:chExt cx="5878196" cy="918845"/>
                          </a:xfrm>
                        </wpg:grpSpPr>
                        <wpg:grpSp>
                          <wpg:cNvPr id="85992468" name="مجموعة 40"/>
                          <wpg:cNvGrpSpPr/>
                          <wpg:grpSpPr>
                            <a:xfrm>
                              <a:off x="0" y="0"/>
                              <a:ext cx="5878196" cy="918845"/>
                              <a:chOff x="0" y="0"/>
                              <a:chExt cx="6240348" cy="919070"/>
                            </a:xfrm>
                          </wpg:grpSpPr>
                          <wpg:grpSp>
                            <wpg:cNvPr id="384367054" name="مجموعة 41"/>
                            <wpg:cNvGrpSpPr/>
                            <wpg:grpSpPr>
                              <a:xfrm>
                                <a:off x="0" y="169208"/>
                                <a:ext cx="5433072" cy="580613"/>
                                <a:chOff x="0" y="169208"/>
                                <a:chExt cx="5433072" cy="580613"/>
                              </a:xfrm>
                            </wpg:grpSpPr>
                            <wps:wsp>
                              <wps:cNvPr id="430171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29663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31413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0713952" name="مربع نص 41"/>
                          <wps:cNvSpPr txBox="1"/>
                          <wps:spPr>
                            <a:xfrm>
                              <a:off x="204484" y="257055"/>
                              <a:ext cx="4616071" cy="387693"/>
                            </a:xfrm>
                            <a:prstGeom prst="rect">
                              <a:avLst/>
                            </a:prstGeom>
                            <a:noFill/>
                          </wps:spPr>
                          <wps:txbx>
                            <w:txbxContent>
                              <w:p w14:paraId="6897D737" w14:textId="2DCB9679"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استراتيجيات التعاون والشراكة المستدامة</w:t>
                                </w:r>
                              </w:p>
                            </w:txbxContent>
                          </wps:txbx>
                          <wps:bodyPr wrap="square" rtlCol="1">
                            <a:spAutoFit/>
                          </wps:bodyPr>
                        </wps:wsp>
                      </wpg:grpSp>
                    </wpg:wgp>
                  </a:graphicData>
                </a:graphic>
              </wp:inline>
            </w:drawing>
          </mc:Choice>
          <mc:Fallback>
            <w:pict>
              <v:group w14:anchorId="3DC81179" id="_x0000_s3162"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UuB6pqwHAAC0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316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">
                  <v:imagedata r:id="rId61" o:title=""/>
                </v:shape>
                <v:group id="مجموعة 39" o:spid="_x0000_s3164"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">
                  <v:group id="مجموعة 40" o:spid="_x0000_s31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">
                    <v:group id="مجموعة 41" o:spid="_x0000_s31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">
                      <v:shape id="شكل حر 42" o:spid="_x0000_s31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" fillcolor="#168489" stroked="f" strokeweight="1pt">
                        <v:stroke joinstyle="miter"/>
                      </v:roundrect>
                    </v:group>
                    <v:oval id="شكل بيضاوي 44" o:spid="_x0000_s31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" filled="f" strokecolor="#a5a5a5 [2092]" strokeweight="1pt">
                      <v:stroke joinstyle="miter"/>
                    </v:oval>
                  </v:group>
                  <v:shape id="مربع نص 41" o:spid="_x0000_s317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" filled="f" stroked="f">
                    <v:textbox style="mso-fit-shape-to-text:t">
                      <w:txbxContent>
                        <w:p w14:paraId="6897D737" w14:textId="2DCB9679"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استراتيجيات التعاون والشراكة المستدامة</w:t>
                          </w:r>
                        </w:p>
                      </w:txbxContent>
                    </v:textbox>
                  </v:shape>
                </v:group>
                <w10:anchorlock/>
              </v:group>
            </w:pict>
          </mc:Fallback>
        </mc:AlternateContent>
      </w:r>
    </w:p>
    <w:p w14:paraId="4B518D2E" w14:textId="77777777" w:rsidR="00570B99" w:rsidRDefault="00570B99" w:rsidP="00570B99">
      <w:r w:rsidRPr="00963A4D">
        <w:rPr>
          <w:rtl/>
        </w:rPr>
        <w:t>تطوير استراتيجيات التعاون والشراكة المستدامة هو أمر بالغ الأهمية لتحقيق الاستدامة. وفيما يلي بعض المبادئ والخطوات الرئيسية لتطوير هذه الاستراتيجيات:</w:t>
      </w:r>
    </w:p>
    <w:p w14:paraId="7B500B98" w14:textId="6928E0EF" w:rsidR="00323109" w:rsidRDefault="00323109" w:rsidP="00323109">
      <w:r w:rsidRPr="00323109">
        <w:rPr>
          <w:noProof/>
        </w:rPr>
        <mc:AlternateContent>
          <mc:Choice Requires="wpg">
            <w:drawing>
              <wp:inline distT="0" distB="0" distL="0" distR="0" wp14:anchorId="604A1287" wp14:editId="12E0329B">
                <wp:extent cx="5899695" cy="2330491"/>
                <wp:effectExtent l="0" t="0" r="25400" b="12700"/>
                <wp:docPr id="84" name="Group 83">
                  <a:extLst xmlns:a="http://schemas.openxmlformats.org/drawingml/2006/main">
                    <a:ext uri="{FF2B5EF4-FFF2-40B4-BE49-F238E27FC236}">
                      <a16:creationId xmlns:a16="http://schemas.microsoft.com/office/drawing/2014/main" id="{2C668B74-E304-D073-F6BC-2E3D46DF2090}"/>
                    </a:ext>
                  </a:extLst>
                </wp:docPr>
                <wp:cNvGraphicFramePr/>
                <a:graphic xmlns:a="http://schemas.openxmlformats.org/drawingml/2006/main">
                  <a:graphicData uri="http://schemas.microsoft.com/office/word/2010/wordprocessingGroup">
                    <wpg:wgp>
                      <wpg:cNvGrpSpPr/>
                      <wpg:grpSpPr>
                        <a:xfrm>
                          <a:off x="0" y="0"/>
                          <a:ext cx="5899695" cy="2330491"/>
                          <a:chOff x="0" y="0"/>
                          <a:chExt cx="6043210" cy="2387297"/>
                        </a:xfrm>
                      </wpg:grpSpPr>
                      <wpg:grpSp>
                        <wpg:cNvPr id="1609083187" name="Group 1609083187">
                          <a:extLst>
                            <a:ext uri="{FF2B5EF4-FFF2-40B4-BE49-F238E27FC236}">
                              <a16:creationId xmlns:a16="http://schemas.microsoft.com/office/drawing/2014/main" id="{D10822A2-6DB4-5FAC-6CF4-266D39EACE5D}"/>
                            </a:ext>
                          </a:extLst>
                        </wpg:cNvPr>
                        <wpg:cNvGrpSpPr/>
                        <wpg:grpSpPr>
                          <a:xfrm>
                            <a:off x="0" y="0"/>
                            <a:ext cx="6043210" cy="2387297"/>
                            <a:chOff x="0" y="0"/>
                            <a:chExt cx="6043210" cy="2387297"/>
                          </a:xfrm>
                        </wpg:grpSpPr>
                        <wpg:grpSp>
                          <wpg:cNvPr id="1189208506" name="Group 1189208506">
                            <a:extLst>
                              <a:ext uri="{FF2B5EF4-FFF2-40B4-BE49-F238E27FC236}">
                                <a16:creationId xmlns:a16="http://schemas.microsoft.com/office/drawing/2014/main" id="{61FCDB11-3E35-4447-9E0A-B5ED44ACC561}"/>
                              </a:ext>
                            </a:extLst>
                          </wpg:cNvPr>
                          <wpg:cNvGrpSpPr/>
                          <wpg:grpSpPr>
                            <a:xfrm>
                              <a:off x="0" y="1603917"/>
                              <a:ext cx="6043210" cy="783380"/>
                              <a:chOff x="0" y="1603917"/>
                              <a:chExt cx="6043210" cy="783380"/>
                            </a:xfrm>
                          </wpg:grpSpPr>
                          <wpg:grpSp>
                            <wpg:cNvPr id="1858971065" name="Group 1858971065">
                              <a:extLst>
                                <a:ext uri="{FF2B5EF4-FFF2-40B4-BE49-F238E27FC236}">
                                  <a16:creationId xmlns:a16="http://schemas.microsoft.com/office/drawing/2014/main" id="{99C38088-27C0-4C52-B030-C919C84D7295}"/>
                                </a:ext>
                              </a:extLst>
                            </wpg:cNvPr>
                            <wpg:cNvGrpSpPr/>
                            <wpg:grpSpPr>
                              <a:xfrm>
                                <a:off x="3021605" y="1603917"/>
                                <a:ext cx="3021605" cy="783380"/>
                                <a:chOff x="3021605" y="1603917"/>
                                <a:chExt cx="3021605" cy="783380"/>
                              </a:xfrm>
                            </wpg:grpSpPr>
                            <wpg:grpSp>
                              <wpg:cNvPr id="1416283193" name="Group 1416283193">
                                <a:extLst>
                                  <a:ext uri="{FF2B5EF4-FFF2-40B4-BE49-F238E27FC236}">
                                    <a16:creationId xmlns:a16="http://schemas.microsoft.com/office/drawing/2014/main" id="{FB717655-F9F5-421C-B14A-21A751110DCE}"/>
                                  </a:ext>
                                </a:extLst>
                              </wpg:cNvPr>
                              <wpg:cNvGrpSpPr/>
                              <wpg:grpSpPr>
                                <a:xfrm>
                                  <a:off x="3021605" y="1642646"/>
                                  <a:ext cx="2578490" cy="704145"/>
                                  <a:chOff x="3021605" y="1642646"/>
                                  <a:chExt cx="2578490" cy="704145"/>
                                </a:xfrm>
                              </wpg:grpSpPr>
                              <wps:wsp>
                                <wps:cNvPr id="296076785" name="Freeform: Shape 296076785">
                                  <a:extLst>
                                    <a:ext uri="{FF2B5EF4-FFF2-40B4-BE49-F238E27FC236}">
                                      <a16:creationId xmlns:a16="http://schemas.microsoft.com/office/drawing/2014/main" id="{FBBBB923-4A72-4201-B8D9-20C6C155AD8A}"/>
                                    </a:ext>
                                  </a:extLst>
                                </wps:cNvPr>
                                <wps:cNvSpPr/>
                                <wps:spPr>
                                  <a:xfrm rot="5400000">
                                    <a:off x="392692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01202517" name="Freeform: Shape 1101202517">
                                  <a:extLst>
                                    <a:ext uri="{FF2B5EF4-FFF2-40B4-BE49-F238E27FC236}">
                                      <a16:creationId xmlns:a16="http://schemas.microsoft.com/office/drawing/2014/main" id="{76FFFD56-E3A4-4AFA-B2FA-522464DA7EC9}"/>
                                    </a:ext>
                                  </a:extLst>
                                </wps:cNvPr>
                                <wps:cNvSpPr/>
                                <wps:spPr>
                                  <a:xfrm rot="5400000">
                                    <a:off x="399063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39277208" name="Oval 1339277208">
                                <a:extLst>
                                  <a:ext uri="{FF2B5EF4-FFF2-40B4-BE49-F238E27FC236}">
                                    <a16:creationId xmlns:a16="http://schemas.microsoft.com/office/drawing/2014/main" id="{6BE48EE1-DABD-455D-A2AD-89A1AFCF09FF}"/>
                                  </a:ext>
                                </a:extLst>
                              </wps:cNvPr>
                              <wps:cNvSpPr/>
                              <wps:spPr>
                                <a:xfrm>
                                  <a:off x="5259830"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9357324" name="Oval 1649357324">
                                <a:extLst>
                                  <a:ext uri="{FF2B5EF4-FFF2-40B4-BE49-F238E27FC236}">
                                    <a16:creationId xmlns:a16="http://schemas.microsoft.com/office/drawing/2014/main" id="{590CC845-F574-4AFC-BAD8-0103EA61ABD0}"/>
                                  </a:ext>
                                </a:extLst>
                              </wps:cNvPr>
                              <wps:cNvSpPr/>
                              <wps:spPr>
                                <a:xfrm>
                                  <a:off x="5300773"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4997467" name="TextBox 163">
                                <a:extLst>
                                  <a:ext uri="{FF2B5EF4-FFF2-40B4-BE49-F238E27FC236}">
                                    <a16:creationId xmlns:a16="http://schemas.microsoft.com/office/drawing/2014/main" id="{4183C420-2A0C-4B94-8666-0C754D6F76E2}"/>
                                  </a:ext>
                                </a:extLst>
                              </wps:cNvPr>
                              <wps:cNvSpPr txBox="1"/>
                              <wps:spPr>
                                <a:xfrm>
                                  <a:off x="3425364" y="1758538"/>
                                  <a:ext cx="1800225" cy="377825"/>
                                </a:xfrm>
                                <a:prstGeom prst="rect">
                                  <a:avLst/>
                                </a:prstGeom>
                                <a:noFill/>
                              </wps:spPr>
                              <wps:txbx>
                                <w:txbxContent>
                                  <w:p w14:paraId="69A42D63"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w:t>
                                    </w:r>
                                  </w:p>
                                </w:txbxContent>
                              </wps:txbx>
                              <wps:bodyPr wrap="square" rtlCol="0">
                                <a:noAutofit/>
                              </wps:bodyPr>
                            </wps:wsp>
                          </wpg:grpSp>
                          <wpg:grpSp>
                            <wpg:cNvPr id="1339269547" name="Group 1339269547">
                              <a:extLst>
                                <a:ext uri="{FF2B5EF4-FFF2-40B4-BE49-F238E27FC236}">
                                  <a16:creationId xmlns:a16="http://schemas.microsoft.com/office/drawing/2014/main" id="{2BED2B29-5E3D-42C8-8CFB-2A3002A71DAC}"/>
                                </a:ext>
                              </a:extLst>
                            </wpg:cNvPr>
                            <wpg:cNvGrpSpPr/>
                            <wpg:grpSpPr>
                              <a:xfrm flipH="1">
                                <a:off x="0" y="1603917"/>
                                <a:ext cx="3021605" cy="783380"/>
                                <a:chOff x="0" y="1603917"/>
                                <a:chExt cx="3021605" cy="783380"/>
                              </a:xfrm>
                            </wpg:grpSpPr>
                            <wpg:grpSp>
                              <wpg:cNvPr id="533585946" name="Group 533585946">
                                <a:extLst>
                                  <a:ext uri="{FF2B5EF4-FFF2-40B4-BE49-F238E27FC236}">
                                    <a16:creationId xmlns:a16="http://schemas.microsoft.com/office/drawing/2014/main" id="{6A7B1AE1-8CCD-492E-9223-1C59D1076E83}"/>
                                  </a:ext>
                                </a:extLst>
                              </wpg:cNvPr>
                              <wpg:cNvGrpSpPr/>
                              <wpg:grpSpPr>
                                <a:xfrm>
                                  <a:off x="0" y="1642646"/>
                                  <a:ext cx="2578490" cy="704145"/>
                                  <a:chOff x="0" y="1642646"/>
                                  <a:chExt cx="2578490" cy="704145"/>
                                </a:xfrm>
                              </wpg:grpSpPr>
                              <wps:wsp>
                                <wps:cNvPr id="1545369702" name="Freeform: Shape 1545369702">
                                  <a:extLst>
                                    <a:ext uri="{FF2B5EF4-FFF2-40B4-BE49-F238E27FC236}">
                                      <a16:creationId xmlns:a16="http://schemas.microsoft.com/office/drawing/2014/main" id="{D432864B-07F2-4A3B-9C63-4EEA7042C3DC}"/>
                                    </a:ext>
                                  </a:extLst>
                                </wps:cNvPr>
                                <wps:cNvSpPr/>
                                <wps:spPr>
                                  <a:xfrm rot="5400000">
                                    <a:off x="90531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57689692" name="Freeform: Shape 957689692">
                                  <a:extLst>
                                    <a:ext uri="{FF2B5EF4-FFF2-40B4-BE49-F238E27FC236}">
                                      <a16:creationId xmlns:a16="http://schemas.microsoft.com/office/drawing/2014/main" id="{C16E3073-33B2-48FE-8D75-03298FD2BFDE}"/>
                                    </a:ext>
                                  </a:extLst>
                                </wps:cNvPr>
                                <wps:cNvSpPr/>
                                <wps:spPr>
                                  <a:xfrm rot="5400000">
                                    <a:off x="96903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16210058" name="Oval 1516210058">
                                <a:extLst>
                                  <a:ext uri="{FF2B5EF4-FFF2-40B4-BE49-F238E27FC236}">
                                    <a16:creationId xmlns:a16="http://schemas.microsoft.com/office/drawing/2014/main" id="{77CF9CB2-34C1-4F62-8124-454C934111CB}"/>
                                  </a:ext>
                                </a:extLst>
                              </wps:cNvPr>
                              <wps:cNvSpPr/>
                              <wps:spPr>
                                <a:xfrm>
                                  <a:off x="2238225"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4909805" name="Oval 1024909805">
                                <a:extLst>
                                  <a:ext uri="{FF2B5EF4-FFF2-40B4-BE49-F238E27FC236}">
                                    <a16:creationId xmlns:a16="http://schemas.microsoft.com/office/drawing/2014/main" id="{0D09BFDF-DF28-413E-A041-601F5FE6C030}"/>
                                  </a:ext>
                                </a:extLst>
                              </wps:cNvPr>
                              <wps:cNvSpPr/>
                              <wps:spPr>
                                <a:xfrm>
                                  <a:off x="2279168"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5245242" name="TextBox 156">
                                <a:extLst>
                                  <a:ext uri="{FF2B5EF4-FFF2-40B4-BE49-F238E27FC236}">
                                    <a16:creationId xmlns:a16="http://schemas.microsoft.com/office/drawing/2014/main" id="{3F4471F2-4B58-44CE-AADD-2272E900D509}"/>
                                  </a:ext>
                                </a:extLst>
                              </wps:cNvPr>
                              <wps:cNvSpPr txBox="1"/>
                              <wps:spPr>
                                <a:xfrm>
                                  <a:off x="403954" y="1746654"/>
                                  <a:ext cx="1800225" cy="377825"/>
                                </a:xfrm>
                                <a:prstGeom prst="rect">
                                  <a:avLst/>
                                </a:prstGeom>
                              </wps:spPr>
                              <wps:txbx>
                                <w:txbxContent>
                                  <w:p w14:paraId="4B518D20"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التقييم والتحسين المستمر</w:t>
                                    </w:r>
                                  </w:p>
                                </w:txbxContent>
                              </wps:txbx>
                              <wps:bodyPr wrap="square" rtlCol="0">
                                <a:noAutofit/>
                              </wps:bodyPr>
                            </wps:wsp>
                          </wpg:grpSp>
                        </wpg:grpSp>
                        <wpg:grpSp>
                          <wpg:cNvPr id="1238504856" name="Group 1238504856">
                            <a:extLst>
                              <a:ext uri="{FF2B5EF4-FFF2-40B4-BE49-F238E27FC236}">
                                <a16:creationId xmlns:a16="http://schemas.microsoft.com/office/drawing/2014/main" id="{37C3C0AA-8E6B-49E2-B19A-66D5784924E1}"/>
                              </a:ext>
                            </a:extLst>
                          </wpg:cNvPr>
                          <wpg:cNvGrpSpPr/>
                          <wpg:grpSpPr>
                            <a:xfrm>
                              <a:off x="0" y="0"/>
                              <a:ext cx="6043210" cy="783380"/>
                              <a:chOff x="0" y="0"/>
                              <a:chExt cx="6043210" cy="783380"/>
                            </a:xfrm>
                          </wpg:grpSpPr>
                          <wpg:grpSp>
                            <wpg:cNvPr id="1481471425" name="Group 1481471425">
                              <a:extLst>
                                <a:ext uri="{FF2B5EF4-FFF2-40B4-BE49-F238E27FC236}">
                                  <a16:creationId xmlns:a16="http://schemas.microsoft.com/office/drawing/2014/main" id="{C9A8C7D7-8C05-443B-95B8-370108714F8F}"/>
                                </a:ext>
                              </a:extLst>
                            </wpg:cNvPr>
                            <wpg:cNvGrpSpPr/>
                            <wpg:grpSpPr>
                              <a:xfrm>
                                <a:off x="3021605" y="0"/>
                                <a:ext cx="3021605" cy="783380"/>
                                <a:chOff x="3021605" y="0"/>
                                <a:chExt cx="3021605" cy="783380"/>
                              </a:xfrm>
                            </wpg:grpSpPr>
                            <wpg:grpSp>
                              <wpg:cNvPr id="250019943" name="Group 250019943">
                                <a:extLst>
                                  <a:ext uri="{FF2B5EF4-FFF2-40B4-BE49-F238E27FC236}">
                                    <a16:creationId xmlns:a16="http://schemas.microsoft.com/office/drawing/2014/main" id="{E7D958D8-0811-4E17-9A7B-CCBCF82D66E4}"/>
                                  </a:ext>
                                </a:extLst>
                              </wpg:cNvPr>
                              <wpg:cNvGrpSpPr/>
                              <wpg:grpSpPr>
                                <a:xfrm>
                                  <a:off x="3021605" y="38729"/>
                                  <a:ext cx="2578490" cy="704145"/>
                                  <a:chOff x="3021605" y="38729"/>
                                  <a:chExt cx="2578490" cy="704145"/>
                                </a:xfrm>
                              </wpg:grpSpPr>
                              <wps:wsp>
                                <wps:cNvPr id="1853109886" name="Freeform: Shape 1853109886">
                                  <a:extLst>
                                    <a:ext uri="{FF2B5EF4-FFF2-40B4-BE49-F238E27FC236}">
                                      <a16:creationId xmlns:a16="http://schemas.microsoft.com/office/drawing/2014/main"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2108923" name="Freeform: Shape 1362108923">
                                  <a:extLst>
                                    <a:ext uri="{FF2B5EF4-FFF2-40B4-BE49-F238E27FC236}">
                                      <a16:creationId xmlns:a16="http://schemas.microsoft.com/office/drawing/2014/main"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70263181" name="Oval 1570263181">
                                <a:extLst>
                                  <a:ext uri="{FF2B5EF4-FFF2-40B4-BE49-F238E27FC236}">
                                    <a16:creationId xmlns:a16="http://schemas.microsoft.com/office/drawing/2014/main"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11138317" name="Oval 2111138317">
                                <a:extLst>
                                  <a:ext uri="{FF2B5EF4-FFF2-40B4-BE49-F238E27FC236}">
                                    <a16:creationId xmlns:a16="http://schemas.microsoft.com/office/drawing/2014/main"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012500" name="TextBox 191">
                                <a:extLst>
                                  <a:ext uri="{FF2B5EF4-FFF2-40B4-BE49-F238E27FC236}">
                                    <a16:creationId xmlns:a16="http://schemas.microsoft.com/office/drawing/2014/main" id="{E9281ABE-7252-45B6-AAC6-ED8C13B74CE8}"/>
                                  </a:ext>
                                </a:extLst>
                              </wps:cNvPr>
                              <wps:cNvSpPr txBox="1"/>
                              <wps:spPr>
                                <a:xfrm>
                                  <a:off x="3339553" y="208149"/>
                                  <a:ext cx="1971675" cy="374650"/>
                                </a:xfrm>
                                <a:prstGeom prst="rect">
                                  <a:avLst/>
                                </a:prstGeom>
                                <a:noFill/>
                              </wps:spPr>
                              <wps:txbx>
                                <w:txbxContent>
                                  <w:p w14:paraId="1D39E978" w14:textId="77777777" w:rsidR="00323109" w:rsidRDefault="00323109" w:rsidP="00323109">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تحليل أصحاب المصلحة</w:t>
                                    </w:r>
                                  </w:p>
                                </w:txbxContent>
                              </wps:txbx>
                              <wps:bodyPr wrap="square" rtlCol="0">
                                <a:noAutofit/>
                              </wps:bodyPr>
                            </wps:wsp>
                          </wpg:grpSp>
                          <wpg:grpSp>
                            <wpg:cNvPr id="308459601" name="Group 308459601">
                              <a:extLst>
                                <a:ext uri="{FF2B5EF4-FFF2-40B4-BE49-F238E27FC236}">
                                  <a16:creationId xmlns:a16="http://schemas.microsoft.com/office/drawing/2014/main" id="{7810DB30-F391-4AA0-AE41-C037C170F13B}"/>
                                </a:ext>
                              </a:extLst>
                            </wpg:cNvPr>
                            <wpg:cNvGrpSpPr/>
                            <wpg:grpSpPr>
                              <a:xfrm flipH="1">
                                <a:off x="0" y="0"/>
                                <a:ext cx="3021605" cy="783380"/>
                                <a:chOff x="0" y="0"/>
                                <a:chExt cx="3021605" cy="783380"/>
                              </a:xfrm>
                            </wpg:grpSpPr>
                            <wpg:grpSp>
                              <wpg:cNvPr id="165005068" name="Group 165005068">
                                <a:extLst>
                                  <a:ext uri="{FF2B5EF4-FFF2-40B4-BE49-F238E27FC236}">
                                    <a16:creationId xmlns:a16="http://schemas.microsoft.com/office/drawing/2014/main" id="{C4DCA455-8FE8-4728-82B0-69D07223AAFC}"/>
                                  </a:ext>
                                </a:extLst>
                              </wpg:cNvPr>
                              <wpg:cNvGrpSpPr/>
                              <wpg:grpSpPr>
                                <a:xfrm>
                                  <a:off x="0" y="38729"/>
                                  <a:ext cx="2578490" cy="704145"/>
                                  <a:chOff x="0" y="38729"/>
                                  <a:chExt cx="2578490" cy="704145"/>
                                </a:xfrm>
                              </wpg:grpSpPr>
                              <wps:wsp>
                                <wps:cNvPr id="1807512585" name="Freeform: Shape 1807512585">
                                  <a:extLst>
                                    <a:ext uri="{FF2B5EF4-FFF2-40B4-BE49-F238E27FC236}">
                                      <a16:creationId xmlns:a16="http://schemas.microsoft.com/office/drawing/2014/main"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0142243" name="Freeform: Shape 180142243">
                                  <a:extLst>
                                    <a:ext uri="{FF2B5EF4-FFF2-40B4-BE49-F238E27FC236}">
                                      <a16:creationId xmlns:a16="http://schemas.microsoft.com/office/drawing/2014/main"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55090727" name="Oval 1755090727">
                                <a:extLst>
                                  <a:ext uri="{FF2B5EF4-FFF2-40B4-BE49-F238E27FC236}">
                                    <a16:creationId xmlns:a16="http://schemas.microsoft.com/office/drawing/2014/main"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4547151" name="Oval 404547151">
                                <a:extLst>
                                  <a:ext uri="{FF2B5EF4-FFF2-40B4-BE49-F238E27FC236}">
                                    <a16:creationId xmlns:a16="http://schemas.microsoft.com/office/drawing/2014/main"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8042821" name="TextBox 185">
                                <a:extLst>
                                  <a:ext uri="{FF2B5EF4-FFF2-40B4-BE49-F238E27FC236}">
                                    <a16:creationId xmlns:a16="http://schemas.microsoft.com/office/drawing/2014/main" id="{AA3F92FE-D4CD-424C-AD86-2FA33A7CE360}"/>
                                  </a:ext>
                                </a:extLst>
                              </wps:cNvPr>
                              <wps:cNvSpPr txBox="1"/>
                              <wps:spPr>
                                <a:xfrm>
                                  <a:off x="264608" y="187215"/>
                                  <a:ext cx="2079625" cy="377825"/>
                                </a:xfrm>
                                <a:prstGeom prst="rect">
                                  <a:avLst/>
                                </a:prstGeom>
                              </wps:spPr>
                              <wps:txbx>
                                <w:txbxContent>
                                  <w:p w14:paraId="10DC637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مشتركة</w:t>
                                    </w:r>
                                  </w:p>
                                </w:txbxContent>
                              </wps:txbx>
                              <wps:bodyPr wrap="square" rtlCol="0">
                                <a:noAutofit/>
                              </wps:bodyPr>
                            </wps:wsp>
                          </wpg:grpSp>
                        </wpg:grpSp>
                        <wpg:grpSp>
                          <wpg:cNvPr id="1959068917" name="Group 1959068917">
                            <a:extLst>
                              <a:ext uri="{FF2B5EF4-FFF2-40B4-BE49-F238E27FC236}">
                                <a16:creationId xmlns:a16="http://schemas.microsoft.com/office/drawing/2014/main" id="{84BD4B27-6B5D-4B38-80E9-FA566CF517B6}"/>
                              </a:ext>
                            </a:extLst>
                          </wpg:cNvPr>
                          <wpg:cNvGrpSpPr/>
                          <wpg:grpSpPr>
                            <a:xfrm>
                              <a:off x="0" y="801225"/>
                              <a:ext cx="6043210" cy="783380"/>
                              <a:chOff x="0" y="801225"/>
                              <a:chExt cx="6043210" cy="783380"/>
                            </a:xfrm>
                          </wpg:grpSpPr>
                          <wpg:grpSp>
                            <wpg:cNvPr id="1710598390" name="Group 1710598390">
                              <a:extLst>
                                <a:ext uri="{FF2B5EF4-FFF2-40B4-BE49-F238E27FC236}">
                                  <a16:creationId xmlns:a16="http://schemas.microsoft.com/office/drawing/2014/main" id="{5AAE9362-0A50-4676-8DFD-900EA2EF376D}"/>
                                </a:ext>
                              </a:extLst>
                            </wpg:cNvPr>
                            <wpg:cNvGrpSpPr/>
                            <wpg:grpSpPr>
                              <a:xfrm>
                                <a:off x="3021605" y="801225"/>
                                <a:ext cx="3021605" cy="783380"/>
                                <a:chOff x="3021605" y="801225"/>
                                <a:chExt cx="3021605" cy="783380"/>
                              </a:xfrm>
                            </wpg:grpSpPr>
                            <wpg:grpSp>
                              <wpg:cNvPr id="829923347" name="Group 829923347">
                                <a:extLst>
                                  <a:ext uri="{FF2B5EF4-FFF2-40B4-BE49-F238E27FC236}">
                                    <a16:creationId xmlns:a16="http://schemas.microsoft.com/office/drawing/2014/main" id="{461CC79E-C68D-42DE-ABC4-6F41C99B2C94}"/>
                                  </a:ext>
                                </a:extLst>
                              </wpg:cNvPr>
                              <wpg:cNvGrpSpPr/>
                              <wpg:grpSpPr>
                                <a:xfrm>
                                  <a:off x="3021605" y="839954"/>
                                  <a:ext cx="2578490" cy="704145"/>
                                  <a:chOff x="3021605" y="839954"/>
                                  <a:chExt cx="2578490" cy="704145"/>
                                </a:xfrm>
                              </wpg:grpSpPr>
                              <wps:wsp>
                                <wps:cNvPr id="2032257813" name="Freeform: Shape 2032257813">
                                  <a:extLst>
                                    <a:ext uri="{FF2B5EF4-FFF2-40B4-BE49-F238E27FC236}">
                                      <a16:creationId xmlns:a16="http://schemas.microsoft.com/office/drawing/2014/main"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6726596" name="Freeform: Shape 416726596">
                                  <a:extLst>
                                    <a:ext uri="{FF2B5EF4-FFF2-40B4-BE49-F238E27FC236}">
                                      <a16:creationId xmlns:a16="http://schemas.microsoft.com/office/drawing/2014/main"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39973902" name="Oval 839973902">
                                <a:extLst>
                                  <a:ext uri="{FF2B5EF4-FFF2-40B4-BE49-F238E27FC236}">
                                    <a16:creationId xmlns:a16="http://schemas.microsoft.com/office/drawing/2014/main"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8514992" name="Oval 1188514992">
                                <a:extLst>
                                  <a:ext uri="{FF2B5EF4-FFF2-40B4-BE49-F238E27FC236}">
                                    <a16:creationId xmlns:a16="http://schemas.microsoft.com/office/drawing/2014/main"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8990991" name="TextBox 177">
                                <a:extLst>
                                  <a:ext uri="{FF2B5EF4-FFF2-40B4-BE49-F238E27FC236}">
                                    <a16:creationId xmlns:a16="http://schemas.microsoft.com/office/drawing/2014/main" id="{B8995979-368D-49B7-9A9C-31891E758B2E}"/>
                                  </a:ext>
                                </a:extLst>
                              </wps:cNvPr>
                              <wps:cNvSpPr txBox="1"/>
                              <wps:spPr>
                                <a:xfrm>
                                  <a:off x="3350308" y="982318"/>
                                  <a:ext cx="1950085" cy="377825"/>
                                </a:xfrm>
                                <a:prstGeom prst="rect">
                                  <a:avLst/>
                                </a:prstGeom>
                                <a:noFill/>
                              </wps:spPr>
                              <wps:txbx>
                                <w:txbxContent>
                                  <w:p w14:paraId="6C11E989"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مجالات التعاون</w:t>
                                    </w:r>
                                  </w:p>
                                </w:txbxContent>
                              </wps:txbx>
                              <wps:bodyPr wrap="square" rtlCol="0">
                                <a:noAutofit/>
                              </wps:bodyPr>
                            </wps:wsp>
                          </wpg:grpSp>
                          <wpg:grpSp>
                            <wpg:cNvPr id="1912292535" name="Group 1912292535">
                              <a:extLst>
                                <a:ext uri="{FF2B5EF4-FFF2-40B4-BE49-F238E27FC236}">
                                  <a16:creationId xmlns:a16="http://schemas.microsoft.com/office/drawing/2014/main" id="{6F5C2C6B-89B3-4995-B517-C1A49BFC224E}"/>
                                </a:ext>
                              </a:extLst>
                            </wpg:cNvPr>
                            <wpg:cNvGrpSpPr/>
                            <wpg:grpSpPr>
                              <a:xfrm flipH="1">
                                <a:off x="0" y="801225"/>
                                <a:ext cx="3021605" cy="783380"/>
                                <a:chOff x="0" y="801225"/>
                                <a:chExt cx="3021605" cy="783380"/>
                              </a:xfrm>
                            </wpg:grpSpPr>
                            <wpg:grpSp>
                              <wpg:cNvPr id="1986986626" name="Group 1986986626">
                                <a:extLst>
                                  <a:ext uri="{FF2B5EF4-FFF2-40B4-BE49-F238E27FC236}">
                                    <a16:creationId xmlns:a16="http://schemas.microsoft.com/office/drawing/2014/main" id="{71839BF1-D40D-4715-B655-13E6C28B53B1}"/>
                                  </a:ext>
                                </a:extLst>
                              </wpg:cNvPr>
                              <wpg:cNvGrpSpPr/>
                              <wpg:grpSpPr>
                                <a:xfrm>
                                  <a:off x="0" y="839954"/>
                                  <a:ext cx="2578490" cy="704145"/>
                                  <a:chOff x="0" y="839954"/>
                                  <a:chExt cx="2578490" cy="704145"/>
                                </a:xfrm>
                              </wpg:grpSpPr>
                              <wps:wsp>
                                <wps:cNvPr id="1242086264" name="Freeform: Shape 1242086264">
                                  <a:extLst>
                                    <a:ext uri="{FF2B5EF4-FFF2-40B4-BE49-F238E27FC236}">
                                      <a16:creationId xmlns:a16="http://schemas.microsoft.com/office/drawing/2014/main"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8746326" name="Freeform: Shape 208746326">
                                  <a:extLst>
                                    <a:ext uri="{FF2B5EF4-FFF2-40B4-BE49-F238E27FC236}">
                                      <a16:creationId xmlns:a16="http://schemas.microsoft.com/office/drawing/2014/main"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81899974" name="Oval 581899974">
                                <a:extLst>
                                  <a:ext uri="{FF2B5EF4-FFF2-40B4-BE49-F238E27FC236}">
                                    <a16:creationId xmlns:a16="http://schemas.microsoft.com/office/drawing/2014/main"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1154589" name="Oval 981154589">
                                <a:extLst>
                                  <a:ext uri="{FF2B5EF4-FFF2-40B4-BE49-F238E27FC236}">
                                    <a16:creationId xmlns:a16="http://schemas.microsoft.com/office/drawing/2014/main"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2795844" name="TextBox 171">
                                <a:extLst>
                                  <a:ext uri="{FF2B5EF4-FFF2-40B4-BE49-F238E27FC236}">
                                    <a16:creationId xmlns:a16="http://schemas.microsoft.com/office/drawing/2014/main" id="{03A33854-C5C8-4A1A-9571-5C03F3E1E901}"/>
                                  </a:ext>
                                </a:extLst>
                              </wps:cNvPr>
                              <wps:cNvSpPr txBox="1"/>
                              <wps:spPr>
                                <a:xfrm>
                                  <a:off x="419881" y="966935"/>
                                  <a:ext cx="1652905" cy="377825"/>
                                </a:xfrm>
                                <a:prstGeom prst="rect">
                                  <a:avLst/>
                                </a:prstGeom>
                              </wps:spPr>
                              <wps:txbx>
                                <w:txbxContent>
                                  <w:p w14:paraId="57FB3B2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هياكل الحوكمة</w:t>
                                    </w:r>
                                  </w:p>
                                </w:txbxContent>
                              </wps:txbx>
                              <wps:bodyPr wrap="square" rtlCol="0">
                                <a:noAutofit/>
                              </wps:bodyPr>
                            </wps:wsp>
                          </wpg:grpSp>
                        </wpg:grpSp>
                      </wpg:grpSp>
                      <pic:pic xmlns:pic="http://schemas.openxmlformats.org/drawingml/2006/picture">
                        <pic:nvPicPr>
                          <pic:cNvPr id="947199272" name="Graphic 29" descr="Downward trend graph with solid fill">
                            <a:extLst>
                              <a:ext uri="{FF2B5EF4-FFF2-40B4-BE49-F238E27FC236}">
                                <a16:creationId xmlns:a16="http://schemas.microsoft.com/office/drawing/2014/main" id="{C6375345-C923-413C-A9B3-DA1850AF133B}"/>
                              </a:ext>
                            </a:extLst>
                          </pic:cNvPr>
                          <pic:cNvPicPr>
                            <a:picLocks noChangeAspect="1"/>
                          </pic:cNvPicPr>
                        </pic:nvPicPr>
                        <pic:blipFill>
                          <a:blip r:embed="rId202">
                            <a:extLst>
                              <a:ext uri="{28A0092B-C50C-407E-A947-70E740481C1C}">
                                <a14:useLocalDpi xmlns:a14="http://schemas.microsoft.com/office/drawing/2010/main" val="0"/>
                              </a:ext>
                              <a:ext uri="{96DAC541-7B7A-43D3-8B79-37D633B846F1}">
                                <asvg:svgBlip xmlns:asvg="http://schemas.microsoft.com/office/drawing/2016/SVG/main" r:embed="rId203"/>
                              </a:ext>
                            </a:extLst>
                          </a:blip>
                          <a:stretch>
                            <a:fillRect/>
                          </a:stretch>
                        </pic:blipFill>
                        <pic:spPr>
                          <a:xfrm>
                            <a:off x="5348547" y="85433"/>
                            <a:ext cx="596692" cy="596692"/>
                          </a:xfrm>
                          <a:prstGeom prst="rect">
                            <a:avLst/>
                          </a:prstGeom>
                        </pic:spPr>
                      </pic:pic>
                      <pic:pic xmlns:pic="http://schemas.openxmlformats.org/drawingml/2006/picture">
                        <pic:nvPicPr>
                          <pic:cNvPr id="1054947111" name="Graphic 14" descr="Business Growth with solid fill">
                            <a:extLst>
                              <a:ext uri="{FF2B5EF4-FFF2-40B4-BE49-F238E27FC236}">
                                <a16:creationId xmlns:a16="http://schemas.microsoft.com/office/drawing/2014/main" id="{F38CA8D9-5434-453C-9B27-95217EC68909}"/>
                              </a:ext>
                            </a:extLst>
                          </pic:cNvPr>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5367926" y="1728429"/>
                            <a:ext cx="572525" cy="572525"/>
                          </a:xfrm>
                          <a:prstGeom prst="rect">
                            <a:avLst/>
                          </a:prstGeom>
                        </pic:spPr>
                      </pic:pic>
                      <pic:pic xmlns:pic="http://schemas.openxmlformats.org/drawingml/2006/picture">
                        <pic:nvPicPr>
                          <pic:cNvPr id="1101405920" name="رسم 6" descr="مصافحة باليد">
                            <a:extLst>
                              <a:ext uri="{FF2B5EF4-FFF2-40B4-BE49-F238E27FC236}">
                                <a16:creationId xmlns:a16="http://schemas.microsoft.com/office/drawing/2014/main" id="{37BCD538-B955-FC42-D482-7A800D4A0D12}"/>
                              </a:ext>
                            </a:extLst>
                          </pic:cNvPr>
                          <pic:cNvPicPr>
                            <a:picLocks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5357058" y="897273"/>
                            <a:ext cx="616008" cy="616008"/>
                          </a:xfrm>
                          <a:prstGeom prst="rect">
                            <a:avLst/>
                          </a:prstGeom>
                        </pic:spPr>
                      </pic:pic>
                      <pic:pic xmlns:pic="http://schemas.openxmlformats.org/drawingml/2006/picture">
                        <pic:nvPicPr>
                          <pic:cNvPr id="1780074098" name="رسم 15" descr="قائمة اختيار">
                            <a:extLst>
                              <a:ext uri="{FF2B5EF4-FFF2-40B4-BE49-F238E27FC236}">
                                <a16:creationId xmlns:a16="http://schemas.microsoft.com/office/drawing/2014/main" id="{FF15828F-E269-3573-0193-BDC2B20ED4AF}"/>
                              </a:ext>
                            </a:extLst>
                          </pic:cNvPr>
                          <pic:cNvPicPr>
                            <a:picLocks noChangeAspect="1"/>
                          </pic:cNvPicPr>
                        </pic:nvPicPr>
                        <pic:blipFill>
                          <a:blip r:embed="rId259">
                            <a:extLst>
                              <a:ext uri="{28A0092B-C50C-407E-A947-70E740481C1C}">
                                <a14:useLocalDpi xmlns:a14="http://schemas.microsoft.com/office/drawing/2010/main" val="0"/>
                              </a:ext>
                              <a:ext uri="{96DAC541-7B7A-43D3-8B79-37D633B846F1}">
                                <asvg:svgBlip xmlns:asvg="http://schemas.microsoft.com/office/drawing/2016/SVG/main" r:embed="rId260"/>
                              </a:ext>
                            </a:extLst>
                          </a:blip>
                          <a:stretch>
                            <a:fillRect/>
                          </a:stretch>
                        </pic:blipFill>
                        <pic:spPr>
                          <a:xfrm>
                            <a:off x="115553" y="1744699"/>
                            <a:ext cx="549292" cy="549292"/>
                          </a:xfrm>
                          <a:prstGeom prst="rect">
                            <a:avLst/>
                          </a:prstGeom>
                        </pic:spPr>
                      </pic:pic>
                      <pic:pic xmlns:pic="http://schemas.openxmlformats.org/drawingml/2006/picture">
                        <pic:nvPicPr>
                          <pic:cNvPr id="1566344831" name="Graphic 78" descr="Connections with solid fill">
                            <a:extLst>
                              <a:ext uri="{FF2B5EF4-FFF2-40B4-BE49-F238E27FC236}">
                                <a16:creationId xmlns:a16="http://schemas.microsoft.com/office/drawing/2014/main" id="{0A9F1D72-B539-DFE0-FF9D-DCA92CA0E64A}"/>
                              </a:ext>
                            </a:extLst>
                          </pic:cNvPr>
                          <pic:cNvPicPr>
                            <a:picLocks noChangeAspect="1"/>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78217" y="897530"/>
                            <a:ext cx="616768" cy="616768"/>
                          </a:xfrm>
                          <a:prstGeom prst="rect">
                            <a:avLst/>
                          </a:prstGeom>
                        </pic:spPr>
                      </pic:pic>
                      <pic:pic xmlns:pic="http://schemas.openxmlformats.org/drawingml/2006/picture">
                        <pic:nvPicPr>
                          <pic:cNvPr id="2091199523"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108553" y="78144"/>
                            <a:ext cx="588986" cy="588986"/>
                          </a:xfrm>
                          <a:prstGeom prst="rect">
                            <a:avLst/>
                          </a:prstGeom>
                        </pic:spPr>
                      </pic:pic>
                    </wpg:wgp>
                  </a:graphicData>
                </a:graphic>
              </wp:inline>
            </w:drawing>
          </mc:Choice>
          <mc:Fallback>
            <w:pict>
              <v:group w14:anchorId="604A1287" id="Group 83" o:spid="_x0000_s3171" style="width:464.55pt;height:183.5pt;mso-position-horizontal-relative:char;mso-position-vertical-relative:line" coordsize="60432,238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">
                <v:group id="Group 1609083187" o:spid="_x0000_s3172" style="position:absolute;width:60432;height:23872" coordsize="60432,2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">
                  <v:group id="Group 1189208506" o:spid="_x0000_s3173" style="position:absolute;top:16039;width:60432;height:7833" coordorigin=",16039"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">
                    <v:group id="Group 1858971065" o:spid="_x0000_s3174" style="position:absolute;left:30216;top:16039;width:30216;height:7833" coordorigin="30216,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">
                      <v:group id="Group 1416283193" o:spid="_x0000_s3175" style="position:absolute;left:30216;top:16426;width:25784;height:7041" coordorigin="30216,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">
                        <v:shape id="Freeform: Shape 296076785" o:spid="_x0000_s3176" style="position:absolute;left:39269;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101202517" o:spid="_x0000_s3177" style="position:absolute;left:39906;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339277208" o:spid="_x0000_s3178" style="position:absolute;left:52598;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" fillcolor="#168489" strokecolor="#168489" strokeweight="1pt">
                        <v:stroke joinstyle="miter"/>
                      </v:oval>
                      <v:oval id="Oval 1649357324" o:spid="_x0000_s3179" style="position:absolute;left:53007;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" fillcolor="white [3212]" strokecolor="#0058a3" strokeweight="1pt">
                        <v:stroke joinstyle="miter"/>
                      </v:oval>
                      <v:shape id="TextBox 163" o:spid="_x0000_s3180" type="#_x0000_t202" style="position:absolute;left:34253;top:17585;width:1800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" filled="f" stroked="f">
                        <v:textbox>
                          <w:txbxContent>
                            <w:p w14:paraId="69A42D63"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القدرات</w:t>
                              </w:r>
                            </w:p>
                          </w:txbxContent>
                        </v:textbox>
                      </v:shape>
                    </v:group>
                    <v:group id="Group 1339269547" o:spid="_x0000_s3181" style="position:absolute;top:16039;width:30216;height:7833;flip:x" coordorigin=",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">
                      <v:group id="Group 533585946" o:spid="_x0000_s3182" style="position:absolute;top:16426;width:25784;height:7041" coordorigin=",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">
                        <v:shape id="Freeform: Shape 1545369702" o:spid="_x0000_s3183" style="position:absolute;left:9053;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957689692" o:spid="_x0000_s3184" style="position:absolute;left:9690;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516210058" o:spid="_x0000_s3185" style="position:absolute;left:22382;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" fillcolor="#168489" strokecolor="#168489" strokeweight="1pt">
                        <v:stroke joinstyle="miter"/>
                      </v:oval>
                      <v:oval id="Oval 1024909805" o:spid="_x0000_s3186" style="position:absolute;left:22791;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" fillcolor="white [3212]" strokecolor="#0058a3" strokeweight="1pt">
                        <v:stroke joinstyle="miter"/>
                      </v:oval>
                      <v:shape id="TextBox 156" o:spid="_x0000_s3187" type="#_x0000_t202" style="position:absolute;left:4039;top:17466;width:1800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" filled="f" stroked="f">
                        <v:textbox>
                          <w:txbxContent>
                            <w:p w14:paraId="4B518D20" w14:textId="77777777" w:rsidR="00323109" w:rsidRDefault="00323109" w:rsidP="00323109">
                              <w:pPr>
                                <w:bidi w:val="0"/>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التقييم والتحسين المستمر</w:t>
                              </w:r>
                            </w:p>
                          </w:txbxContent>
                        </v:textbox>
                      </v:shape>
                    </v:group>
                  </v:group>
                  <v:group id="Group 1238504856" o:spid="_x0000_s3188"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">
                    <v:group id="Group 1481471425" o:spid="_x0000_s3189"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">
                      <v:group id="Group 250019943" o:spid="_x0000_s3190"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">
                        <v:shape id="Freeform: Shape 1853109886" o:spid="_x0000_s3191"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362108923" o:spid="_x0000_s3192"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570263181" o:spid="_x0000_s3193"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" fillcolor="#168489" strokecolor="#168489" strokeweight="1pt">
                        <v:stroke joinstyle="miter"/>
                      </v:oval>
                      <v:oval id="Oval 2111138317" o:spid="_x0000_s3194"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" fillcolor="white [3212]" strokecolor="#0058a3" strokeweight="1pt">
                        <v:stroke joinstyle="miter"/>
                      </v:oval>
                      <v:shape id="TextBox 191" o:spid="_x0000_s3195" type="#_x0000_t202" style="position:absolute;left:33395;top:2081;width:19717;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" filled="f" stroked="f">
                        <v:textbox>
                          <w:txbxContent>
                            <w:p w14:paraId="1D39E978" w14:textId="77777777" w:rsidR="00323109" w:rsidRDefault="00323109" w:rsidP="00323109">
                              <w:pPr>
                                <w:bidi w:val="0"/>
                                <w:spacing w:line="273" w:lineRule="auto"/>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تحليل أصحاب المصلحة</w:t>
                              </w:r>
                            </w:p>
                          </w:txbxContent>
                        </v:textbox>
                      </v:shape>
                    </v:group>
                    <v:group id="Group 308459601" o:spid="_x0000_s3196"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">
                      <v:group id="Group 165005068" o:spid="_x0000_s3197"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">
                        <v:shape id="Freeform: Shape 1807512585" o:spid="_x0000_s3198"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0142243" o:spid="_x0000_s3199"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755090727" o:spid="_x0000_s3200"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" fillcolor="#168489" strokecolor="#168489" strokeweight="1pt">
                        <v:stroke joinstyle="miter"/>
                      </v:oval>
                      <v:oval id="Oval 404547151" o:spid="_x0000_s3201"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" fillcolor="white [3212]" strokecolor="#0058a3" strokeweight="1pt">
                        <v:stroke joinstyle="miter"/>
                      </v:oval>
                      <v:shape id="TextBox 185" o:spid="_x0000_s3202" type="#_x0000_t202" style="position:absolute;left:2646;top:1872;width:2079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" filled="f" stroked="f">
                        <v:textbox>
                          <w:txbxContent>
                            <w:p w14:paraId="10DC637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وضع رؤية مشتركة</w:t>
                              </w:r>
                            </w:p>
                          </w:txbxContent>
                        </v:textbox>
                      </v:shape>
                    </v:group>
                  </v:group>
                  <v:group id="Group 1959068917" o:spid="_x0000_s3203" style="position:absolute;top:8012;width:60432;height:7834" coordorigin=",8012"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">
                    <v:group id="Group 1710598390" o:spid="_x0000_s3204" style="position:absolute;left:30216;top:8012;width:30216;height:7834" coordorigin="30216,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">
                      <v:group id="Group 829923347" o:spid="_x0000_s3205"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">
                        <v:shape id="Freeform: Shape 2032257813" o:spid="_x0000_s3206"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416726596" o:spid="_x0000_s3207"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39973902" o:spid="_x0000_s3208"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" fillcolor="#168489" strokecolor="#168489" strokeweight="1pt">
                        <v:stroke joinstyle="miter"/>
                      </v:oval>
                      <v:oval id="Oval 1188514992" o:spid="_x0000_s3209"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" fillcolor="white [3212]" strokecolor="#0058a3" strokeweight="1pt">
                        <v:stroke joinstyle="miter"/>
                      </v:oval>
                      <v:shape id="TextBox 177" o:spid="_x0000_s3210" type="#_x0000_t202" style="position:absolute;left:33503;top:9823;width:19500;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" filled="f" stroked="f">
                        <v:textbox>
                          <w:txbxContent>
                            <w:p w14:paraId="6C11E989"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مجالات التعاون</w:t>
                              </w:r>
                            </w:p>
                          </w:txbxContent>
                        </v:textbox>
                      </v:shape>
                    </v:group>
                    <v:group id="Group 1912292535" o:spid="_x0000_s3211"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">
                      <v:group id="Group 1986986626" o:spid="_x0000_s3212"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">
                        <v:shape id="Freeform: Shape 1242086264" o:spid="_x0000_s3213"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08746326" o:spid="_x0000_s3214"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81899974" o:spid="_x0000_s3215"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" fillcolor="#168489" strokecolor="#168489" strokeweight="1pt">
                        <v:stroke joinstyle="miter"/>
                      </v:oval>
                      <v:oval id="Oval 981154589" o:spid="_x0000_s3216"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" fillcolor="white [3212]" strokecolor="#0058a3" strokeweight="1pt">
                        <v:stroke joinstyle="miter"/>
                      </v:oval>
                      <v:shape id="TextBox 171" o:spid="_x0000_s3217" type="#_x0000_t202" style="position:absolute;left:4198;top:9669;width:1652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" filled="f" stroked="f">
                        <v:textbox>
                          <w:txbxContent>
                            <w:p w14:paraId="57FB3B2C" w14:textId="77777777" w:rsidR="00323109" w:rsidRDefault="00323109" w:rsidP="0032310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هياكل الحوكمة</w:t>
                              </w:r>
                            </w:p>
                          </w:txbxContent>
                        </v:textbox>
                      </v:shape>
                    </v:group>
                  </v:group>
                </v:group>
                <v:shape id="Graphic 29" o:spid="_x0000_s3218" type="#_x0000_t75" alt="Downward trend graph with solid fill" style="position:absolute;left:53485;top:854;width:5967;height:5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">
                  <v:imagedata r:id="rId205" o:title="Downward trend graph with solid fill"/>
                </v:shape>
                <v:shape id="Graphic 14" o:spid="_x0000_s3219" type="#_x0000_t75" alt="Business Growth with solid fill" style="position:absolute;left:53679;top:17284;width:5725;height:5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">
                  <v:imagedata r:id="rId120" o:title="Business Growth with solid fill"/>
                </v:shape>
                <v:shape id="رسم 6" o:spid="_x0000_s3220" type="#_x0000_t75" alt="مصافحة باليد" style="position:absolute;left:53570;top:8972;width:6160;height:6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">
                  <v:imagedata r:id="rId118" o:title="مصافحة باليد"/>
                </v:shape>
                <v:shape id="رسم 15" o:spid="_x0000_s3221" type="#_x0000_t75" alt="قائمة اختيار" style="position:absolute;left:1155;top:17446;width:5493;height:5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">
                  <v:imagedata r:id="rId261" o:title="قائمة اختيار"/>
                </v:shape>
                <v:shape id="Graphic 78" o:spid="_x0000_s3222" type="#_x0000_t75" alt="Connections with solid fill" style="position:absolute;left:782;top:8975;width:6167;height: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">
                  <v:imagedata r:id="rId76" o:title="Connections with solid fill"/>
                </v:shape>
                <v:shape id="Graphic 21" o:spid="_x0000_s3223" type="#_x0000_t75" alt="Group brainstorm with solid fill" style="position:absolute;left:1085;top:781;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">
                  <v:imagedata r:id="rId77" o:title="Group brainstorm with solid fill"/>
                </v:shape>
                <w10:anchorlock/>
              </v:group>
            </w:pict>
          </mc:Fallback>
        </mc:AlternateContent>
      </w:r>
    </w:p>
    <w:p w14:paraId="6A6B97A6" w14:textId="6B0C0DF3" w:rsidR="00570B99" w:rsidRPr="00963A4D" w:rsidRDefault="00570B99" w:rsidP="00570B99">
      <w:r w:rsidRPr="002A078C">
        <w:rPr>
          <w:rFonts w:ascii="Sakkal Majalla" w:hAnsi="Sakkal Majalla"/>
          <w:noProof/>
          <w:sz w:val="34"/>
          <w:lang w:bidi="ar-EG"/>
        </w:rPr>
        <mc:AlternateContent>
          <mc:Choice Requires="wpg">
            <w:drawing>
              <wp:inline distT="0" distB="0" distL="0" distR="0" wp14:anchorId="48802008" wp14:editId="21D46621">
                <wp:extent cx="5731510" cy="891540"/>
                <wp:effectExtent l="0" t="0" r="2540" b="22860"/>
                <wp:docPr id="4783846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5264472" name="مجموعة 47"/>
                        <wpg:cNvGrpSpPr/>
                        <wpg:grpSpPr>
                          <a:xfrm>
                            <a:off x="0" y="0"/>
                            <a:ext cx="5731510" cy="895351"/>
                            <a:chOff x="0" y="0"/>
                            <a:chExt cx="5878196" cy="918845"/>
                          </a:xfrm>
                        </wpg:grpSpPr>
                        <wpg:grpSp>
                          <wpg:cNvPr id="2116077130" name="مجموعة 48"/>
                          <wpg:cNvGrpSpPr/>
                          <wpg:grpSpPr>
                            <a:xfrm>
                              <a:off x="0" y="0"/>
                              <a:ext cx="5878196" cy="918845"/>
                              <a:chOff x="0" y="0"/>
                              <a:chExt cx="6240348" cy="919070"/>
                            </a:xfrm>
                          </wpg:grpSpPr>
                          <wpg:grpSp>
                            <wpg:cNvPr id="1853482494" name="مجموعة 49"/>
                            <wpg:cNvGrpSpPr/>
                            <wpg:grpSpPr>
                              <a:xfrm>
                                <a:off x="0" y="169208"/>
                                <a:ext cx="5433072" cy="580613"/>
                                <a:chOff x="0" y="169208"/>
                                <a:chExt cx="5433072" cy="580613"/>
                              </a:xfrm>
                            </wpg:grpSpPr>
                            <wps:wsp>
                              <wps:cNvPr id="6211117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85874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2976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9744618" name="مربع نص 41"/>
                          <wps:cNvSpPr txBox="1"/>
                          <wps:spPr>
                            <a:xfrm>
                              <a:off x="204466" y="257055"/>
                              <a:ext cx="4615440" cy="389397"/>
                            </a:xfrm>
                            <a:prstGeom prst="rect">
                              <a:avLst/>
                            </a:prstGeom>
                            <a:noFill/>
                          </wps:spPr>
                          <wps:txbx>
                            <w:txbxContent>
                              <w:p w14:paraId="3CA5ADCC" w14:textId="7043739D"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تحليل أصحاب المصلحة:</w:t>
                                </w:r>
                              </w:p>
                            </w:txbxContent>
                          </wps:txbx>
                          <wps:bodyPr wrap="square" rtlCol="1">
                            <a:spAutoFit/>
                          </wps:bodyPr>
                        </wps:wsp>
                      </wpg:grpSp>
                      <pic:pic xmlns:pic="http://schemas.openxmlformats.org/drawingml/2006/picture">
                        <pic:nvPicPr>
                          <pic:cNvPr id="83172712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802008" id="_x0000_s32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dXB+o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">
                  <v:group id="مجموعة 48" o:spid="_x0000_s3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">
                    <v:group id="مجموعة 49" o:spid="_x0000_s3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">
                      <v:shape id="شكل حر 50" o:spid="_x0000_s3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" fillcolor="#a5a5a5 [2092]" stroked="f" strokeweight="1pt">
                        <v:stroke joinstyle="miter"/>
                      </v:roundrect>
                    </v:group>
                    <v:oval id="شكل بيضاوي 52" o:spid="_x0000_s3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" filled="f" strokecolor="#168489" strokeweight="1pt">
                      <v:stroke joinstyle="miter"/>
                    </v:oval>
                  </v:group>
                  <v:shape id="مربع نص 41" o:spid="_x0000_s323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" filled="f" stroked="f">
                    <v:textbox style="mso-fit-shape-to-text:t">
                      <w:txbxContent>
                        <w:p w14:paraId="3CA5ADCC" w14:textId="7043739D"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تحليل أصحاب المصلحة:</w:t>
                          </w:r>
                        </w:p>
                      </w:txbxContent>
                    </v:textbox>
                  </v:shape>
                </v:group>
                <v:shape id="صورة 54" o:spid="_x0000_s32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">
                  <v:imagedata r:id="rId79" o:title=""/>
                </v:shape>
                <w10:anchorlock/>
              </v:group>
            </w:pict>
          </mc:Fallback>
        </mc:AlternateContent>
      </w:r>
    </w:p>
    <w:p w14:paraId="6BB3C19B" w14:textId="24A61BE3"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التعرف على جميع الأطراف ذات العلاقة والمصلحة في موضوع الاستدامة.</w:t>
      </w:r>
    </w:p>
    <w:p w14:paraId="6A174F31" w14:textId="7B20158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فهم احتياجاتهم وأولوياتهم وكيفية تأثرهم بالقرارات والسياسات المتخذة.</w:t>
      </w:r>
    </w:p>
    <w:p w14:paraId="1B45FC9F" w14:textId="21E52A25"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6F8EA3D5" wp14:editId="1D7582BD">
                <wp:extent cx="5731510" cy="891540"/>
                <wp:effectExtent l="0" t="0" r="2540" b="22860"/>
                <wp:docPr id="13984366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0591861" name="مجموعة 47"/>
                        <wpg:cNvGrpSpPr/>
                        <wpg:grpSpPr>
                          <a:xfrm>
                            <a:off x="0" y="0"/>
                            <a:ext cx="5731510" cy="895351"/>
                            <a:chOff x="0" y="0"/>
                            <a:chExt cx="5878196" cy="918845"/>
                          </a:xfrm>
                        </wpg:grpSpPr>
                        <wpg:grpSp>
                          <wpg:cNvPr id="994179972" name="مجموعة 48"/>
                          <wpg:cNvGrpSpPr/>
                          <wpg:grpSpPr>
                            <a:xfrm>
                              <a:off x="0" y="0"/>
                              <a:ext cx="5878196" cy="918845"/>
                              <a:chOff x="0" y="0"/>
                              <a:chExt cx="6240348" cy="919070"/>
                            </a:xfrm>
                          </wpg:grpSpPr>
                          <wpg:grpSp>
                            <wpg:cNvPr id="862108928" name="مجموعة 49"/>
                            <wpg:cNvGrpSpPr/>
                            <wpg:grpSpPr>
                              <a:xfrm>
                                <a:off x="0" y="169208"/>
                                <a:ext cx="5433072" cy="580613"/>
                                <a:chOff x="0" y="169208"/>
                                <a:chExt cx="5433072" cy="580613"/>
                              </a:xfrm>
                            </wpg:grpSpPr>
                            <wps:wsp>
                              <wps:cNvPr id="2108695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7203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1759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7687482" name="مربع نص 41"/>
                          <wps:cNvSpPr txBox="1"/>
                          <wps:spPr>
                            <a:xfrm>
                              <a:off x="204466" y="257055"/>
                              <a:ext cx="4615440" cy="389397"/>
                            </a:xfrm>
                            <a:prstGeom prst="rect">
                              <a:avLst/>
                            </a:prstGeom>
                            <a:noFill/>
                          </wps:spPr>
                          <wps:txbx>
                            <w:txbxContent>
                              <w:p w14:paraId="433B2CF5" w14:textId="6A571EF1"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وضع رؤية مشتركة:</w:t>
                                </w:r>
                              </w:p>
                            </w:txbxContent>
                          </wps:txbx>
                          <wps:bodyPr wrap="square" rtlCol="1">
                            <a:spAutoFit/>
                          </wps:bodyPr>
                        </wps:wsp>
                      </wpg:grpSp>
                      <pic:pic xmlns:pic="http://schemas.openxmlformats.org/drawingml/2006/picture">
                        <pic:nvPicPr>
                          <pic:cNvPr id="125880161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8EA3D5" id="_x0000_s32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BqpoQcAAPo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Xwaqa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3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">
                  <v:group id="مجموعة 48" o:spid="_x0000_s3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">
                    <v:group id="مجموعة 49" o:spid="_x0000_s3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">
                      <v:shape id="شكل حر 50" o:spid="_x0000_s3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" fillcolor="#a5a5a5 [2092]" stroked="f" strokeweight="1pt">
                        <v:stroke joinstyle="miter"/>
                      </v:roundrect>
                    </v:group>
                    <v:oval id="شكل بيضاوي 52" o:spid="_x0000_s3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" filled="f" strokecolor="#168489" strokeweight="1pt">
                      <v:stroke joinstyle="miter"/>
                    </v:oval>
                  </v:group>
                  <v:shape id="مربع نص 41" o:spid="_x0000_s324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" filled="f" stroked="f">
                    <v:textbox style="mso-fit-shape-to-text:t">
                      <w:txbxContent>
                        <w:p w14:paraId="433B2CF5" w14:textId="6A571EF1"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وضع رؤية مشتركة:</w:t>
                          </w:r>
                        </w:p>
                      </w:txbxContent>
                    </v:textbox>
                  </v:shape>
                </v:group>
                <v:shape id="صورة 54" o:spid="_x0000_s32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">
                  <v:imagedata r:id="rId79" o:title=""/>
                </v:shape>
                <w10:anchorlock/>
              </v:group>
            </w:pict>
          </mc:Fallback>
        </mc:AlternateContent>
      </w:r>
    </w:p>
    <w:p w14:paraId="7BE282A6" w14:textId="5A6B548E"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العمل مع أصحاب المصلحة لوضع رؤية طموحة وشاملة لتحقيق الاستدامة.</w:t>
      </w:r>
    </w:p>
    <w:p w14:paraId="3BBB13B0" w14:textId="714A1A6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التوافق على الأهداف المشتركة والالتزامات المتبادلة.</w:t>
      </w:r>
    </w:p>
    <w:p w14:paraId="12EF2AAC" w14:textId="0B69FF5F"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7C769947" wp14:editId="0449BED6">
                <wp:extent cx="5731510" cy="891540"/>
                <wp:effectExtent l="0" t="0" r="2540" b="22860"/>
                <wp:docPr id="20043740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833790" name="مجموعة 47"/>
                        <wpg:cNvGrpSpPr/>
                        <wpg:grpSpPr>
                          <a:xfrm>
                            <a:off x="0" y="0"/>
                            <a:ext cx="5731510" cy="895351"/>
                            <a:chOff x="0" y="0"/>
                            <a:chExt cx="5878196" cy="918845"/>
                          </a:xfrm>
                        </wpg:grpSpPr>
                        <wpg:grpSp>
                          <wpg:cNvPr id="1104739401" name="مجموعة 48"/>
                          <wpg:cNvGrpSpPr/>
                          <wpg:grpSpPr>
                            <a:xfrm>
                              <a:off x="0" y="0"/>
                              <a:ext cx="5878196" cy="918845"/>
                              <a:chOff x="0" y="0"/>
                              <a:chExt cx="6240348" cy="919070"/>
                            </a:xfrm>
                          </wpg:grpSpPr>
                          <wpg:grpSp>
                            <wpg:cNvPr id="467400193" name="مجموعة 49"/>
                            <wpg:cNvGrpSpPr/>
                            <wpg:grpSpPr>
                              <a:xfrm>
                                <a:off x="0" y="169208"/>
                                <a:ext cx="5433072" cy="580613"/>
                                <a:chOff x="0" y="169208"/>
                                <a:chExt cx="5433072" cy="580613"/>
                              </a:xfrm>
                            </wpg:grpSpPr>
                            <wps:wsp>
                              <wps:cNvPr id="953096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948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32789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73895" name="مربع نص 41"/>
                          <wps:cNvSpPr txBox="1"/>
                          <wps:spPr>
                            <a:xfrm>
                              <a:off x="204466" y="257055"/>
                              <a:ext cx="4615440" cy="389397"/>
                            </a:xfrm>
                            <a:prstGeom prst="rect">
                              <a:avLst/>
                            </a:prstGeom>
                            <a:noFill/>
                          </wps:spPr>
                          <wps:txbx>
                            <w:txbxContent>
                              <w:p w14:paraId="40253C04" w14:textId="1D43D3BF"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مجالات التعاون:</w:t>
                                </w:r>
                              </w:p>
                            </w:txbxContent>
                          </wps:txbx>
                          <wps:bodyPr wrap="square" rtlCol="1">
                            <a:spAutoFit/>
                          </wps:bodyPr>
                        </wps:wsp>
                      </wpg:grpSp>
                      <pic:pic xmlns:pic="http://schemas.openxmlformats.org/drawingml/2006/picture">
                        <pic:nvPicPr>
                          <pic:cNvPr id="1119413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769947" id="_x0000_s32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wNT0pgHAADz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2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">
                  <v:group id="مجموعة 48" o:spid="_x0000_s32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">
                    <v:group id="مجموعة 49" o:spid="_x0000_s32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">
                      <v:shape id="شكل حر 50" o:spid="_x0000_s32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" fillcolor="#a5a5a5 [2092]" stroked="f" strokeweight="1pt">
                        <v:stroke joinstyle="miter"/>
                      </v:roundrect>
                    </v:group>
                    <v:oval id="شكل بيضاوي 52" o:spid="_x0000_s32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" filled="f" strokecolor="#168489" strokeweight="1pt">
                      <v:stroke joinstyle="miter"/>
                    </v:oval>
                  </v:group>
                  <v:shape id="مربع نص 41" o:spid="_x0000_s324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" filled="f" stroked="f">
                    <v:textbox style="mso-fit-shape-to-text:t">
                      <w:txbxContent>
                        <w:p w14:paraId="40253C04" w14:textId="1D43D3BF"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تحديد مجالات التعاون:</w:t>
                          </w:r>
                        </w:p>
                      </w:txbxContent>
                    </v:textbox>
                  </v:shape>
                </v:group>
                <v:shape id="صورة 54" o:spid="_x0000_s32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">
                  <v:imagedata r:id="rId79" o:title=""/>
                </v:shape>
                <w10:anchorlock/>
              </v:group>
            </w:pict>
          </mc:Fallback>
        </mc:AlternateContent>
      </w:r>
    </w:p>
    <w:p w14:paraId="728FCDAF" w14:textId="2B13FD9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تحديد المجالات التي يمكن أن تستفيد منها جميع الأطراف من خلال التعاون.</w:t>
      </w:r>
    </w:p>
    <w:p w14:paraId="11D2B255" w14:textId="7298864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lastRenderedPageBreak/>
        <w:t>إيجاد فرص للشراكات في المشاريع والمبادرات المشتركة.</w:t>
      </w:r>
    </w:p>
    <w:p w14:paraId="5B100ED0" w14:textId="6814F88D"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079025DF" wp14:editId="1E1CDB00">
                <wp:extent cx="5731510" cy="891540"/>
                <wp:effectExtent l="0" t="0" r="2540" b="22860"/>
                <wp:docPr id="8495947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6069145" name="مجموعة 47"/>
                        <wpg:cNvGrpSpPr/>
                        <wpg:grpSpPr>
                          <a:xfrm>
                            <a:off x="0" y="0"/>
                            <a:ext cx="5731510" cy="895351"/>
                            <a:chOff x="0" y="0"/>
                            <a:chExt cx="5878196" cy="918845"/>
                          </a:xfrm>
                        </wpg:grpSpPr>
                        <wpg:grpSp>
                          <wpg:cNvPr id="1678532674" name="مجموعة 48"/>
                          <wpg:cNvGrpSpPr/>
                          <wpg:grpSpPr>
                            <a:xfrm>
                              <a:off x="0" y="0"/>
                              <a:ext cx="5878196" cy="918845"/>
                              <a:chOff x="0" y="0"/>
                              <a:chExt cx="6240348" cy="919070"/>
                            </a:xfrm>
                          </wpg:grpSpPr>
                          <wpg:grpSp>
                            <wpg:cNvPr id="1977090309" name="مجموعة 49"/>
                            <wpg:cNvGrpSpPr/>
                            <wpg:grpSpPr>
                              <a:xfrm>
                                <a:off x="0" y="169208"/>
                                <a:ext cx="5433072" cy="580613"/>
                                <a:chOff x="0" y="169208"/>
                                <a:chExt cx="5433072" cy="580613"/>
                              </a:xfrm>
                            </wpg:grpSpPr>
                            <wps:wsp>
                              <wps:cNvPr id="1037673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0079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7462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3501709" name="مربع نص 41"/>
                          <wps:cNvSpPr txBox="1"/>
                          <wps:spPr>
                            <a:xfrm>
                              <a:off x="204466" y="257055"/>
                              <a:ext cx="4615440" cy="389397"/>
                            </a:xfrm>
                            <a:prstGeom prst="rect">
                              <a:avLst/>
                            </a:prstGeom>
                            <a:noFill/>
                          </wps:spPr>
                          <wps:txbx>
                            <w:txbxContent>
                              <w:p w14:paraId="1C2ABA49" w14:textId="197F48E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هياكل الحوكمة:</w:t>
                                </w:r>
                              </w:p>
                            </w:txbxContent>
                          </wps:txbx>
                          <wps:bodyPr wrap="square" rtlCol="1">
                            <a:spAutoFit/>
                          </wps:bodyPr>
                        </wps:wsp>
                      </wpg:grpSp>
                      <pic:pic xmlns:pic="http://schemas.openxmlformats.org/drawingml/2006/picture">
                        <pic:nvPicPr>
                          <pic:cNvPr id="172723310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9025DF" id="_x0000_s32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JXPQlQcAAPscAAAOAAAAZHJzL2Uyb0RvYy54bWzsWVuP20QUfkfiP4z8&#10;iNTG90vULdpuaYW0lIoWAY+OM0ms2h5jTzbZvtKiqn+kgECoXMU/Sf4N38x4bCebbbILVELqw248&#10;9pzrnDnznT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SVz0JUHAAD7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32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">
                  <v:group id="مجموعة 48" o:spid="_x0000_s32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">
                    <v:group id="مجموعة 49" o:spid="_x0000_s32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">
                      <v:shape id="شكل حر 50" o:spid="_x0000_s32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" fillcolor="#a5a5a5 [2092]" stroked="f" strokeweight="1pt">
                        <v:stroke joinstyle="miter"/>
                      </v:roundrect>
                    </v:group>
                    <v:oval id="شكل بيضاوي 52" o:spid="_x0000_s32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" filled="f" strokecolor="#168489" strokeweight="1pt">
                      <v:stroke joinstyle="miter"/>
                    </v:oval>
                  </v:group>
                  <v:shape id="مربع نص 41" o:spid="_x0000_s32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" filled="f" stroked="f">
                    <v:textbox style="mso-fit-shape-to-text:t">
                      <w:txbxContent>
                        <w:p w14:paraId="1C2ABA49" w14:textId="197F48E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بناء هياكل الحوكمة:</w:t>
                          </w:r>
                        </w:p>
                      </w:txbxContent>
                    </v:textbox>
                  </v:shape>
                </v:group>
                <v:shape id="صورة 54" o:spid="_x0000_s32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">
                  <v:imagedata r:id="rId79" o:title=""/>
                </v:shape>
                <w10:anchorlock/>
              </v:group>
            </w:pict>
          </mc:Fallback>
        </mc:AlternateContent>
      </w:r>
    </w:p>
    <w:p w14:paraId="5377BA29" w14:textId="23126B96"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آليات واضحة للتنسيق والمساءلة والشفافية في العمل المشترك.</w:t>
      </w:r>
    </w:p>
    <w:p w14:paraId="332D9827" w14:textId="2A2754B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تحديد الأدوار والمسؤوليات لكل طرف.</w:t>
      </w:r>
    </w:p>
    <w:p w14:paraId="7732E12A" w14:textId="2073CE45"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15BCF05B" wp14:editId="021DD411">
                <wp:extent cx="5731510" cy="891540"/>
                <wp:effectExtent l="0" t="0" r="2540" b="22860"/>
                <wp:docPr id="17139548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62227822" name="مجموعة 47"/>
                        <wpg:cNvGrpSpPr/>
                        <wpg:grpSpPr>
                          <a:xfrm>
                            <a:off x="0" y="0"/>
                            <a:ext cx="5731510" cy="895351"/>
                            <a:chOff x="0" y="0"/>
                            <a:chExt cx="5878196" cy="918845"/>
                          </a:xfrm>
                        </wpg:grpSpPr>
                        <wpg:grpSp>
                          <wpg:cNvPr id="1420058801" name="مجموعة 48"/>
                          <wpg:cNvGrpSpPr/>
                          <wpg:grpSpPr>
                            <a:xfrm>
                              <a:off x="0" y="0"/>
                              <a:ext cx="5878196" cy="918845"/>
                              <a:chOff x="0" y="0"/>
                              <a:chExt cx="6240348" cy="919070"/>
                            </a:xfrm>
                          </wpg:grpSpPr>
                          <wpg:grpSp>
                            <wpg:cNvPr id="1127572493" name="مجموعة 49"/>
                            <wpg:cNvGrpSpPr/>
                            <wpg:grpSpPr>
                              <a:xfrm>
                                <a:off x="0" y="169208"/>
                                <a:ext cx="5433072" cy="580613"/>
                                <a:chOff x="0" y="169208"/>
                                <a:chExt cx="5433072" cy="580613"/>
                              </a:xfrm>
                            </wpg:grpSpPr>
                            <wps:wsp>
                              <wps:cNvPr id="9763741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6571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913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10308" name="مربع نص 41"/>
                          <wps:cNvSpPr txBox="1"/>
                          <wps:spPr>
                            <a:xfrm>
                              <a:off x="204466" y="257055"/>
                              <a:ext cx="4615440" cy="389397"/>
                            </a:xfrm>
                            <a:prstGeom prst="rect">
                              <a:avLst/>
                            </a:prstGeom>
                            <a:noFill/>
                          </wps:spPr>
                          <wps:txbx>
                            <w:txbxContent>
                              <w:p w14:paraId="540A574E" w14:textId="2C0DA52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القدرات:</w:t>
                                </w:r>
                              </w:p>
                            </w:txbxContent>
                          </wps:txbx>
                          <wps:bodyPr wrap="square" rtlCol="1">
                            <a:spAutoFit/>
                          </wps:bodyPr>
                        </wps:wsp>
                      </wpg:grpSp>
                      <pic:pic xmlns:pic="http://schemas.openxmlformats.org/drawingml/2006/picture">
                        <pic:nvPicPr>
                          <pic:cNvPr id="145581390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BCF05B" id="_x0000_s32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dhCnAcAAPkcAAAOAAAAZHJzL2Uyb0RvYy54bWzsWVuP28YVfi/Q/zDQ&#10;Y4FYvF8Er4ONXRsB3NSIXaR9pKiRRITksORopc1rkyLwH3FatCjcNi3yT6R/02/OcEjqspG8TQ0U&#10;8MOuZsg51zlz5juH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7J2EK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">
                  <v:group id="مجموعة 48" o:spid="_x0000_s3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">
                    <v:group id="مجموعة 49" o:spid="_x0000_s3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">
                      <v:shape id="شكل حر 50" o:spid="_x0000_s3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" fillcolor="#a5a5a5 [2092]" stroked="f" strokeweight="1pt">
                        <v:stroke joinstyle="miter"/>
                      </v:roundrect>
                    </v:group>
                    <v:oval id="شكل بيضاوي 52" o:spid="_x0000_s3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" filled="f" strokecolor="#168489" strokeweight="1pt">
                      <v:stroke joinstyle="miter"/>
                    </v:oval>
                  </v:group>
                  <v:shape id="مربع نص 41" o:spid="_x0000_s32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" filled="f" stroked="f">
                    <v:textbox style="mso-fit-shape-to-text:t">
                      <w:txbxContent>
                        <w:p w14:paraId="540A574E" w14:textId="2C0DA52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تطوير القدرات:</w:t>
                          </w:r>
                        </w:p>
                      </w:txbxContent>
                    </v:textbox>
                  </v:shape>
                </v:group>
                <v:shape id="صورة 54" o:spid="_x0000_s32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">
                  <v:imagedata r:id="rId79" o:title=""/>
                </v:shape>
                <w10:anchorlock/>
              </v:group>
            </w:pict>
          </mc:Fallback>
        </mc:AlternateContent>
      </w:r>
    </w:p>
    <w:p w14:paraId="509AF358" w14:textId="460E2365"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تعزيز قدرات الأطراف المشاركة في المجالات ذات الصلة.</w:t>
      </w:r>
    </w:p>
    <w:p w14:paraId="637665C9" w14:textId="283CEA3F" w:rsidR="00570B99" w:rsidRPr="0045544D" w:rsidRDefault="00570B99" w:rsidP="002467E8">
      <w:pPr>
        <w:pStyle w:val="a5"/>
        <w:numPr>
          <w:ilvl w:val="0"/>
          <w:numId w:val="5"/>
        </w:numPr>
        <w:spacing w:after="0"/>
        <w:jc w:val="both"/>
        <w:rPr>
          <w:rFonts w:ascii="Sakkal Majalla" w:hAnsi="Sakkal Majalla" w:cs="Sakkal Majalla"/>
          <w:sz w:val="34"/>
          <w:szCs w:val="34"/>
          <w:rtl/>
        </w:rPr>
      </w:pPr>
      <w:r w:rsidRPr="0045544D">
        <w:rPr>
          <w:rFonts w:ascii="Sakkal Majalla" w:hAnsi="Sakkal Majalla" w:cs="Sakkal Majalla"/>
          <w:sz w:val="34"/>
          <w:szCs w:val="34"/>
          <w:rtl/>
        </w:rPr>
        <w:t>تبادل الخبرات والمهارات لتحسين الأداء المشترك.</w:t>
      </w:r>
    </w:p>
    <w:p w14:paraId="502BC2A9" w14:textId="3B6CBF0B" w:rsidR="00570B99" w:rsidRPr="00963A4D" w:rsidRDefault="0045544D" w:rsidP="00570B99">
      <w:r w:rsidRPr="002A078C">
        <w:rPr>
          <w:rFonts w:ascii="Sakkal Majalla" w:hAnsi="Sakkal Majalla"/>
          <w:noProof/>
          <w:sz w:val="34"/>
          <w:lang w:bidi="ar-EG"/>
        </w:rPr>
        <mc:AlternateContent>
          <mc:Choice Requires="wpg">
            <w:drawing>
              <wp:inline distT="0" distB="0" distL="0" distR="0" wp14:anchorId="55E9E6A8" wp14:editId="403BFB5F">
                <wp:extent cx="5731510" cy="891540"/>
                <wp:effectExtent l="0" t="0" r="2540" b="22860"/>
                <wp:docPr id="5980514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9919216" name="مجموعة 47"/>
                        <wpg:cNvGrpSpPr/>
                        <wpg:grpSpPr>
                          <a:xfrm>
                            <a:off x="0" y="0"/>
                            <a:ext cx="5731510" cy="895351"/>
                            <a:chOff x="0" y="0"/>
                            <a:chExt cx="5878196" cy="918845"/>
                          </a:xfrm>
                        </wpg:grpSpPr>
                        <wpg:grpSp>
                          <wpg:cNvPr id="1785188152" name="مجموعة 48"/>
                          <wpg:cNvGrpSpPr/>
                          <wpg:grpSpPr>
                            <a:xfrm>
                              <a:off x="0" y="0"/>
                              <a:ext cx="5878196" cy="918845"/>
                              <a:chOff x="0" y="0"/>
                              <a:chExt cx="6240348" cy="919070"/>
                            </a:xfrm>
                          </wpg:grpSpPr>
                          <wpg:grpSp>
                            <wpg:cNvPr id="113612177" name="مجموعة 49"/>
                            <wpg:cNvGrpSpPr/>
                            <wpg:grpSpPr>
                              <a:xfrm>
                                <a:off x="0" y="169208"/>
                                <a:ext cx="5433072" cy="580613"/>
                                <a:chOff x="0" y="169208"/>
                                <a:chExt cx="5433072" cy="580613"/>
                              </a:xfrm>
                            </wpg:grpSpPr>
                            <wps:wsp>
                              <wps:cNvPr id="10152713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752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587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3233145" name="مربع نص 41"/>
                          <wps:cNvSpPr txBox="1"/>
                          <wps:spPr>
                            <a:xfrm>
                              <a:off x="204466" y="257055"/>
                              <a:ext cx="4615440" cy="389397"/>
                            </a:xfrm>
                            <a:prstGeom prst="rect">
                              <a:avLst/>
                            </a:prstGeom>
                            <a:noFill/>
                          </wps:spPr>
                          <wps:txbx>
                            <w:txbxContent>
                              <w:p w14:paraId="4D5D40E1" w14:textId="08CD12F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108960940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E9E6A8" id="_x0000_s32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6tkL2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">
                  <v:group id="مجموعة 48" o:spid="_x0000_s3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">
                    <v:group id="مجموعة 49" o:spid="_x0000_s3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">
                      <v:shape id="شكل حر 50" o:spid="_x0000_s3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" fillcolor="#a5a5a5 [2092]" stroked="f" strokeweight="1pt">
                        <v:stroke joinstyle="miter"/>
                      </v:roundrect>
                    </v:group>
                    <v:oval id="شكل بيضاوي 52" o:spid="_x0000_s3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" filled="f" strokecolor="#168489" strokeweight="1pt">
                      <v:stroke joinstyle="miter"/>
                    </v:oval>
                  </v:group>
                  <v:shape id="مربع نص 41" o:spid="_x0000_s32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" filled="f" stroked="f">
                    <v:textbox style="mso-fit-shape-to-text:t">
                      <w:txbxContent>
                        <w:p w14:paraId="4D5D40E1" w14:textId="08CD12F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32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">
                  <v:imagedata r:id="rId79" o:title=""/>
                </v:shape>
                <w10:anchorlock/>
              </v:group>
            </w:pict>
          </mc:Fallback>
        </mc:AlternateContent>
      </w:r>
    </w:p>
    <w:p w14:paraId="20B3406C" w14:textId="6477D3E9"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آليات لرصد وتقييم أداء الشراكات بشكل دوري.</w:t>
      </w:r>
    </w:p>
    <w:p w14:paraId="17BB2004" w14:textId="590B5E9B"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المراجعة والتحسين المستمر لاستراتيجيات التعاون بناءً على التغذية الراجعة.</w:t>
      </w:r>
    </w:p>
    <w:p w14:paraId="124647B6" w14:textId="66E7B2C0" w:rsidR="00570B99" w:rsidRPr="0045544D" w:rsidRDefault="00570B99" w:rsidP="0045544D">
      <w:pPr>
        <w:rPr>
          <w:rtl/>
        </w:rPr>
      </w:pPr>
      <w:r w:rsidRPr="00963A4D">
        <w:rPr>
          <w:rtl/>
        </w:rPr>
        <w:t>من خلال هذه الخطوات، يمكن للمنظمات والجهات المعنية تطوير استراتيجيات تعاون وشراكة مستدامة وفعالة تسهم في تحقيق الاستدامة.</w:t>
      </w:r>
    </w:p>
    <w:p w14:paraId="2D39D1DC" w14:textId="77777777" w:rsidR="00570B99" w:rsidRPr="0045544D" w:rsidRDefault="00570B99" w:rsidP="0045544D">
      <w:pPr>
        <w:rPr>
          <w:color w:val="168489"/>
        </w:rPr>
      </w:pPr>
      <w:r w:rsidRPr="0045544D">
        <w:rPr>
          <w:color w:val="168489"/>
          <w:rtl/>
        </w:rPr>
        <w:t>وهناك العديد من الأمثلة الملموسة لنجاحات في تطبيق استراتيجيات التعاون والشراكة المستدامة، منها:</w:t>
      </w:r>
    </w:p>
    <w:p w14:paraId="709ED900" w14:textId="348B876A" w:rsidR="0045544D" w:rsidRPr="00963A4D" w:rsidRDefault="0045544D" w:rsidP="0045544D">
      <w:r w:rsidRPr="002A078C">
        <w:rPr>
          <w:rFonts w:ascii="Sakkal Majalla" w:hAnsi="Sakkal Majalla"/>
          <w:noProof/>
          <w:sz w:val="34"/>
          <w:lang w:bidi="ar-EG"/>
        </w:rPr>
        <mc:AlternateContent>
          <mc:Choice Requires="wpg">
            <w:drawing>
              <wp:inline distT="0" distB="0" distL="0" distR="0" wp14:anchorId="67D6B9DC" wp14:editId="647177F9">
                <wp:extent cx="5731510" cy="891540"/>
                <wp:effectExtent l="0" t="0" r="2540" b="22860"/>
                <wp:docPr id="16598118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623527" name="مجموعة 47"/>
                        <wpg:cNvGrpSpPr/>
                        <wpg:grpSpPr>
                          <a:xfrm>
                            <a:off x="0" y="0"/>
                            <a:ext cx="5731510" cy="895351"/>
                            <a:chOff x="0" y="0"/>
                            <a:chExt cx="5878196" cy="918845"/>
                          </a:xfrm>
                        </wpg:grpSpPr>
                        <wpg:grpSp>
                          <wpg:cNvPr id="633450989" name="مجموعة 48"/>
                          <wpg:cNvGrpSpPr/>
                          <wpg:grpSpPr>
                            <a:xfrm>
                              <a:off x="0" y="0"/>
                              <a:ext cx="5878196" cy="918845"/>
                              <a:chOff x="0" y="0"/>
                              <a:chExt cx="6240348" cy="919070"/>
                            </a:xfrm>
                          </wpg:grpSpPr>
                          <wpg:grpSp>
                            <wpg:cNvPr id="544881283" name="مجموعة 49"/>
                            <wpg:cNvGrpSpPr/>
                            <wpg:grpSpPr>
                              <a:xfrm>
                                <a:off x="0" y="169208"/>
                                <a:ext cx="5433072" cy="580613"/>
                                <a:chOff x="0" y="169208"/>
                                <a:chExt cx="5433072" cy="580613"/>
                              </a:xfrm>
                            </wpg:grpSpPr>
                            <wps:wsp>
                              <wps:cNvPr id="11778001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32188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0780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41480" name="مربع نص 41"/>
                          <wps:cNvSpPr txBox="1"/>
                          <wps:spPr>
                            <a:xfrm>
                              <a:off x="204466" y="257055"/>
                              <a:ext cx="4615440" cy="389397"/>
                            </a:xfrm>
                            <a:prstGeom prst="rect">
                              <a:avLst/>
                            </a:prstGeom>
                            <a:noFill/>
                          </wps:spPr>
                          <wps:txbx>
                            <w:txbxContent>
                              <w:p w14:paraId="18F7B7C2" w14:textId="1595D443"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"الشبكة العالمية للمدن المستدامة":</w:t>
                                </w:r>
                              </w:p>
                            </w:txbxContent>
                          </wps:txbx>
                          <wps:bodyPr wrap="square" rtlCol="1">
                            <a:spAutoFit/>
                          </wps:bodyPr>
                        </wps:wsp>
                      </wpg:grpSp>
                      <pic:pic xmlns:pic="http://schemas.openxmlformats.org/drawingml/2006/picture">
                        <pic:nvPicPr>
                          <pic:cNvPr id="57609605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D6B9DC" id="_x0000_s32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3gMHlgcAAPg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PeAwe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3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">
                  <v:group id="مجموعة 48" o:spid="_x0000_s3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">
                    <v:group id="مجموعة 49" o:spid="_x0000_s3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">
                      <v:shape id="شكل حر 50" o:spid="_x0000_s3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" fillcolor="#a5a5a5 [2092]" stroked="f" strokeweight="1pt">
                        <v:stroke joinstyle="miter"/>
                      </v:roundrect>
                    </v:group>
                    <v:oval id="شكل بيضاوي 52" o:spid="_x0000_s3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" filled="f" strokecolor="#168489" strokeweight="1pt">
                      <v:stroke joinstyle="miter"/>
                    </v:oval>
                  </v:group>
                  <v:shape id="مربع نص 41" o:spid="_x0000_s32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" filled="f" stroked="f">
                    <v:textbox style="mso-fit-shape-to-text:t">
                      <w:txbxContent>
                        <w:p w14:paraId="18F7B7C2" w14:textId="1595D443"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"الشبكة العالمية للمدن المستدامة":</w:t>
                          </w:r>
                        </w:p>
                      </w:txbxContent>
                    </v:textbox>
                  </v:shape>
                </v:group>
                <v:shape id="صورة 54" o:spid="_x0000_s32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">
                  <v:imagedata r:id="rId79" o:title=""/>
                </v:shape>
                <w10:anchorlock/>
              </v:group>
            </w:pict>
          </mc:Fallback>
        </mc:AlternateContent>
      </w:r>
    </w:p>
    <w:p w14:paraId="64249303" w14:textId="5563054A"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تجمع هذه المبادرة مدن وبلديات حول العالم للعمل معًا على تحقيق أهداف التنمية المستدامة.</w:t>
      </w:r>
    </w:p>
    <w:p w14:paraId="6A28C4AC" w14:textId="6115C5F0"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التعاون، تتبادل هذه المدن الخبرات والممارسات الناجحة وتطور حلول مشتركة.</w:t>
      </w:r>
    </w:p>
    <w:p w14:paraId="390DF644" w14:textId="4C97C8C5"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75FE1C9B" wp14:editId="50AAC335">
                <wp:extent cx="5731510" cy="891540"/>
                <wp:effectExtent l="0" t="0" r="2540" b="22860"/>
                <wp:docPr id="10393419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81196859" name="مجموعة 47"/>
                        <wpg:cNvGrpSpPr/>
                        <wpg:grpSpPr>
                          <a:xfrm>
                            <a:off x="0" y="0"/>
                            <a:ext cx="5731510" cy="895351"/>
                            <a:chOff x="0" y="0"/>
                            <a:chExt cx="5878196" cy="918845"/>
                          </a:xfrm>
                        </wpg:grpSpPr>
                        <wpg:grpSp>
                          <wpg:cNvPr id="269492315" name="مجموعة 48"/>
                          <wpg:cNvGrpSpPr/>
                          <wpg:grpSpPr>
                            <a:xfrm>
                              <a:off x="0" y="0"/>
                              <a:ext cx="5878196" cy="918845"/>
                              <a:chOff x="0" y="0"/>
                              <a:chExt cx="6240348" cy="919070"/>
                            </a:xfrm>
                          </wpg:grpSpPr>
                          <wpg:grpSp>
                            <wpg:cNvPr id="1772965613" name="مجموعة 49"/>
                            <wpg:cNvGrpSpPr/>
                            <wpg:grpSpPr>
                              <a:xfrm>
                                <a:off x="0" y="169208"/>
                                <a:ext cx="5433072" cy="580613"/>
                                <a:chOff x="0" y="169208"/>
                                <a:chExt cx="5433072" cy="580613"/>
                              </a:xfrm>
                            </wpg:grpSpPr>
                            <wps:wsp>
                              <wps:cNvPr id="14900697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98058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4467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5722326" name="مربع نص 41"/>
                          <wps:cNvSpPr txBox="1"/>
                          <wps:spPr>
                            <a:xfrm>
                              <a:off x="204466" y="257055"/>
                              <a:ext cx="4615440" cy="389397"/>
                            </a:xfrm>
                            <a:prstGeom prst="rect">
                              <a:avLst/>
                            </a:prstGeom>
                            <a:noFill/>
                          </wps:spPr>
                          <wps:txbx>
                            <w:txbxContent>
                              <w:p w14:paraId="70147388" w14:textId="31B87A6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"كوكا-كولا للمياه المستدامة":</w:t>
                                </w:r>
                              </w:p>
                            </w:txbxContent>
                          </wps:txbx>
                          <wps:bodyPr wrap="square" rtlCol="1">
                            <a:spAutoFit/>
                          </wps:bodyPr>
                        </wps:wsp>
                      </wpg:grpSp>
                      <pic:pic xmlns:pic="http://schemas.openxmlformats.org/drawingml/2006/picture">
                        <pic:nvPicPr>
                          <pic:cNvPr id="145154748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FE1C9B" id="_x0000_s3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kNPGm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">
                  <v:group id="مجموعة 48" o:spid="_x0000_s3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">
                    <v:group id="مجموعة 49" o:spid="_x0000_s3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">
                      <v:shape id="شكل حر 50" o:spid="_x0000_s3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" fillcolor="#a5a5a5 [2092]" stroked="f" strokeweight="1pt">
                        <v:stroke joinstyle="miter"/>
                      </v:roundrect>
                    </v:group>
                    <v:oval id="شكل بيضاوي 52" o:spid="_x0000_s3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" filled="f" strokecolor="#168489" strokeweight="1pt">
                      <v:stroke joinstyle="miter"/>
                    </v:oval>
                  </v:group>
                  <v:shape id="مربع نص 41" o:spid="_x0000_s32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" filled="f" stroked="f">
                    <v:textbox style="mso-fit-shape-to-text:t">
                      <w:txbxContent>
                        <w:p w14:paraId="70147388" w14:textId="31B87A6B"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"كوكا-كولا للمياه المستدامة":</w:t>
                          </w:r>
                        </w:p>
                      </w:txbxContent>
                    </v:textbox>
                  </v:shape>
                </v:group>
                <v:shape id="صورة 54" o:spid="_x0000_s3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">
                  <v:imagedata r:id="rId79" o:title=""/>
                </v:shape>
                <w10:anchorlock/>
              </v:group>
            </w:pict>
          </mc:Fallback>
        </mc:AlternateContent>
      </w:r>
    </w:p>
    <w:p w14:paraId="02F7E984" w14:textId="04833F4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هذا البرنامج يجمع شركة كوكا-كولا مع الحكومات والمنظمات المجتمعية لحل مشكلات ندرة المياه في مناطق مختلفة.</w:t>
      </w:r>
    </w:p>
    <w:p w14:paraId="7BC62512" w14:textId="3FC514D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الشراكات، طوروا حلول مبتكرة لإدارة المياه والحفاظ عليها بشكل مستدام.</w:t>
      </w:r>
    </w:p>
    <w:p w14:paraId="7B89259D" w14:textId="7F6D955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A0837F4" wp14:editId="021D64D5">
                <wp:extent cx="5731510" cy="891540"/>
                <wp:effectExtent l="0" t="0" r="2540" b="22860"/>
                <wp:docPr id="12980172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5679613" name="مجموعة 47"/>
                        <wpg:cNvGrpSpPr/>
                        <wpg:grpSpPr>
                          <a:xfrm>
                            <a:off x="0" y="0"/>
                            <a:ext cx="5731510" cy="895351"/>
                            <a:chOff x="0" y="0"/>
                            <a:chExt cx="5878196" cy="918845"/>
                          </a:xfrm>
                        </wpg:grpSpPr>
                        <wpg:grpSp>
                          <wpg:cNvPr id="513707253" name="مجموعة 48"/>
                          <wpg:cNvGrpSpPr/>
                          <wpg:grpSpPr>
                            <a:xfrm>
                              <a:off x="0" y="0"/>
                              <a:ext cx="5878196" cy="918845"/>
                              <a:chOff x="0" y="0"/>
                              <a:chExt cx="6240348" cy="919070"/>
                            </a:xfrm>
                          </wpg:grpSpPr>
                          <wpg:grpSp>
                            <wpg:cNvPr id="50570630" name="مجموعة 49"/>
                            <wpg:cNvGrpSpPr/>
                            <wpg:grpSpPr>
                              <a:xfrm>
                                <a:off x="0" y="169208"/>
                                <a:ext cx="5433072" cy="580613"/>
                                <a:chOff x="0" y="169208"/>
                                <a:chExt cx="5433072" cy="580613"/>
                              </a:xfrm>
                            </wpg:grpSpPr>
                            <wps:wsp>
                              <wps:cNvPr id="1094562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24705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78835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6081206" name="مربع نص 41"/>
                          <wps:cNvSpPr txBox="1"/>
                          <wps:spPr>
                            <a:xfrm>
                              <a:off x="204466" y="257055"/>
                              <a:ext cx="4615440" cy="389397"/>
                            </a:xfrm>
                            <a:prstGeom prst="rect">
                              <a:avLst/>
                            </a:prstGeom>
                            <a:noFill/>
                          </wps:spPr>
                          <wps:txbx>
                            <w:txbxContent>
                              <w:p w14:paraId="420F9CD9" w14:textId="083BD5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"التحالف من أجل السكن المستدام":</w:t>
                                </w:r>
                              </w:p>
                            </w:txbxContent>
                          </wps:txbx>
                          <wps:bodyPr wrap="square" rtlCol="1">
                            <a:spAutoFit/>
                          </wps:bodyPr>
                        </wps:wsp>
                      </wpg:grpSp>
                      <pic:pic xmlns:pic="http://schemas.openxmlformats.org/drawingml/2006/picture">
                        <pic:nvPicPr>
                          <pic:cNvPr id="106015368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0837F4" id="_x0000_s32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0MimAcAAPk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J9DI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">
                  <v:group id="مجموعة 48" o:spid="_x0000_s3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">
                    <v:group id="مجموعة 49" o:spid="_x0000_s3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">
                      <v:shape id="شكل حر 50" o:spid="_x0000_s3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" fillcolor="#a5a5a5 [2092]" stroked="f" strokeweight="1pt">
                        <v:stroke joinstyle="miter"/>
                      </v:roundrect>
                    </v:group>
                    <v:oval id="شكل بيضاوي 52" o:spid="_x0000_s3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" filled="f" strokecolor="#168489" strokeweight="1pt">
                      <v:stroke joinstyle="miter"/>
                    </v:oval>
                  </v:group>
                  <v:shape id="مربع نص 41" o:spid="_x0000_s33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" filled="f" stroked="f">
                    <v:textbox style="mso-fit-shape-to-text:t">
                      <w:txbxContent>
                        <w:p w14:paraId="420F9CD9" w14:textId="083BD5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مبادرة "التحالف من أجل السكن المستدام":</w:t>
                          </w:r>
                        </w:p>
                      </w:txbxContent>
                    </v:textbox>
                  </v:shape>
                </v:group>
                <v:shape id="صورة 54" o:spid="_x0000_s33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">
                  <v:imagedata r:id="rId79" o:title=""/>
                </v:shape>
                <w10:anchorlock/>
              </v:group>
            </w:pict>
          </mc:Fallback>
        </mc:AlternateContent>
      </w:r>
    </w:p>
    <w:p w14:paraId="3CFC9290" w14:textId="56194A6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هذا التحالف يضم مطوري عقارات وحكومات ومنظمات مجتمعية لتطوير حلول للسكن الميسور والمستدام.</w:t>
      </w:r>
    </w:p>
    <w:p w14:paraId="408F7993" w14:textId="48ACBF24" w:rsidR="00570B99" w:rsidRPr="0045544D" w:rsidRDefault="00570B99" w:rsidP="002467E8">
      <w:pPr>
        <w:pStyle w:val="a5"/>
        <w:numPr>
          <w:ilvl w:val="0"/>
          <w:numId w:val="5"/>
        </w:numPr>
        <w:spacing w:after="0"/>
        <w:jc w:val="both"/>
        <w:rPr>
          <w:rFonts w:ascii="Sakkal Majalla" w:hAnsi="Sakkal Majalla" w:cs="Sakkal Majalla"/>
          <w:sz w:val="34"/>
          <w:szCs w:val="34"/>
          <w:rtl/>
        </w:rPr>
      </w:pPr>
      <w:r w:rsidRPr="0045544D">
        <w:rPr>
          <w:rFonts w:ascii="Sakkal Majalla" w:hAnsi="Sakkal Majalla" w:cs="Sakkal Majalla"/>
          <w:sz w:val="34"/>
          <w:szCs w:val="34"/>
          <w:rtl/>
        </w:rPr>
        <w:t>عبر الشراكات، طوروا نماذج جديدة للتمويل والتخطيط والبناء المستدام.</w:t>
      </w:r>
    </w:p>
    <w:p w14:paraId="5B37DF62" w14:textId="7B58D6E4"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1A38EB6E" wp14:editId="0E370D1D">
                <wp:extent cx="5731510" cy="891540"/>
                <wp:effectExtent l="0" t="0" r="2540" b="22860"/>
                <wp:docPr id="102415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4408134" name="مجموعة 47"/>
                        <wpg:cNvGrpSpPr/>
                        <wpg:grpSpPr>
                          <a:xfrm>
                            <a:off x="0" y="0"/>
                            <a:ext cx="5731510" cy="895351"/>
                            <a:chOff x="0" y="0"/>
                            <a:chExt cx="5878196" cy="918845"/>
                          </a:xfrm>
                        </wpg:grpSpPr>
                        <wpg:grpSp>
                          <wpg:cNvPr id="1850218198" name="مجموعة 48"/>
                          <wpg:cNvGrpSpPr/>
                          <wpg:grpSpPr>
                            <a:xfrm>
                              <a:off x="0" y="0"/>
                              <a:ext cx="5878196" cy="918845"/>
                              <a:chOff x="0" y="0"/>
                              <a:chExt cx="6240348" cy="919070"/>
                            </a:xfrm>
                          </wpg:grpSpPr>
                          <wpg:grpSp>
                            <wpg:cNvPr id="1683050596" name="مجموعة 49"/>
                            <wpg:cNvGrpSpPr/>
                            <wpg:grpSpPr>
                              <a:xfrm>
                                <a:off x="0" y="169208"/>
                                <a:ext cx="5433072" cy="580613"/>
                                <a:chOff x="0" y="169208"/>
                                <a:chExt cx="5433072" cy="580613"/>
                              </a:xfrm>
                            </wpg:grpSpPr>
                            <wps:wsp>
                              <wps:cNvPr id="6223152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6843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2811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146865" name="مربع نص 41"/>
                          <wps:cNvSpPr txBox="1"/>
                          <wps:spPr>
                            <a:xfrm>
                              <a:off x="204466" y="257055"/>
                              <a:ext cx="4615440" cy="389397"/>
                            </a:xfrm>
                            <a:prstGeom prst="rect">
                              <a:avLst/>
                            </a:prstGeom>
                            <a:noFill/>
                          </wps:spPr>
                          <wps:txbx>
                            <w:txbxContent>
                              <w:p w14:paraId="3CB1FF25" w14:textId="054B6A65"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"المزارع الخضراء" في كينيا:</w:t>
                                </w:r>
                              </w:p>
                            </w:txbxContent>
                          </wps:txbx>
                          <wps:bodyPr wrap="square" rtlCol="1">
                            <a:spAutoFit/>
                          </wps:bodyPr>
                        </wps:wsp>
                      </wpg:grpSp>
                      <pic:pic xmlns:pic="http://schemas.openxmlformats.org/drawingml/2006/picture">
                        <pic:nvPicPr>
                          <pic:cNvPr id="42839778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38EB6E" id="_x0000_s33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f7NtR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">
                  <v:group id="مجموعة 48" o:spid="_x0000_s3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">
                    <v:group id="مجموعة 49" o:spid="_x0000_s3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">
                      <v:shape id="شكل حر 50" o:spid="_x0000_s3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" fillcolor="#a5a5a5 [2092]" stroked="f" strokeweight="1pt">
                        <v:stroke joinstyle="miter"/>
                      </v:roundrect>
                    </v:group>
                    <v:oval id="شكل بيضاوي 52" o:spid="_x0000_s3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" filled="f" strokecolor="#168489" strokeweight="1pt">
                      <v:stroke joinstyle="miter"/>
                    </v:oval>
                  </v:group>
                  <v:shape id="مربع نص 41" o:spid="_x0000_s331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" filled="f" stroked="f">
                    <v:textbox style="mso-fit-shape-to-text:t">
                      <w:txbxContent>
                        <w:p w14:paraId="3CB1FF25" w14:textId="054B6A65"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برنامج "المزارع الخضراء" في كينيا:</w:t>
                          </w:r>
                        </w:p>
                      </w:txbxContent>
                    </v:textbox>
                  </v:shape>
                </v:group>
                <v:shape id="صورة 54" o:spid="_x0000_s33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">
                  <v:imagedata r:id="rId79" o:title=""/>
                </v:shape>
                <w10:anchorlock/>
              </v:group>
            </w:pict>
          </mc:Fallback>
        </mc:AlternateContent>
      </w:r>
    </w:p>
    <w:p w14:paraId="49A80037" w14:textId="3D3F81D9"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يجمع هذا البرنامج المزارعين والشركات الزراعية والجهات الحكومية لتطوير ممارسات زراعية مستدامة.</w:t>
      </w:r>
    </w:p>
    <w:p w14:paraId="4D1D138C" w14:textId="6F2AA19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من خلال الشراكات، نجحوا في تحسين الإنتاجية الزراعية وتقليل الأثر البيئي.</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45544D" w:rsidRPr="00563DBD" w14:paraId="35D57F03" w14:textId="77777777" w:rsidTr="001E5A5E">
        <w:tc>
          <w:tcPr>
            <w:tcW w:w="1962" w:type="dxa"/>
            <w:tcBorders>
              <w:right w:val="single" w:sz="36" w:space="0" w:color="168489"/>
            </w:tcBorders>
            <w:shd w:val="clear" w:color="auto" w:fill="F2F2F2" w:themeFill="background1" w:themeFillShade="F2"/>
            <w:vAlign w:val="center"/>
          </w:tcPr>
          <w:p w14:paraId="7C3A5C30" w14:textId="77777777" w:rsidR="0045544D" w:rsidRPr="008113E1" w:rsidRDefault="0045544D" w:rsidP="008D78C8">
            <w:pPr>
              <w:pStyle w:val="ad"/>
              <w:pageBreakBefore/>
              <w:jc w:val="center"/>
              <w:rPr>
                <w:rtl/>
              </w:rPr>
            </w:pPr>
            <w:r w:rsidRPr="008113E1">
              <w:rPr>
                <w:noProof/>
                <w:rtl/>
                <w:lang w:val="ar-SA"/>
              </w:rPr>
              <w:lastRenderedPageBreak/>
              <w:drawing>
                <wp:inline distT="0" distB="0" distL="0" distR="0" wp14:anchorId="119E7A43" wp14:editId="07C50674">
                  <wp:extent cx="563984" cy="563914"/>
                  <wp:effectExtent l="0" t="0" r="7620" b="7620"/>
                  <wp:docPr id="610270998" name="Picture 6102709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5EFA68E" w14:textId="25BDDFA7" w:rsidR="0045544D" w:rsidRPr="00563DBD" w:rsidRDefault="0045544D" w:rsidP="008D78C8">
            <w:pPr>
              <w:jc w:val="center"/>
              <w:rPr>
                <w:rFonts w:eastAsia="Times New Roman" w:cs="GE Dinar Two Medium"/>
                <w:color w:val="1E3D6A"/>
                <w:kern w:val="24"/>
                <w:szCs w:val="28"/>
                <w:rtl/>
                <w:lang w:bidi="ar-SY"/>
              </w:rPr>
            </w:pPr>
            <w:r w:rsidRPr="0045544D">
              <w:rPr>
                <w:rFonts w:ascii="Adobe Arabic" w:eastAsia="Times New Roman" w:hAnsi="Adobe Arabic" w:cs="Adobe Arabic"/>
                <w:b/>
                <w:bCs/>
                <w:color w:val="168489"/>
                <w:kern w:val="24"/>
                <w:sz w:val="44"/>
                <w:szCs w:val="44"/>
                <w:rtl/>
                <w:lang w:bidi="ar-SY"/>
              </w:rPr>
              <w:t>كيف يمكن تعزيز الشفافية والمساءلة في إدارة الشركات المستدامة؟</w:t>
            </w:r>
          </w:p>
        </w:tc>
      </w:tr>
      <w:tr w:rsidR="0045544D" w14:paraId="433DBAE8" w14:textId="77777777" w:rsidTr="001E5A5E">
        <w:tc>
          <w:tcPr>
            <w:tcW w:w="1962" w:type="dxa"/>
            <w:tcBorders>
              <w:right w:val="single" w:sz="36" w:space="0" w:color="168489"/>
            </w:tcBorders>
            <w:shd w:val="clear" w:color="auto" w:fill="F2F2F2" w:themeFill="background1" w:themeFillShade="F2"/>
            <w:vAlign w:val="center"/>
          </w:tcPr>
          <w:p w14:paraId="5A765F5E" w14:textId="77777777" w:rsidR="0045544D" w:rsidRPr="008113E1" w:rsidRDefault="0045544D"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A358BB8" w14:textId="77777777" w:rsidR="0045544D" w:rsidRDefault="0045544D" w:rsidP="008D78C8">
            <w:pPr>
              <w:pStyle w:val="ad"/>
              <w:rPr>
                <w:rtl/>
              </w:rPr>
            </w:pPr>
          </w:p>
        </w:tc>
      </w:tr>
    </w:tbl>
    <w:p w14:paraId="28D7D801" w14:textId="77777777" w:rsidR="0045544D" w:rsidRPr="003B7188" w:rsidRDefault="0045544D" w:rsidP="0045544D">
      <w:pPr>
        <w:rPr>
          <w:rFonts w:ascii="Sakkal Majalla" w:hAnsi="Sakkal Majalla"/>
          <w:sz w:val="34"/>
          <w:lang w:bidi="ar-SY"/>
        </w:rPr>
      </w:pPr>
    </w:p>
    <w:p w14:paraId="7B8656C8" w14:textId="25154A42" w:rsidR="0045544D" w:rsidRDefault="001E5A5E" w:rsidP="001E5A5E">
      <w:pPr>
        <w:ind w:left="-755"/>
        <w:rPr>
          <w:lang w:bidi="ar-AE"/>
        </w:rPr>
      </w:pPr>
      <w:r>
        <w:rPr>
          <w:noProof/>
        </w:rPr>
        <mc:AlternateContent>
          <mc:Choice Requires="wps">
            <w:drawing>
              <wp:inline distT="0" distB="0" distL="0" distR="0" wp14:anchorId="3CCE8478" wp14:editId="572DF6B8">
                <wp:extent cx="6728460" cy="5943600"/>
                <wp:effectExtent l="0" t="0" r="15240" b="19050"/>
                <wp:docPr id="18628255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5943600"/>
                        </a:xfrm>
                        <a:prstGeom prst="roundRect">
                          <a:avLst>
                            <a:gd name="adj" fmla="val 16667"/>
                          </a:avLst>
                        </a:prstGeom>
                        <a:solidFill>
                          <a:srgbClr val="EAF4E4"/>
                        </a:solidFill>
                        <a:ln w="12700">
                          <a:solidFill>
                            <a:schemeClr val="accent6"/>
                          </a:solidFill>
                          <a:miter lim="800000"/>
                          <a:headEnd/>
                          <a:tailEnd/>
                        </a:ln>
                      </wps:spPr>
                      <wps:txbx>
                        <w:txbxContent>
                          <w:p w14:paraId="0B2230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9AC17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0B00B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276A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1CABC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F69B1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A91B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A100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4A2F1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0F8FE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11747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2AD5B9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9E597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DBD06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3D6CE8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BE7D2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D3B56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4E31C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7D357B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1D87FB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A760F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4008B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9B79F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A40ED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DA3AD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20F9F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79D055"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CCE8478" id="_x0000_s3314" style="width:529.8pt;height:4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" fillcolor="#eaf4e4" strokecolor="#70ad47 [3209]" strokeweight="1pt">
                <v:stroke joinstyle="miter"/>
                <v:textbox inset="0,3mm,0">
                  <w:txbxContent>
                    <w:p w14:paraId="0B2230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9AC17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0B00B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276A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1CABC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F69B1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A91B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A100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4A2F1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A0F8FE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11747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2AD5B9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9E597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DBD06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3D6CE8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BE7D2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D3B56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4E31C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7D357B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1D87FB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A760F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4008B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49B79F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A40ED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DA3AD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20F9F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79D055" w14:textId="77777777" w:rsidR="001E5A5E" w:rsidRDefault="001E5A5E" w:rsidP="001E5A5E">
                      <w:pPr>
                        <w:jc w:val="center"/>
                        <w:rPr>
                          <w:sz w:val="22"/>
                          <w:szCs w:val="28"/>
                          <w:rtl/>
                          <w:lang w:bidi="ar-SY"/>
                        </w:rPr>
                      </w:pPr>
                    </w:p>
                  </w:txbxContent>
                </v:textbox>
                <w10:anchorlock/>
              </v:roundrect>
            </w:pict>
          </mc:Fallback>
        </mc:AlternateContent>
      </w:r>
    </w:p>
    <w:p w14:paraId="2BB00DB8" w14:textId="61451889" w:rsidR="0045544D" w:rsidRDefault="0045544D" w:rsidP="0045544D">
      <w:pPr>
        <w:jc w:val="center"/>
        <w:rPr>
          <w:lang w:bidi="ar-AE"/>
        </w:rPr>
      </w:pPr>
      <w:r w:rsidRPr="00F131A0">
        <w:rPr>
          <w:noProof/>
          <w:lang w:bidi="ar-SY"/>
        </w:rPr>
        <w:drawing>
          <wp:inline distT="0" distB="0" distL="0" distR="0" wp14:anchorId="2C9546C4" wp14:editId="75C890A3">
            <wp:extent cx="1527176" cy="1420708"/>
            <wp:effectExtent l="0" t="0" r="0" b="8255"/>
            <wp:docPr id="205663703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11BF3ED4" w14:textId="1CCD14C0" w:rsidR="00570B99" w:rsidRPr="006D4C13" w:rsidRDefault="00570B99" w:rsidP="00570B99">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02A1D608" wp14:editId="402201B9">
                <wp:extent cx="5731510" cy="895350"/>
                <wp:effectExtent l="0" t="0" r="21590" b="19050"/>
                <wp:docPr id="3310782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79512603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03674616" name="مجموعة 39"/>
                        <wpg:cNvGrpSpPr/>
                        <wpg:grpSpPr>
                          <a:xfrm>
                            <a:off x="0" y="0"/>
                            <a:ext cx="5731510" cy="895457"/>
                            <a:chOff x="0" y="0"/>
                            <a:chExt cx="5878196" cy="918845"/>
                          </a:xfrm>
                        </wpg:grpSpPr>
                        <wpg:grpSp>
                          <wpg:cNvPr id="431092412" name="مجموعة 40"/>
                          <wpg:cNvGrpSpPr/>
                          <wpg:grpSpPr>
                            <a:xfrm>
                              <a:off x="0" y="0"/>
                              <a:ext cx="5878196" cy="918845"/>
                              <a:chOff x="0" y="0"/>
                              <a:chExt cx="6240348" cy="919070"/>
                            </a:xfrm>
                          </wpg:grpSpPr>
                          <wpg:grpSp>
                            <wpg:cNvPr id="1531392669" name="مجموعة 41"/>
                            <wpg:cNvGrpSpPr/>
                            <wpg:grpSpPr>
                              <a:xfrm>
                                <a:off x="0" y="169208"/>
                                <a:ext cx="5433072" cy="580613"/>
                                <a:chOff x="0" y="169208"/>
                                <a:chExt cx="5433072" cy="580613"/>
                              </a:xfrm>
                            </wpg:grpSpPr>
                            <wps:wsp>
                              <wps:cNvPr id="20704413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40717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44790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2645864" name="مربع نص 41"/>
                          <wps:cNvSpPr txBox="1"/>
                          <wps:spPr>
                            <a:xfrm>
                              <a:off x="204484" y="257055"/>
                              <a:ext cx="4616071" cy="387693"/>
                            </a:xfrm>
                            <a:prstGeom prst="rect">
                              <a:avLst/>
                            </a:prstGeom>
                            <a:noFill/>
                          </wps:spPr>
                          <wps:txbx>
                            <w:txbxContent>
                              <w:p w14:paraId="1B5E5ADE" w14:textId="6DCD9FB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التحديات والأدوار في تعزيز التعاون للتنمية المستدامة</w:t>
                                </w:r>
                              </w:p>
                            </w:txbxContent>
                          </wps:txbx>
                          <wps:bodyPr wrap="square" rtlCol="1">
                            <a:spAutoFit/>
                          </wps:bodyPr>
                        </wps:wsp>
                      </wpg:grpSp>
                    </wpg:wgp>
                  </a:graphicData>
                </a:graphic>
              </wp:inline>
            </w:drawing>
          </mc:Choice>
          <mc:Fallback>
            <w:pict>
              <v:group w14:anchorId="02A1D608" id="_x0000_s3315"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jir/tAcAALo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33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">
                  <v:imagedata r:id="rId61" o:title=""/>
                </v:shape>
                <v:group id="مجموعة 39" o:spid="_x0000_s3317"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">
                  <v:group id="مجموعة 40" o:spid="_x0000_s33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">
                    <v:group id="مجموعة 41" o:spid="_x0000_s33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">
                      <v:shape id="شكل حر 42" o:spid="_x0000_s33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" fillcolor="#168489" stroked="f" strokeweight="1pt">
                        <v:stroke joinstyle="miter"/>
                      </v:roundrect>
                    </v:group>
                    <v:oval id="شكل بيضاوي 44" o:spid="_x0000_s33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" filled="f" strokecolor="#a5a5a5 [2092]" strokeweight="1pt">
                      <v:stroke joinstyle="miter"/>
                    </v:oval>
                  </v:group>
                  <v:shape id="مربع نص 41" o:spid="_x0000_s332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" filled="f" stroked="f">
                    <v:textbox style="mso-fit-shape-to-text:t">
                      <w:txbxContent>
                        <w:p w14:paraId="1B5E5ADE" w14:textId="6DCD9FB3" w:rsidR="00570B99" w:rsidRDefault="0045544D" w:rsidP="00570B99">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التحديات والأدوار في تعزيز التعاون للتنمية المستدامة</w:t>
                          </w:r>
                        </w:p>
                      </w:txbxContent>
                    </v:textbox>
                  </v:shape>
                </v:group>
                <w10:anchorlock/>
              </v:group>
            </w:pict>
          </mc:Fallback>
        </mc:AlternateContent>
      </w:r>
    </w:p>
    <w:p w14:paraId="7701EE10" w14:textId="77777777" w:rsidR="00570B99" w:rsidRPr="00963A4D" w:rsidRDefault="00570B99" w:rsidP="0045544D">
      <w:r w:rsidRPr="00963A4D">
        <w:rPr>
          <w:rtl/>
        </w:rPr>
        <w:t>إن تحقيق التنمية المستدامة يواجه العديد من التحديات التي تتطلب تعزيز التعاون بين مختلف الأطراف. فيما يلي تحليل لبعض هذه التحديات والأدوار المختلفة في تعزيز هذا التعاون:</w:t>
      </w:r>
    </w:p>
    <w:p w14:paraId="2016CA56" w14:textId="77777777" w:rsidR="00570B99" w:rsidRDefault="00570B99" w:rsidP="0045544D">
      <w:pPr>
        <w:rPr>
          <w:b/>
          <w:bCs/>
          <w:color w:val="168489"/>
        </w:rPr>
      </w:pPr>
      <w:r w:rsidRPr="0045544D">
        <w:rPr>
          <w:b/>
          <w:bCs/>
          <w:color w:val="168489"/>
          <w:rtl/>
        </w:rPr>
        <w:t>التحديات الرئيسية:</w:t>
      </w:r>
    </w:p>
    <w:p w14:paraId="739BF191" w14:textId="1B9CEA9D" w:rsidR="00323109" w:rsidRPr="0045544D" w:rsidRDefault="00323109" w:rsidP="00323109">
      <w:pPr>
        <w:rPr>
          <w:b/>
          <w:bCs/>
          <w:color w:val="168489"/>
        </w:rPr>
      </w:pPr>
      <w:r w:rsidRPr="00323109">
        <w:rPr>
          <w:b/>
          <w:bCs/>
          <w:noProof/>
          <w:color w:val="168489"/>
        </w:rPr>
        <mc:AlternateContent>
          <mc:Choice Requires="wpg">
            <w:drawing>
              <wp:inline distT="0" distB="0" distL="0" distR="0" wp14:anchorId="6DE158E8" wp14:editId="4E24875D">
                <wp:extent cx="5597702" cy="3041738"/>
                <wp:effectExtent l="0" t="19050" r="22225" b="25400"/>
                <wp:docPr id="964185185" name="Group 10"/>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687469557" name="Group 687469557"/>
                        <wpg:cNvGrpSpPr/>
                        <wpg:grpSpPr>
                          <a:xfrm>
                            <a:off x="831449" y="1418669"/>
                            <a:ext cx="1798531" cy="1592169"/>
                            <a:chOff x="831449" y="1418669"/>
                            <a:chExt cx="2927037" cy="2592030"/>
                          </a:xfrm>
                        </wpg:grpSpPr>
                        <wps:wsp>
                          <wps:cNvPr id="1435477092" name="مربع نص 24"/>
                          <wps:cNvSpPr txBox="1"/>
                          <wps:spPr>
                            <a:xfrm>
                              <a:off x="1932312" y="2250188"/>
                              <a:ext cx="1549819" cy="1099982"/>
                            </a:xfrm>
                            <a:prstGeom prst="rect">
                              <a:avLst/>
                            </a:prstGeom>
                            <a:noFill/>
                          </wps:spPr>
                          <wps:txbx>
                            <w:txbxContent>
                              <w:p w14:paraId="22814DAA" w14:textId="0600A798"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الثقة والشفافية</w:t>
                                </w:r>
                              </w:p>
                            </w:txbxContent>
                          </wps:txbx>
                          <wps:bodyPr wrap="square" rtlCol="1">
                            <a:noAutofit/>
                          </wps:bodyPr>
                        </wps:wsp>
                        <wps:wsp>
                          <wps:cNvPr id="1434480370" name="Freeform: Shape 1434480370"/>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168489"/>
                            </a:solidFill>
                            <a:ln w="12700">
                              <a:solidFill>
                                <a:srgbClr val="168489"/>
                              </a:solidFill>
                              <a:miter lim="400000"/>
                            </a:ln>
                          </wps:spPr>
                          <wps:bodyPr wrap="square" lIns="38100" tIns="38100" rIns="38100" bIns="38100" anchor="ctr">
                            <a:noAutofit/>
                          </wps:bodyPr>
                        </wps:wsp>
                      </wpg:grpSp>
                      <wpg:grpSp>
                        <wpg:cNvPr id="654974142" name="Group 654974142"/>
                        <wpg:cNvGrpSpPr/>
                        <wpg:grpSpPr>
                          <a:xfrm>
                            <a:off x="2966202" y="1446424"/>
                            <a:ext cx="1710799" cy="1595314"/>
                            <a:chOff x="2966202" y="1446424"/>
                            <a:chExt cx="2784257" cy="2597150"/>
                          </a:xfrm>
                        </wpg:grpSpPr>
                        <wps:wsp>
                          <wps:cNvPr id="34409093" name="مربع نص 24"/>
                          <wps:cNvSpPr txBox="1"/>
                          <wps:spPr>
                            <a:xfrm>
                              <a:off x="3840120" y="2197409"/>
                              <a:ext cx="1825886" cy="1537741"/>
                            </a:xfrm>
                            <a:prstGeom prst="rect">
                              <a:avLst/>
                            </a:prstGeom>
                            <a:noFill/>
                          </wps:spPr>
                          <wps:txbx>
                            <w:txbxContent>
                              <w:p w14:paraId="2781499C" w14:textId="723172B9"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التقبل المجتمعي</w:t>
                                </w:r>
                              </w:p>
                            </w:txbxContent>
                          </wps:txbx>
                          <wps:bodyPr wrap="square" rtlCol="1">
                            <a:noAutofit/>
                          </wps:bodyPr>
                        </wps:wsp>
                        <wps:wsp>
                          <wps:cNvPr id="1051703876" name="Shape"/>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1664888901" name="Group 1664888901"/>
                        <wpg:cNvGrpSpPr/>
                        <wpg:grpSpPr>
                          <a:xfrm>
                            <a:off x="0" y="0"/>
                            <a:ext cx="5597702" cy="1604773"/>
                            <a:chOff x="0" y="0"/>
                            <a:chExt cx="5597702" cy="1604773"/>
                          </a:xfrm>
                        </wpg:grpSpPr>
                        <wpg:grpSp>
                          <wpg:cNvPr id="609970187" name="Group 609970187"/>
                          <wpg:cNvGrpSpPr/>
                          <wpg:grpSpPr>
                            <a:xfrm>
                              <a:off x="0" y="0"/>
                              <a:ext cx="3611296" cy="1598931"/>
                              <a:chOff x="0" y="0"/>
                              <a:chExt cx="3611296" cy="1598931"/>
                            </a:xfrm>
                          </wpg:grpSpPr>
                          <wpg:grpSp>
                            <wpg:cNvPr id="1573672489" name="Group 1573672489"/>
                            <wpg:cNvGrpSpPr/>
                            <wpg:grpSpPr>
                              <a:xfrm>
                                <a:off x="1891724" y="14611"/>
                                <a:ext cx="1719572" cy="1584320"/>
                                <a:chOff x="1891724" y="14611"/>
                                <a:chExt cx="2798535" cy="2580195"/>
                              </a:xfrm>
                            </wpg:grpSpPr>
                            <wps:wsp>
                              <wps:cNvPr id="658638429" name="مربع نص 24"/>
                              <wps:cNvSpPr txBox="1"/>
                              <wps:spPr>
                                <a:xfrm>
                                  <a:off x="2961011" y="767009"/>
                                  <a:ext cx="1414720" cy="1302447"/>
                                </a:xfrm>
                                <a:prstGeom prst="rect">
                                  <a:avLst/>
                                </a:prstGeom>
                                <a:noFill/>
                              </wps:spPr>
                              <wps:txbx>
                                <w:txbxContent>
                                  <w:p w14:paraId="45CB7C15" w14:textId="1DD1BD61" w:rsidR="00323109" w:rsidRPr="00323109" w:rsidRDefault="00323109" w:rsidP="00323109">
                                    <w:pPr>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الموارد والتمويل</w:t>
                                    </w:r>
                                  </w:p>
                                </w:txbxContent>
                              </wps:txbx>
                              <wps:bodyPr wrap="square" rtlCol="1">
                                <a:noAutofit/>
                              </wps:bodyPr>
                            </wps:wsp>
                            <wps:wsp>
                              <wps:cNvPr id="2122687594"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1269080512" name="Group 1269080512"/>
                            <wpg:cNvGrpSpPr/>
                            <wpg:grpSpPr>
                              <a:xfrm>
                                <a:off x="0" y="0"/>
                                <a:ext cx="1643532" cy="1590162"/>
                                <a:chOff x="0" y="0"/>
                                <a:chExt cx="2674783" cy="2589711"/>
                              </a:xfrm>
                            </wpg:grpSpPr>
                            <wps:wsp>
                              <wps:cNvPr id="1355413867" name="مربع نص 24"/>
                              <wps:cNvSpPr txBox="1"/>
                              <wps:spPr>
                                <a:xfrm>
                                  <a:off x="634216" y="731270"/>
                                  <a:ext cx="1955511" cy="1187819"/>
                                </a:xfrm>
                                <a:prstGeom prst="rect">
                                  <a:avLst/>
                                </a:prstGeom>
                                <a:noFill/>
                              </wps:spPr>
                              <wps:txbx>
                                <w:txbxContent>
                                  <w:p w14:paraId="5A133808" w14:textId="5A8B41CA" w:rsidR="00323109" w:rsidRDefault="00323109" w:rsidP="00323109">
                                    <w:pPr>
                                      <w:bidi w:val="0"/>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التنسيق والحوكمة</w:t>
                                    </w:r>
                                  </w:p>
                                </w:txbxContent>
                              </wps:txbx>
                              <wps:bodyPr wrap="square" rtlCol="1">
                                <a:noAutofit/>
                              </wps:bodyPr>
                            </wps:wsp>
                            <wps:wsp>
                              <wps:cNvPr id="1208592001"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237104661" name="Group 237104661"/>
                          <wpg:cNvGrpSpPr/>
                          <wpg:grpSpPr>
                            <a:xfrm>
                              <a:off x="3879597" y="14611"/>
                              <a:ext cx="1718105" cy="1590162"/>
                              <a:chOff x="3879597" y="14611"/>
                              <a:chExt cx="2796148" cy="2589711"/>
                            </a:xfrm>
                          </wpg:grpSpPr>
                          <wps:wsp>
                            <wps:cNvPr id="200667480" name="مربع نص 18"/>
                            <wps:cNvSpPr txBox="1"/>
                            <wps:spPr>
                              <a:xfrm>
                                <a:off x="4754222" y="828477"/>
                                <a:ext cx="1664200" cy="1775769"/>
                              </a:xfrm>
                              <a:prstGeom prst="rect">
                                <a:avLst/>
                              </a:prstGeom>
                              <a:noFill/>
                            </wps:spPr>
                            <wps:txbx>
                              <w:txbxContent>
                                <w:p w14:paraId="3ADEB27E" w14:textId="4220E6B0"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الفجوة المعرفية</w:t>
                                  </w:r>
                                </w:p>
                              </w:txbxContent>
                            </wps:txbx>
                            <wps:bodyPr wrap="square" rtlCol="1">
                              <a:noAutofit/>
                            </wps:bodyPr>
                          </wps:wsp>
                          <wps:wsp>
                            <wps:cNvPr id="265589080"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grpSp>
                    </wpg:wgp>
                  </a:graphicData>
                </a:graphic>
              </wp:inline>
            </w:drawing>
          </mc:Choice>
          <mc:Fallback>
            <w:pict>
              <v:group w14:anchorId="6DE158E8" id="_x0000_s3324"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">
                <v:group id="Group 687469557" o:spid="_x0000_s3325"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">
                  <v:shape id="مربع نص 24" o:spid="_x0000_s3326" type="#_x0000_t202" style="position:absolute;left:19323;top:22501;width:15498;height:1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" filled="f" stroked="f">
                    <v:textbox>
                      <w:txbxContent>
                        <w:p w14:paraId="22814DAA" w14:textId="0600A798"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الثقة والشفافية</w:t>
                          </w:r>
                        </w:p>
                      </w:txbxContent>
                    </v:textbox>
                  </v:shape>
                  <v:shape id="Freeform: Shape 1434480370" o:spid="_x0000_s3327"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168489" strokecolor="#168489"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654974142" o:spid="_x0000_s3328" style="position:absolute;left:29662;top:14464;width:17108;height:15953" coordorigin="29662,14464" coordsize="27842,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">
                  <v:shape id="مربع نص 24" o:spid="_x0000_s3329" type="#_x0000_t202" style="position:absolute;left:38401;top:21974;width:18259;height:15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" filled="f" stroked="f">
                    <v:textbox>
                      <w:txbxContent>
                        <w:p w14:paraId="2781499C" w14:textId="723172B9"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التقبل المجتمعي</w:t>
                          </w:r>
                        </w:p>
                      </w:txbxContent>
                    </v:textbox>
                  </v:shape>
                  <v:shape id="Shape" o:spid="_x0000_s3330"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1664888901" o:spid="_x0000_s3331" style="position:absolute;width:55977;height:16047" coordsize="55977,16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">
                  <v:group id="Group 609970187" o:spid="_x0000_s3332"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">
                    <v:group id="Group 1573672489" o:spid="_x0000_s3333"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">
                      <v:shape id="مربع نص 24" o:spid="_x0000_s3334" type="#_x0000_t202" style="position:absolute;left:29610;top:7670;width:14147;height:1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" filled="f" stroked="f">
                        <v:textbox>
                          <w:txbxContent>
                            <w:p w14:paraId="45CB7C15" w14:textId="1DD1BD61" w:rsidR="00323109" w:rsidRPr="00323109" w:rsidRDefault="00323109" w:rsidP="00323109">
                              <w:pPr>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الموارد والتمويل</w:t>
                              </w:r>
                            </w:p>
                          </w:txbxContent>
                        </v:textbox>
                      </v:shape>
                      <v:shape id="Shape" o:spid="_x0000_s3335"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1269080512" o:spid="_x0000_s3336"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">
                      <v:shape id="مربع نص 24" o:spid="_x0000_s3337" type="#_x0000_t202" style="position:absolute;left:6342;top:7312;width:19555;height:11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" filled="f" stroked="f">
                        <v:textbox>
                          <w:txbxContent>
                            <w:p w14:paraId="5A133808" w14:textId="5A8B41CA" w:rsidR="00323109" w:rsidRDefault="00323109" w:rsidP="00323109">
                              <w:pPr>
                                <w:bidi w:val="0"/>
                                <w:jc w:val="center"/>
                                <w:rPr>
                                  <w:rFonts w:ascii="Adobe Arabic" w:eastAsia="Calibri" w:hAnsi="Adobe Arabic" w:cs="Adobe Arabic"/>
                                  <w:b/>
                                  <w:bCs/>
                                  <w:color w:val="000000"/>
                                  <w:kern w:val="24"/>
                                  <w:sz w:val="36"/>
                                  <w:szCs w:val="36"/>
                                  <w:lang w:bidi="ar-SY"/>
                                </w:rPr>
                              </w:pPr>
                              <w:r w:rsidRPr="00323109">
                                <w:rPr>
                                  <w:rFonts w:ascii="Adobe Arabic" w:eastAsia="Calibri" w:hAnsi="Adobe Arabic" w:cs="Adobe Arabic"/>
                                  <w:b/>
                                  <w:bCs/>
                                  <w:color w:val="000000"/>
                                  <w:kern w:val="24"/>
                                  <w:sz w:val="36"/>
                                  <w:szCs w:val="36"/>
                                  <w:rtl/>
                                  <w:lang w:bidi="ar-SY"/>
                                </w:rPr>
                                <w:t>التنسيق والحوكمة</w:t>
                              </w:r>
                            </w:p>
                          </w:txbxContent>
                        </v:textbox>
                      </v:shape>
                      <v:shape id="Shape" o:spid="_x0000_s3338"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237104661" o:spid="_x0000_s3339"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">
                    <v:shape id="مربع نص 18" o:spid="_x0000_s3340" type="#_x0000_t202" style="position:absolute;left:47542;top:8284;width:16642;height:17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" filled="f" stroked="f">
                      <v:textbox>
                        <w:txbxContent>
                          <w:p w14:paraId="3ADEB27E" w14:textId="4220E6B0" w:rsidR="00323109" w:rsidRDefault="00323109" w:rsidP="00323109">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hint="cs"/>
                                <w:b/>
                                <w:bCs/>
                                <w:color w:val="000000"/>
                                <w:kern w:val="24"/>
                                <w:sz w:val="36"/>
                                <w:szCs w:val="36"/>
                                <w:rtl/>
                                <w:lang w:bidi="ar-SY"/>
                              </w:rPr>
                              <w:t>الفجوة المعرفية</w:t>
                            </w:r>
                          </w:p>
                        </w:txbxContent>
                      </v:textbox>
                    </v:shape>
                    <v:shape id="Shape" o:spid="_x0000_s3341"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&#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255CF5B9" w14:textId="0A03ADE8"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التنسيق والحوكمة:</w:t>
      </w:r>
      <w:r w:rsidRPr="0045544D">
        <w:rPr>
          <w:rFonts w:ascii="Sakkal Majalla" w:hAnsi="Sakkal Majalla" w:cs="Sakkal Majalla"/>
          <w:color w:val="168489"/>
          <w:sz w:val="34"/>
          <w:szCs w:val="34"/>
          <w:rtl/>
        </w:rPr>
        <w:t xml:space="preserve"> </w:t>
      </w:r>
      <w:r w:rsidRPr="0045544D">
        <w:rPr>
          <w:rFonts w:ascii="Sakkal Majalla" w:hAnsi="Sakkal Majalla" w:cs="Sakkal Majalla"/>
          <w:sz w:val="34"/>
          <w:szCs w:val="34"/>
          <w:rtl/>
        </w:rPr>
        <w:t>ضرورة تنسيق الجهود والسياسات بين الحكومات والقطاع الخاص والمجتمع المدني، مما يتطلب بناء هياكل حوكمة فعالة.</w:t>
      </w:r>
    </w:p>
    <w:p w14:paraId="7A4B81AF" w14:textId="4573889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الموارد والتمويل:</w:t>
      </w:r>
      <w:r w:rsidRPr="0045544D">
        <w:rPr>
          <w:rFonts w:ascii="Sakkal Majalla" w:hAnsi="Sakkal Majalla" w:cs="Sakkal Majalla"/>
          <w:sz w:val="34"/>
          <w:szCs w:val="34"/>
          <w:rtl/>
        </w:rPr>
        <w:t xml:space="preserve"> محدودية الموارد المالية والتقنية لدى الجهات المعنية بالتنمية المستدامة، مما يتطلب تعبئة مصادر تمويل متنوعة.</w:t>
      </w:r>
    </w:p>
    <w:p w14:paraId="3DBB21B7" w14:textId="0C1A94F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الفجوة المعرفية:</w:t>
      </w:r>
      <w:r w:rsidRPr="0045544D">
        <w:rPr>
          <w:rFonts w:ascii="Sakkal Majalla" w:hAnsi="Sakkal Majalla" w:cs="Sakkal Majalla"/>
          <w:sz w:val="34"/>
          <w:szCs w:val="34"/>
          <w:rtl/>
        </w:rPr>
        <w:t xml:space="preserve"> نقص المعرفة والخبرات في مجالات الاستدامة لدى بعض الأطراف، مما يتطلب بناء القدرات والتدريب.</w:t>
      </w:r>
    </w:p>
    <w:p w14:paraId="4F094F28" w14:textId="60EFF85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الثقة والشفافية:</w:t>
      </w:r>
      <w:r w:rsidRPr="0045544D">
        <w:rPr>
          <w:rFonts w:ascii="Sakkal Majalla" w:hAnsi="Sakkal Majalla" w:cs="Sakkal Majalla"/>
          <w:sz w:val="34"/>
          <w:szCs w:val="34"/>
          <w:rtl/>
        </w:rPr>
        <w:t xml:space="preserve"> غياب الثقة بين بعض الأطراف وعدم الشفافية في العمليات والمعلومات، مما يعيق التعاون.</w:t>
      </w:r>
    </w:p>
    <w:p w14:paraId="1E714CFC" w14:textId="7D6C96FB" w:rsidR="00570B99" w:rsidRPr="0045544D" w:rsidRDefault="00570B99" w:rsidP="002467E8">
      <w:pPr>
        <w:pStyle w:val="a5"/>
        <w:numPr>
          <w:ilvl w:val="0"/>
          <w:numId w:val="30"/>
        </w:numPr>
        <w:jc w:val="both"/>
        <w:rPr>
          <w:rFonts w:ascii="Sakkal Majalla" w:hAnsi="Sakkal Majalla" w:cs="Sakkal Majalla"/>
          <w:sz w:val="34"/>
          <w:szCs w:val="34"/>
        </w:rPr>
      </w:pPr>
      <w:r w:rsidRPr="0045544D">
        <w:rPr>
          <w:rFonts w:ascii="Sakkal Majalla" w:hAnsi="Sakkal Majalla" w:cs="Sakkal Majalla"/>
          <w:b/>
          <w:bCs/>
          <w:color w:val="168489"/>
          <w:sz w:val="34"/>
          <w:szCs w:val="34"/>
          <w:rtl/>
        </w:rPr>
        <w:t>التقبل المجتمعي:</w:t>
      </w:r>
      <w:r w:rsidRPr="0045544D">
        <w:rPr>
          <w:rFonts w:ascii="Sakkal Majalla" w:hAnsi="Sakkal Majalla" w:cs="Sakkal Majalla"/>
          <w:sz w:val="34"/>
          <w:szCs w:val="34"/>
          <w:rtl/>
        </w:rPr>
        <w:t xml:space="preserve"> عدم تقبل المجتمع للبعض من حلول الاستدامة، مما يتطلب توعية وإشراك المواطنين.</w:t>
      </w:r>
    </w:p>
    <w:p w14:paraId="7BA31C3C" w14:textId="77777777" w:rsidR="00570B99" w:rsidRDefault="00570B99" w:rsidP="00FE7A3E">
      <w:pPr>
        <w:keepNext/>
        <w:rPr>
          <w:b/>
          <w:bCs/>
          <w:color w:val="168489"/>
          <w:rtl/>
        </w:rPr>
      </w:pPr>
      <w:r w:rsidRPr="0045544D">
        <w:rPr>
          <w:b/>
          <w:bCs/>
          <w:color w:val="168489"/>
          <w:rtl/>
        </w:rPr>
        <w:lastRenderedPageBreak/>
        <w:t>الأدوار المختلفة في تعزيز التعاون:</w:t>
      </w:r>
    </w:p>
    <w:p w14:paraId="589A4E9C" w14:textId="45429937" w:rsidR="00FE7A3E" w:rsidRPr="0045544D" w:rsidRDefault="00FE7A3E" w:rsidP="00FE7A3E">
      <w:pPr>
        <w:keepNext/>
        <w:rPr>
          <w:b/>
          <w:bCs/>
          <w:color w:val="168489"/>
        </w:rPr>
      </w:pPr>
      <w:r w:rsidRPr="00FE7A3E">
        <w:rPr>
          <w:b/>
          <w:bCs/>
          <w:noProof/>
          <w:color w:val="168489"/>
        </w:rPr>
        <mc:AlternateContent>
          <mc:Choice Requires="wpg">
            <w:drawing>
              <wp:inline distT="0" distB="0" distL="0" distR="0" wp14:anchorId="26FCB3F1" wp14:editId="4718AE70">
                <wp:extent cx="5643256" cy="1896088"/>
                <wp:effectExtent l="0" t="0" r="14605" b="0"/>
                <wp:docPr id="1197603590" name="Group 4"/>
                <wp:cNvGraphicFramePr/>
                <a:graphic xmlns:a="http://schemas.openxmlformats.org/drawingml/2006/main">
                  <a:graphicData uri="http://schemas.microsoft.com/office/word/2010/wordprocessingGroup">
                    <wpg:wgp>
                      <wpg:cNvGrpSpPr/>
                      <wpg:grpSpPr>
                        <a:xfrm>
                          <a:off x="0" y="0"/>
                          <a:ext cx="5643256" cy="1896088"/>
                          <a:chOff x="0" y="0"/>
                          <a:chExt cx="5643256" cy="1896088"/>
                        </a:xfrm>
                      </wpg:grpSpPr>
                      <wpg:grpSp>
                        <wpg:cNvPr id="1072381762" name="Group 1072381762"/>
                        <wpg:cNvGrpSpPr/>
                        <wpg:grpSpPr>
                          <a:xfrm>
                            <a:off x="0" y="0"/>
                            <a:ext cx="1357308" cy="1835618"/>
                            <a:chOff x="0" y="0"/>
                            <a:chExt cx="1357308" cy="1835618"/>
                          </a:xfrm>
                        </wpg:grpSpPr>
                        <wps:wsp>
                          <wps:cNvPr id="751842093" name="Freeform: Shape 75184209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4971414" name="TextBox 6"/>
                          <wps:cNvSpPr txBox="1"/>
                          <wps:spPr>
                            <a:xfrm>
                              <a:off x="402418" y="0"/>
                              <a:ext cx="646430" cy="733425"/>
                            </a:xfrm>
                            <a:prstGeom prst="rect">
                              <a:avLst/>
                            </a:prstGeom>
                            <a:noFill/>
                          </wps:spPr>
                          <wps:txbx>
                            <w:txbxContent>
                              <w:p w14:paraId="670F4DF3" w14:textId="77777777" w:rsidR="00FE7A3E" w:rsidRDefault="00FE7A3E" w:rsidP="00FE7A3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none" rtlCol="0">
                            <a:spAutoFit/>
                          </wps:bodyPr>
                        </wps:wsp>
                        <wps:wsp>
                          <wps:cNvPr id="749484725" name="مربع نص 18"/>
                          <wps:cNvSpPr txBox="1"/>
                          <wps:spPr>
                            <a:xfrm>
                              <a:off x="0" y="1187683"/>
                              <a:ext cx="1357308" cy="647935"/>
                            </a:xfrm>
                            <a:prstGeom prst="rect">
                              <a:avLst/>
                            </a:prstGeom>
                            <a:noFill/>
                          </wps:spPr>
                          <wps:txbx>
                            <w:txbxContent>
                              <w:p w14:paraId="78F67685" w14:textId="358098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المؤسسات البحثية والأكاديمية</w:t>
                                </w:r>
                              </w:p>
                            </w:txbxContent>
                          </wps:txbx>
                          <wps:bodyPr wrap="square" rtlCol="1">
                            <a:noAutofit/>
                          </wps:bodyPr>
                        </wps:wsp>
                      </wpg:grpSp>
                      <wpg:grpSp>
                        <wpg:cNvPr id="1062548806" name="Group 1062548806"/>
                        <wpg:cNvGrpSpPr/>
                        <wpg:grpSpPr>
                          <a:xfrm>
                            <a:off x="1411808" y="0"/>
                            <a:ext cx="4231448" cy="1896088"/>
                            <a:chOff x="1411808" y="0"/>
                            <a:chExt cx="4231448" cy="1896088"/>
                          </a:xfrm>
                        </wpg:grpSpPr>
                        <wpg:grpSp>
                          <wpg:cNvPr id="813445327" name="Group 813445327"/>
                          <wpg:cNvGrpSpPr/>
                          <wpg:grpSpPr>
                            <a:xfrm>
                              <a:off x="4285948" y="0"/>
                              <a:ext cx="1357308" cy="1774371"/>
                              <a:chOff x="4285948" y="0"/>
                              <a:chExt cx="1357308" cy="1774371"/>
                            </a:xfrm>
                          </wpg:grpSpPr>
                          <wps:wsp>
                            <wps:cNvPr id="1158468542" name="Freeform: Shape 1158468542"/>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8627449" name="TextBox 6"/>
                            <wps:cNvSpPr txBox="1"/>
                            <wps:spPr>
                              <a:xfrm>
                                <a:off x="4688402" y="0"/>
                                <a:ext cx="785495" cy="733425"/>
                              </a:xfrm>
                              <a:prstGeom prst="rect">
                                <a:avLst/>
                              </a:prstGeom>
                              <a:noFill/>
                            </wps:spPr>
                            <wps:txbx>
                              <w:txbxContent>
                                <w:p w14:paraId="5156C423" w14:textId="77777777" w:rsidR="00FE7A3E" w:rsidRDefault="00FE7A3E" w:rsidP="00FE7A3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spAutoFit/>
                            </wps:bodyPr>
                          </wps:wsp>
                          <wps:wsp>
                            <wps:cNvPr id="969073215" name="مربع نص 18"/>
                            <wps:cNvSpPr txBox="1"/>
                            <wps:spPr>
                              <a:xfrm>
                                <a:off x="4285948" y="1338510"/>
                                <a:ext cx="1357308" cy="435861"/>
                              </a:xfrm>
                              <a:prstGeom prst="rect">
                                <a:avLst/>
                              </a:prstGeom>
                              <a:noFill/>
                            </wps:spPr>
                            <wps:txbx>
                              <w:txbxContent>
                                <w:p w14:paraId="46B1656C" w14:textId="07F63DA9"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الحكومات</w:t>
                                  </w:r>
                                </w:p>
                              </w:txbxContent>
                            </wps:txbx>
                            <wps:bodyPr wrap="square" rtlCol="1">
                              <a:noAutofit/>
                            </wps:bodyPr>
                          </wps:wsp>
                        </wpg:grpSp>
                        <wpg:grpSp>
                          <wpg:cNvPr id="1786115733" name="Group 1786115733"/>
                          <wpg:cNvGrpSpPr/>
                          <wpg:grpSpPr>
                            <a:xfrm>
                              <a:off x="2763733" y="0"/>
                              <a:ext cx="1522280" cy="1774371"/>
                              <a:chOff x="2763733" y="0"/>
                              <a:chExt cx="1522280" cy="1774371"/>
                            </a:xfrm>
                          </wpg:grpSpPr>
                          <wps:wsp>
                            <wps:cNvPr id="1466396907" name="Freeform: Shape 1466396907"/>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74612754" name="TextBox 6"/>
                            <wps:cNvSpPr txBox="1"/>
                            <wps:spPr>
                              <a:xfrm>
                                <a:off x="3226216" y="0"/>
                                <a:ext cx="646430" cy="733425"/>
                              </a:xfrm>
                              <a:prstGeom prst="rect">
                                <a:avLst/>
                              </a:prstGeom>
                              <a:noFill/>
                            </wps:spPr>
                            <wps:txbx>
                              <w:txbxContent>
                                <w:p w14:paraId="1A2F8108"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none" rtlCol="0">
                              <a:spAutoFit/>
                            </wps:bodyPr>
                          </wps:wsp>
                          <wps:wsp>
                            <wps:cNvPr id="813551826" name="مربع نص 18"/>
                            <wps:cNvSpPr txBox="1"/>
                            <wps:spPr>
                              <a:xfrm>
                                <a:off x="2763733" y="1338510"/>
                                <a:ext cx="1522280" cy="435861"/>
                              </a:xfrm>
                              <a:prstGeom prst="rect">
                                <a:avLst/>
                              </a:prstGeom>
                              <a:noFill/>
                            </wps:spPr>
                            <wps:txbx>
                              <w:txbxContent>
                                <w:p w14:paraId="60737129" w14:textId="1E7B77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القطاع الخاص</w:t>
                                  </w:r>
                                </w:p>
                              </w:txbxContent>
                            </wps:txbx>
                            <wps:bodyPr wrap="square" rtlCol="1">
                              <a:noAutofit/>
                            </wps:bodyPr>
                          </wps:wsp>
                        </wpg:grpSp>
                        <wpg:grpSp>
                          <wpg:cNvPr id="441492183" name="Group 441492183"/>
                          <wpg:cNvGrpSpPr/>
                          <wpg:grpSpPr>
                            <a:xfrm>
                              <a:off x="1411808" y="0"/>
                              <a:ext cx="1357308" cy="1896088"/>
                              <a:chOff x="1411808" y="0"/>
                              <a:chExt cx="1357308" cy="1896088"/>
                            </a:xfrm>
                          </wpg:grpSpPr>
                          <wps:wsp>
                            <wps:cNvPr id="1492025568" name="Freeform: Shape 1492025568"/>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33701302" name="TextBox 6"/>
                            <wps:cNvSpPr txBox="1"/>
                            <wps:spPr>
                              <a:xfrm>
                                <a:off x="1791785" y="0"/>
                                <a:ext cx="646430" cy="733425"/>
                              </a:xfrm>
                              <a:prstGeom prst="rect">
                                <a:avLst/>
                              </a:prstGeom>
                              <a:noFill/>
                            </wps:spPr>
                            <wps:txbx>
                              <w:txbxContent>
                                <w:p w14:paraId="0749D7AC"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none" rtlCol="0">
                              <a:spAutoFit/>
                            </wps:bodyPr>
                          </wps:wsp>
                          <wps:wsp>
                            <wps:cNvPr id="690128013" name="مربع نص 18"/>
                            <wps:cNvSpPr txBox="1"/>
                            <wps:spPr>
                              <a:xfrm>
                                <a:off x="1411808" y="1187379"/>
                                <a:ext cx="1357308" cy="708709"/>
                              </a:xfrm>
                              <a:prstGeom prst="rect">
                                <a:avLst/>
                              </a:prstGeom>
                              <a:noFill/>
                            </wps:spPr>
                            <wps:txbx>
                              <w:txbxContent>
                                <w:p w14:paraId="51722E96" w14:textId="48C7E865"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المجتمع المدني</w:t>
                                  </w:r>
                                </w:p>
                              </w:txbxContent>
                            </wps:txbx>
                            <wps:bodyPr wrap="square" rtlCol="1">
                              <a:noAutofit/>
                            </wps:bodyPr>
                          </wps:wsp>
                        </wpg:grpSp>
                      </wpg:grpSp>
                    </wpg:wgp>
                  </a:graphicData>
                </a:graphic>
              </wp:inline>
            </w:drawing>
          </mc:Choice>
          <mc:Fallback>
            <w:pict>
              <v:group w14:anchorId="26FCB3F1" id="_x0000_s3342" style="width:444.35pt;height:149.3pt;mso-position-horizontal-relative:char;mso-position-vertical-relative:line" coordsize="56432,1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">
                <v:group id="Group 1072381762" o:spid="_x0000_s3343"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">
                  <v:shape id="Freeform: Shape 751842093" o:spid="_x0000_s3344"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45"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" filled="f" stroked="f">
                    <v:textbox style="mso-fit-shape-to-text:t">
                      <w:txbxContent>
                        <w:p w14:paraId="670F4DF3" w14:textId="77777777" w:rsidR="00FE7A3E" w:rsidRDefault="00FE7A3E" w:rsidP="00FE7A3E">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3346"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" filled="f" stroked="f">
                    <v:textbox>
                      <w:txbxContent>
                        <w:p w14:paraId="78F67685" w14:textId="358098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المؤسسات البحثية والأكاديمية</w:t>
                          </w:r>
                        </w:p>
                      </w:txbxContent>
                    </v:textbox>
                  </v:shape>
                </v:group>
                <v:group id="Group 1062548806" o:spid="_x0000_s3347" style="position:absolute;left:14118;width:42314;height:18960" coordorigin="14118" coordsize="42314,1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">
                  <v:group id="Group 813445327" o:spid="_x0000_s3348" style="position:absolute;left:42859;width:13573;height:17743" coordorigin="42859" coordsize="13573,17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">
                    <v:shape id="Freeform: Shape 1158468542" o:spid="_x0000_s3349"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50"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" filled="f" stroked="f">
                      <v:textbox style="mso-fit-shape-to-text:t">
                        <w:txbxContent>
                          <w:p w14:paraId="5156C423" w14:textId="77777777" w:rsidR="00FE7A3E" w:rsidRDefault="00FE7A3E" w:rsidP="00FE7A3E">
                            <w:pPr>
                              <w:bidi w:val="0"/>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3351" type="#_x0000_t202" style="position:absolute;left:42859;top:13385;width:13573;height:4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" filled="f" stroked="f">
                      <v:textbox>
                        <w:txbxContent>
                          <w:p w14:paraId="46B1656C" w14:textId="07F63DA9"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الحكومات</w:t>
                            </w:r>
                          </w:p>
                        </w:txbxContent>
                      </v:textbox>
                    </v:shape>
                  </v:group>
                  <v:group id="Group 1786115733" o:spid="_x0000_s3352" style="position:absolute;left:27637;width:15223;height:17743" coordorigin="27637" coordsize="15222,17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">
                    <v:shape id="Freeform: Shape 1466396907" o:spid="_x0000_s3353"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54" type="#_x0000_t202" style="position:absolute;left:3226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" filled="f" stroked="f">
                      <v:textbox style="mso-fit-shape-to-text:t">
                        <w:txbxContent>
                          <w:p w14:paraId="1A2F8108"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3355" type="#_x0000_t202" style="position:absolute;left:27637;top:13385;width:15223;height:4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" filled="f" stroked="f">
                      <v:textbox>
                        <w:txbxContent>
                          <w:p w14:paraId="60737129" w14:textId="1E7B7770"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القطاع الخاص</w:t>
                            </w:r>
                          </w:p>
                        </w:txbxContent>
                      </v:textbox>
                    </v:shape>
                  </v:group>
                  <v:group id="Group 441492183" o:spid="_x0000_s3356" style="position:absolute;left:14118;width:13573;height:18960" coordorigin="14118" coordsize="13573,1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">
                    <v:shape id="Freeform: Shape 1492025568" o:spid="_x0000_s3357"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358" type="#_x0000_t202" style="position:absolute;left:17917;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" filled="f" stroked="f">
                      <v:textbox style="mso-fit-shape-to-text:t">
                        <w:txbxContent>
                          <w:p w14:paraId="0749D7AC" w14:textId="77777777" w:rsidR="00FE7A3E" w:rsidRDefault="00FE7A3E" w:rsidP="00FE7A3E">
                            <w:pP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3359" type="#_x0000_t202" style="position:absolute;left:14118;top:11873;width:13573;height:7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" filled="f" stroked="f">
                      <v:textbox>
                        <w:txbxContent>
                          <w:p w14:paraId="51722E96" w14:textId="48C7E865" w:rsidR="00FE7A3E" w:rsidRDefault="00FE7A3E" w:rsidP="00FE7A3E">
                            <w:pPr>
                              <w:bidi w:val="0"/>
                              <w:jc w:val="center"/>
                              <w:rPr>
                                <w:rFonts w:ascii="Adobe Arabic" w:hAnsi="Adobe Arabic" w:cs="Adobe Arabic"/>
                                <w:b/>
                                <w:bCs/>
                                <w:color w:val="000000"/>
                                <w:kern w:val="24"/>
                                <w:sz w:val="40"/>
                                <w:szCs w:val="40"/>
                                <w:lang w:bidi="ar-SY"/>
                              </w:rPr>
                            </w:pPr>
                            <w:r w:rsidRPr="00FE7A3E">
                              <w:rPr>
                                <w:rFonts w:ascii="Adobe Arabic" w:hAnsi="Adobe Arabic" w:cs="Adobe Arabic"/>
                                <w:b/>
                                <w:bCs/>
                                <w:color w:val="000000"/>
                                <w:kern w:val="24"/>
                                <w:sz w:val="40"/>
                                <w:szCs w:val="40"/>
                                <w:rtl/>
                                <w:lang w:bidi="ar-SY"/>
                              </w:rPr>
                              <w:t>دور المجتمع المدني</w:t>
                            </w:r>
                          </w:p>
                        </w:txbxContent>
                      </v:textbox>
                    </v:shape>
                  </v:group>
                </v:group>
                <w10:anchorlock/>
              </v:group>
            </w:pict>
          </mc:Fallback>
        </mc:AlternateContent>
      </w:r>
    </w:p>
    <w:p w14:paraId="420F9F50" w14:textId="79A770C3" w:rsidR="0045544D" w:rsidRPr="00963A4D"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279DD2CA" wp14:editId="5AADB44E">
                <wp:extent cx="5731510" cy="891540"/>
                <wp:effectExtent l="0" t="0" r="2540" b="22860"/>
                <wp:docPr id="1667147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2352392" name="مجموعة 47"/>
                        <wpg:cNvGrpSpPr/>
                        <wpg:grpSpPr>
                          <a:xfrm>
                            <a:off x="0" y="0"/>
                            <a:ext cx="5731510" cy="895351"/>
                            <a:chOff x="0" y="0"/>
                            <a:chExt cx="5878196" cy="918845"/>
                          </a:xfrm>
                        </wpg:grpSpPr>
                        <wpg:grpSp>
                          <wpg:cNvPr id="320717035" name="مجموعة 48"/>
                          <wpg:cNvGrpSpPr/>
                          <wpg:grpSpPr>
                            <a:xfrm>
                              <a:off x="0" y="0"/>
                              <a:ext cx="5878196" cy="918845"/>
                              <a:chOff x="0" y="0"/>
                              <a:chExt cx="6240348" cy="919070"/>
                            </a:xfrm>
                          </wpg:grpSpPr>
                          <wpg:grpSp>
                            <wpg:cNvPr id="2032798862" name="مجموعة 49"/>
                            <wpg:cNvGrpSpPr/>
                            <wpg:grpSpPr>
                              <a:xfrm>
                                <a:off x="0" y="169208"/>
                                <a:ext cx="5433072" cy="580613"/>
                                <a:chOff x="0" y="169208"/>
                                <a:chExt cx="5433072" cy="580613"/>
                              </a:xfrm>
                            </wpg:grpSpPr>
                            <wps:wsp>
                              <wps:cNvPr id="216450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45208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5448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304653" name="مربع نص 41"/>
                          <wps:cNvSpPr txBox="1"/>
                          <wps:spPr>
                            <a:xfrm>
                              <a:off x="204466" y="257055"/>
                              <a:ext cx="4615440" cy="389397"/>
                            </a:xfrm>
                            <a:prstGeom prst="rect">
                              <a:avLst/>
                            </a:prstGeom>
                            <a:noFill/>
                          </wps:spPr>
                          <wps:txbx>
                            <w:txbxContent>
                              <w:p w14:paraId="6C5F8D50" w14:textId="7759971D"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الحكومات:</w:t>
                                </w:r>
                              </w:p>
                            </w:txbxContent>
                          </wps:txbx>
                          <wps:bodyPr wrap="square" rtlCol="1">
                            <a:spAutoFit/>
                          </wps:bodyPr>
                        </wps:wsp>
                      </wpg:grpSp>
                      <pic:pic xmlns:pic="http://schemas.openxmlformats.org/drawingml/2006/picture">
                        <pic:nvPicPr>
                          <pic:cNvPr id="97731316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9DD2CA" id="_x0000_s33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1oEJC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33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">
                  <v:group id="مجموعة 48" o:spid="_x0000_s33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">
                    <v:group id="مجموعة 49" o:spid="_x0000_s33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">
                      <v:shape id="شكل حر 50" o:spid="_x0000_s33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" fillcolor="#a5a5a5 [2092]" stroked="f" strokeweight="1pt">
                        <v:stroke joinstyle="miter"/>
                      </v:roundrect>
                    </v:group>
                    <v:oval id="شكل بيضاوي 52" o:spid="_x0000_s33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" filled="f" strokecolor="#168489" strokeweight="1pt">
                      <v:stroke joinstyle="miter"/>
                    </v:oval>
                  </v:group>
                  <v:shape id="مربع نص 41" o:spid="_x0000_s33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" filled="f" stroked="f">
                    <v:textbox style="mso-fit-shape-to-text:t">
                      <w:txbxContent>
                        <w:p w14:paraId="6C5F8D50" w14:textId="7759971D"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الحكومات:</w:t>
                          </w:r>
                        </w:p>
                      </w:txbxContent>
                    </v:textbox>
                  </v:shape>
                </v:group>
                <v:shape id="صورة 54" o:spid="_x0000_s33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">
                  <v:imagedata r:id="rId79" o:title=""/>
                </v:shape>
                <w10:anchorlock/>
              </v:group>
            </w:pict>
          </mc:Fallback>
        </mc:AlternateContent>
      </w:r>
    </w:p>
    <w:p w14:paraId="1938CB37" w14:textId="14ADEA9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وضع التشريعات والسياسات الداعمة للتعاون والاستدامة.</w:t>
      </w:r>
    </w:p>
    <w:p w14:paraId="32D8B388" w14:textId="1EA7B8D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توفير الحوافز والحماية للشراكات بين القطاعات.</w:t>
      </w:r>
    </w:p>
    <w:p w14:paraId="3E6C24E0" w14:textId="395DD6FE"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تيسير التمويل والموارد اللازمة للمبادرات المشتركة.</w:t>
      </w:r>
    </w:p>
    <w:p w14:paraId="55CF6F41" w14:textId="0E139B53"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13A7B19" wp14:editId="55C7BA32">
                <wp:extent cx="5731510" cy="891540"/>
                <wp:effectExtent l="0" t="0" r="2540" b="22860"/>
                <wp:docPr id="573705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9807919" name="مجموعة 47"/>
                        <wpg:cNvGrpSpPr/>
                        <wpg:grpSpPr>
                          <a:xfrm>
                            <a:off x="0" y="0"/>
                            <a:ext cx="5731510" cy="895351"/>
                            <a:chOff x="0" y="0"/>
                            <a:chExt cx="5878196" cy="918845"/>
                          </a:xfrm>
                        </wpg:grpSpPr>
                        <wpg:grpSp>
                          <wpg:cNvPr id="1423865798" name="مجموعة 48"/>
                          <wpg:cNvGrpSpPr/>
                          <wpg:grpSpPr>
                            <a:xfrm>
                              <a:off x="0" y="0"/>
                              <a:ext cx="5878196" cy="918845"/>
                              <a:chOff x="0" y="0"/>
                              <a:chExt cx="6240348" cy="919070"/>
                            </a:xfrm>
                          </wpg:grpSpPr>
                          <wpg:grpSp>
                            <wpg:cNvPr id="1547994361" name="مجموعة 49"/>
                            <wpg:cNvGrpSpPr/>
                            <wpg:grpSpPr>
                              <a:xfrm>
                                <a:off x="0" y="169208"/>
                                <a:ext cx="5433072" cy="580613"/>
                                <a:chOff x="0" y="169208"/>
                                <a:chExt cx="5433072" cy="580613"/>
                              </a:xfrm>
                            </wpg:grpSpPr>
                            <wps:wsp>
                              <wps:cNvPr id="4143738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2995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79843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8519899" name="مربع نص 41"/>
                          <wps:cNvSpPr txBox="1"/>
                          <wps:spPr>
                            <a:xfrm>
                              <a:off x="204466" y="257055"/>
                              <a:ext cx="4615440" cy="389397"/>
                            </a:xfrm>
                            <a:prstGeom prst="rect">
                              <a:avLst/>
                            </a:prstGeom>
                            <a:noFill/>
                          </wps:spPr>
                          <wps:txbx>
                            <w:txbxContent>
                              <w:p w14:paraId="54EB03A9" w14:textId="6BD73B4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القطاع الخاص:</w:t>
                                </w:r>
                              </w:p>
                            </w:txbxContent>
                          </wps:txbx>
                          <wps:bodyPr wrap="square" rtlCol="1">
                            <a:spAutoFit/>
                          </wps:bodyPr>
                        </wps:wsp>
                      </wpg:grpSp>
                      <pic:pic xmlns:pic="http://schemas.openxmlformats.org/drawingml/2006/picture">
                        <pic:nvPicPr>
                          <pic:cNvPr id="152824552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3A7B19" id="_x0000_s33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VB/mQcAAPs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cpUH+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3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">
                  <v:group id="مجموعة 48" o:spid="_x0000_s33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">
                    <v:group id="مجموعة 49" o:spid="_x0000_s33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">
                      <v:shape id="شكل حر 50" o:spid="_x0000_s33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" fillcolor="#a5a5a5 [2092]" stroked="f" strokeweight="1pt">
                        <v:stroke joinstyle="miter"/>
                      </v:roundrect>
                    </v:group>
                    <v:oval id="شكل بيضاوي 52" o:spid="_x0000_s33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" filled="f" strokecolor="#168489" strokeweight="1pt">
                      <v:stroke joinstyle="miter"/>
                    </v:oval>
                  </v:group>
                  <v:shape id="مربع نص 41" o:spid="_x0000_s33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" filled="f" stroked="f">
                    <v:textbox style="mso-fit-shape-to-text:t">
                      <w:txbxContent>
                        <w:p w14:paraId="54EB03A9" w14:textId="6BD73B44"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القطاع الخاص:</w:t>
                          </w:r>
                        </w:p>
                      </w:txbxContent>
                    </v:textbox>
                  </v:shape>
                </v:group>
                <v:shape id="صورة 54" o:spid="_x0000_s33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">
                  <v:imagedata r:id="rId79" o:title=""/>
                </v:shape>
                <w10:anchorlock/>
              </v:group>
            </w:pict>
          </mc:Fallback>
        </mc:AlternateContent>
      </w:r>
    </w:p>
    <w:p w14:paraId="231DEF59" w14:textId="036ADB1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المشاركة في الشراكات وتقديم الخبرات والموارد التقنية.</w:t>
      </w:r>
    </w:p>
    <w:p w14:paraId="4E73F47C" w14:textId="3B7C2C18"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تطوير منتجات وخدمات مستدامة بالتعاون مع الآخرين.</w:t>
      </w:r>
    </w:p>
    <w:p w14:paraId="51771A01" w14:textId="13F14D6C"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الالتزام بممارسات مسؤولة بيئياً واجتماعياً.</w:t>
      </w:r>
    </w:p>
    <w:p w14:paraId="612D73D9" w14:textId="72D1D98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77940CC0" wp14:editId="1BEB3028">
                <wp:extent cx="5731510" cy="891540"/>
                <wp:effectExtent l="0" t="0" r="2540" b="22860"/>
                <wp:docPr id="19552196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5010986" name="مجموعة 47"/>
                        <wpg:cNvGrpSpPr/>
                        <wpg:grpSpPr>
                          <a:xfrm>
                            <a:off x="0" y="0"/>
                            <a:ext cx="5731510" cy="895351"/>
                            <a:chOff x="0" y="0"/>
                            <a:chExt cx="5878196" cy="918845"/>
                          </a:xfrm>
                        </wpg:grpSpPr>
                        <wpg:grpSp>
                          <wpg:cNvPr id="1833388589" name="مجموعة 48"/>
                          <wpg:cNvGrpSpPr/>
                          <wpg:grpSpPr>
                            <a:xfrm>
                              <a:off x="0" y="0"/>
                              <a:ext cx="5878196" cy="918845"/>
                              <a:chOff x="0" y="0"/>
                              <a:chExt cx="6240348" cy="919070"/>
                            </a:xfrm>
                          </wpg:grpSpPr>
                          <wpg:grpSp>
                            <wpg:cNvPr id="1217112922" name="مجموعة 49"/>
                            <wpg:cNvGrpSpPr/>
                            <wpg:grpSpPr>
                              <a:xfrm>
                                <a:off x="0" y="169208"/>
                                <a:ext cx="5433072" cy="580613"/>
                                <a:chOff x="0" y="169208"/>
                                <a:chExt cx="5433072" cy="580613"/>
                              </a:xfrm>
                            </wpg:grpSpPr>
                            <wps:wsp>
                              <wps:cNvPr id="2530216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71824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82744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8785438" name="مربع نص 41"/>
                          <wps:cNvSpPr txBox="1"/>
                          <wps:spPr>
                            <a:xfrm>
                              <a:off x="204466" y="257055"/>
                              <a:ext cx="4615440" cy="389397"/>
                            </a:xfrm>
                            <a:prstGeom prst="rect">
                              <a:avLst/>
                            </a:prstGeom>
                            <a:noFill/>
                          </wps:spPr>
                          <wps:txbx>
                            <w:txbxContent>
                              <w:p w14:paraId="6A3EF876" w14:textId="4EAD4192"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المجتمع المدني:</w:t>
                                </w:r>
                              </w:p>
                            </w:txbxContent>
                          </wps:txbx>
                          <wps:bodyPr wrap="square" rtlCol="1">
                            <a:spAutoFit/>
                          </wps:bodyPr>
                        </wps:wsp>
                      </wpg:grpSp>
                      <pic:pic xmlns:pic="http://schemas.openxmlformats.org/drawingml/2006/picture">
                        <pic:nvPicPr>
                          <pic:cNvPr id="211844896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940CC0" id="_x0000_s33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QlamA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lkJW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3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">
                  <v:group id="مجموعة 48" o:spid="_x0000_s33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">
                    <v:group id="مجموعة 49" o:spid="_x0000_s33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">
                      <v:shape id="شكل حر 50" o:spid="_x0000_s33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" fillcolor="#a5a5a5 [2092]" stroked="f" strokeweight="1pt">
                        <v:stroke joinstyle="miter"/>
                      </v:roundrect>
                    </v:group>
                    <v:oval id="شكل بيضاوي 52" o:spid="_x0000_s33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" filled="f" strokecolor="#168489" strokeweight="1pt">
                      <v:stroke joinstyle="miter"/>
                    </v:oval>
                  </v:group>
                  <v:shape id="مربع نص 41" o:spid="_x0000_s33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" filled="f" stroked="f">
                    <v:textbox style="mso-fit-shape-to-text:t">
                      <w:txbxContent>
                        <w:p w14:paraId="6A3EF876" w14:textId="4EAD4192"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المجتمع المدني:</w:t>
                          </w:r>
                        </w:p>
                      </w:txbxContent>
                    </v:textbox>
                  </v:shape>
                </v:group>
                <v:shape id="صورة 54" o:spid="_x0000_s33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">
                  <v:imagedata r:id="rId79" o:title=""/>
                </v:shape>
                <w10:anchorlock/>
              </v:group>
            </w:pict>
          </mc:Fallback>
        </mc:AlternateContent>
      </w:r>
    </w:p>
    <w:p w14:paraId="62ACB54B" w14:textId="7E167715"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رفع الوعي وبناء الدعم المجتمعي للتنمية المستدامة.</w:t>
      </w:r>
    </w:p>
    <w:p w14:paraId="16B3FB14" w14:textId="31493CAF"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المشاركة في الخطط والمشاريع المشتركة كشريك فاعل.</w:t>
      </w:r>
    </w:p>
    <w:p w14:paraId="11B3F946" w14:textId="495D802D"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الرقابة والمساءلة على الأداء البيئي والاجتماعي للجهات الأخرى.</w:t>
      </w:r>
    </w:p>
    <w:p w14:paraId="406E9F16" w14:textId="67AE4CFC"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24CC53B0" wp14:editId="4CDBC9AD">
                <wp:extent cx="5731510" cy="891540"/>
                <wp:effectExtent l="0" t="0" r="2540" b="22860"/>
                <wp:docPr id="2633305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43203165" name="مجموعة 47"/>
                        <wpg:cNvGrpSpPr/>
                        <wpg:grpSpPr>
                          <a:xfrm>
                            <a:off x="0" y="0"/>
                            <a:ext cx="5731510" cy="895351"/>
                            <a:chOff x="0" y="0"/>
                            <a:chExt cx="5878196" cy="918845"/>
                          </a:xfrm>
                        </wpg:grpSpPr>
                        <wpg:grpSp>
                          <wpg:cNvPr id="1879808736" name="مجموعة 48"/>
                          <wpg:cNvGrpSpPr/>
                          <wpg:grpSpPr>
                            <a:xfrm>
                              <a:off x="0" y="0"/>
                              <a:ext cx="5878196" cy="918845"/>
                              <a:chOff x="0" y="0"/>
                              <a:chExt cx="6240348" cy="919070"/>
                            </a:xfrm>
                          </wpg:grpSpPr>
                          <wpg:grpSp>
                            <wpg:cNvPr id="162039079" name="مجموعة 49"/>
                            <wpg:cNvGrpSpPr/>
                            <wpg:grpSpPr>
                              <a:xfrm>
                                <a:off x="0" y="169208"/>
                                <a:ext cx="5433072" cy="580613"/>
                                <a:chOff x="0" y="169208"/>
                                <a:chExt cx="5433072" cy="580613"/>
                              </a:xfrm>
                            </wpg:grpSpPr>
                            <wps:wsp>
                              <wps:cNvPr id="18057533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58020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926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0277327" name="مربع نص 41"/>
                          <wps:cNvSpPr txBox="1"/>
                          <wps:spPr>
                            <a:xfrm>
                              <a:off x="204466" y="257055"/>
                              <a:ext cx="4615440" cy="389397"/>
                            </a:xfrm>
                            <a:prstGeom prst="rect">
                              <a:avLst/>
                            </a:prstGeom>
                            <a:noFill/>
                          </wps:spPr>
                          <wps:txbx>
                            <w:txbxContent>
                              <w:p w14:paraId="28A338F0" w14:textId="09728C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المؤسسات البحثية والأكاديمية:</w:t>
                                </w:r>
                              </w:p>
                            </w:txbxContent>
                          </wps:txbx>
                          <wps:bodyPr wrap="square" rtlCol="1">
                            <a:spAutoFit/>
                          </wps:bodyPr>
                        </wps:wsp>
                      </wpg:grpSp>
                      <pic:pic xmlns:pic="http://schemas.openxmlformats.org/drawingml/2006/picture">
                        <pic:nvPicPr>
                          <pic:cNvPr id="25137574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CC53B0" id="_x0000_s33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7T3lQ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5Ce095UHAAD7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33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">
                  <v:group id="مجموعة 48" o:spid="_x0000_s33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">
                    <v:group id="مجموعة 49" o:spid="_x0000_s33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">
                      <v:shape id="شكل حر 50" o:spid="_x0000_s33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" fillcolor="#a5a5a5 [2092]" stroked="f" strokeweight="1pt">
                        <v:stroke joinstyle="miter"/>
                      </v:roundrect>
                    </v:group>
                    <v:oval id="شكل بيضاوي 52" o:spid="_x0000_s33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" filled="f" strokecolor="#168489" strokeweight="1pt">
                      <v:stroke joinstyle="miter"/>
                    </v:oval>
                  </v:group>
                  <v:shape id="مربع نص 41" o:spid="_x0000_s33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" filled="f" stroked="f">
                    <v:textbox style="mso-fit-shape-to-text:t">
                      <w:txbxContent>
                        <w:p w14:paraId="28A338F0" w14:textId="09728C30" w:rsidR="0045544D" w:rsidRDefault="0045544D" w:rsidP="0045544D">
                          <w:pPr>
                            <w:rPr>
                              <w:rFonts w:eastAsia="Calibri" w:hAnsi="Adobe Arabic" w:cs="Adobe Arabic"/>
                              <w:b/>
                              <w:bCs/>
                              <w:color w:val="FFFFFF"/>
                              <w:kern w:val="24"/>
                              <w:sz w:val="36"/>
                              <w:szCs w:val="36"/>
                              <w:lang w:bidi="ar-EG"/>
                            </w:rPr>
                          </w:pPr>
                          <w:r w:rsidRPr="0045544D">
                            <w:rPr>
                              <w:rFonts w:eastAsia="Calibri" w:hAnsi="Adobe Arabic" w:cs="Adobe Arabic"/>
                              <w:b/>
                              <w:bCs/>
                              <w:color w:val="FFFFFF"/>
                              <w:kern w:val="24"/>
                              <w:sz w:val="36"/>
                              <w:szCs w:val="36"/>
                              <w:rtl/>
                              <w:lang w:bidi="ar-EG"/>
                            </w:rPr>
                            <w:t>دور المؤسسات البحثية والأكاديمية:</w:t>
                          </w:r>
                        </w:p>
                      </w:txbxContent>
                    </v:textbox>
                  </v:shape>
                </v:group>
                <v:shape id="صورة 54" o:spid="_x0000_s33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">
                  <v:imagedata r:id="rId79" o:title=""/>
                </v:shape>
                <w10:anchorlock/>
              </v:group>
            </w:pict>
          </mc:Fallback>
        </mc:AlternateContent>
      </w:r>
    </w:p>
    <w:p w14:paraId="3A4173FB" w14:textId="7BE81864"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إجراء الأبحاث والتطوير في مجالات الاستدامة.</w:t>
      </w:r>
    </w:p>
    <w:p w14:paraId="7C0B36D3" w14:textId="251CC8F3"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توفير الاستشارات والحلول العلمية للتحديات التنموية.</w:t>
      </w:r>
    </w:p>
    <w:p w14:paraId="55434A44" w14:textId="61F4EA42" w:rsidR="00570B99" w:rsidRPr="0045544D" w:rsidRDefault="00570B99" w:rsidP="002467E8">
      <w:pPr>
        <w:pStyle w:val="a5"/>
        <w:numPr>
          <w:ilvl w:val="0"/>
          <w:numId w:val="5"/>
        </w:numPr>
        <w:spacing w:after="0"/>
        <w:jc w:val="both"/>
        <w:rPr>
          <w:rFonts w:ascii="Sakkal Majalla" w:hAnsi="Sakkal Majalla" w:cs="Sakkal Majalla"/>
          <w:sz w:val="34"/>
          <w:szCs w:val="34"/>
        </w:rPr>
      </w:pPr>
      <w:r w:rsidRPr="0045544D">
        <w:rPr>
          <w:rFonts w:ascii="Sakkal Majalla" w:hAnsi="Sakkal Majalla" w:cs="Sakkal Majalla"/>
          <w:sz w:val="34"/>
          <w:szCs w:val="34"/>
          <w:rtl/>
        </w:rPr>
        <w:t>التدريب وبناء القدرات للجهات المختلفة.</w:t>
      </w:r>
    </w:p>
    <w:p w14:paraId="1184F83C" w14:textId="77777777" w:rsidR="00570B99" w:rsidRDefault="00570B99" w:rsidP="0045544D">
      <w:r w:rsidRPr="00963A4D">
        <w:rPr>
          <w:rtl/>
        </w:rPr>
        <w:t>من خلال تكامل هذه الأدوار والتعاون الفعال بين مختلف الأطراف، يمكن التغلب على التحديات وتحقيق نتائج ملموسة في مجال التنمية المستدامة.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5544D" w14:paraId="645EAA4F"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2E57F08" w14:textId="77777777" w:rsidR="0045544D" w:rsidRPr="00280E55" w:rsidRDefault="0045544D" w:rsidP="00FE7A3E">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drawing>
                <wp:inline distT="0" distB="0" distL="0" distR="0" wp14:anchorId="62553DB3" wp14:editId="410D8E89">
                  <wp:extent cx="485140" cy="485140"/>
                  <wp:effectExtent l="0" t="0" r="0" b="0"/>
                  <wp:docPr id="406650083" name="Picture 40665008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5947094E" w14:textId="77777777" w:rsidR="0045544D" w:rsidRPr="00280E55" w:rsidRDefault="0045544D"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C5FDAED" w14:textId="54C97FB5" w:rsidR="0045544D" w:rsidRPr="00280E55" w:rsidRDefault="0045544D" w:rsidP="008D78C8">
            <w:pPr>
              <w:jc w:val="center"/>
              <w:rPr>
                <w:rFonts w:ascii="Adobe Arabic" w:eastAsia="Times New Roman" w:hAnsi="Adobe Arabic" w:cs="Adobe Arabic"/>
                <w:b/>
                <w:bCs/>
                <w:color w:val="168489"/>
                <w:kern w:val="24"/>
                <w:sz w:val="44"/>
                <w:szCs w:val="44"/>
                <w:rtl/>
                <w:lang w:bidi="ar-SY"/>
              </w:rPr>
            </w:pPr>
            <w:r w:rsidRPr="0045544D">
              <w:rPr>
                <w:rFonts w:ascii="Adobe Arabic" w:eastAsia="Times New Roman" w:hAnsi="Adobe Arabic" w:cs="Adobe Arabic"/>
                <w:b/>
                <w:bCs/>
                <w:color w:val="168489"/>
                <w:kern w:val="24"/>
                <w:sz w:val="44"/>
                <w:szCs w:val="44"/>
                <w:rtl/>
                <w:lang w:bidi="ar-SY"/>
              </w:rPr>
              <w:t>ناقش مع المجموعة أفضل الممارسات التي يمكن للحكومات اتباعها لتعزيز التعاون مع القطاع الخاص والمجتمع المدني في مجال التنمية المستدامة.</w:t>
            </w:r>
          </w:p>
        </w:tc>
      </w:tr>
    </w:tbl>
    <w:p w14:paraId="1EB88E57" w14:textId="77777777" w:rsidR="0045544D" w:rsidRPr="00873F62" w:rsidRDefault="0045544D" w:rsidP="0045544D">
      <w:pPr>
        <w:rPr>
          <w:color w:val="C00000"/>
          <w:rtl/>
        </w:rPr>
      </w:pPr>
      <w:r w:rsidRPr="00873F62">
        <w:rPr>
          <w:noProof/>
          <w:color w:val="C00000"/>
        </w:rPr>
        <mc:AlternateContent>
          <mc:Choice Requires="wpg">
            <w:drawing>
              <wp:inline distT="0" distB="0" distL="0" distR="0" wp14:anchorId="057C7023" wp14:editId="11E6B321">
                <wp:extent cx="4418827" cy="583961"/>
                <wp:effectExtent l="0" t="0" r="1270" b="6985"/>
                <wp:docPr id="1698261048"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913036201" name="Group 1913036201"/>
                        <wpg:cNvGrpSpPr/>
                        <wpg:grpSpPr>
                          <a:xfrm>
                            <a:off x="3803929" y="0"/>
                            <a:ext cx="614898" cy="545009"/>
                            <a:chOff x="3803929" y="0"/>
                            <a:chExt cx="614898" cy="545009"/>
                          </a:xfrm>
                        </wpg:grpSpPr>
                        <pic:pic xmlns:pic="http://schemas.openxmlformats.org/drawingml/2006/picture">
                          <pic:nvPicPr>
                            <pic:cNvPr id="1426760040" name="Picture 1426760040" descr="Activity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74780160" name="Rectangle: Rounded Corners 87478016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5953927" name="TextBox 17"/>
                        <wps:cNvSpPr txBox="1"/>
                        <wps:spPr>
                          <a:xfrm>
                            <a:off x="0" y="110886"/>
                            <a:ext cx="3599180" cy="473075"/>
                          </a:xfrm>
                          <a:prstGeom prst="rect">
                            <a:avLst/>
                          </a:prstGeom>
                          <a:noFill/>
                        </wps:spPr>
                        <wps:txbx>
                          <w:txbxContent>
                            <w:p w14:paraId="75308A7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057C7023" id="_x0000_s3396"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">
                <v:group id="Group 1913036201" o:spid="_x0000_s3397"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">
                  <v:shape id="Picture 1426760040" o:spid="_x0000_s3398"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">
                    <v:imagedata r:id="rId104" o:title="Activity "/>
                  </v:shape>
                  <v:roundrect id="Rectangle: Rounded Corners 874780160" o:spid="_x0000_s3399"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" fillcolor="#7a8696" strokecolor="#7a8696" strokeweight="1pt">
                    <v:stroke joinstyle="miter"/>
                  </v:roundrect>
                </v:group>
                <v:shape id="TextBox 17" o:spid="_x0000_s3400"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" filled="f" stroked="f">
                  <v:textbox style="mso-fit-shape-to-text:t">
                    <w:txbxContent>
                      <w:p w14:paraId="75308A7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60531623" w14:textId="77777777" w:rsidR="0045544D" w:rsidRDefault="0045544D" w:rsidP="0045544D">
      <w:pPr>
        <w:pStyle w:val="ad"/>
        <w:rPr>
          <w:rFonts w:ascii="Sakkal Majalla" w:hAnsi="Sakkal Majalla" w:cs="Sakkal Majalla"/>
          <w:b w:val="0"/>
          <w:color w:val="000000" w:themeColor="text1"/>
          <w:sz w:val="34"/>
          <w:szCs w:val="34"/>
        </w:rPr>
      </w:pPr>
      <w:r w:rsidRPr="0045544D">
        <w:rPr>
          <w:rFonts w:ascii="Sakkal Majalla" w:hAnsi="Sakkal Majalla" w:cs="Sakkal Majalla"/>
          <w:b w:val="0"/>
          <w:color w:val="000000" w:themeColor="text1"/>
          <w:sz w:val="34"/>
          <w:szCs w:val="34"/>
          <w:rtl/>
        </w:rPr>
        <w:t xml:space="preserve">التعاون من أجل التنمية المستدامة </w:t>
      </w:r>
    </w:p>
    <w:p w14:paraId="1837D2AA" w14:textId="65509AE4" w:rsidR="0045544D" w:rsidRPr="008D39CE" w:rsidRDefault="0045544D" w:rsidP="0045544D">
      <w:pPr>
        <w:pStyle w:val="ad"/>
      </w:pPr>
      <w:r w:rsidRPr="00853909">
        <w:rPr>
          <w:noProof/>
        </w:rPr>
        <mc:AlternateContent>
          <mc:Choice Requires="wpg">
            <w:drawing>
              <wp:inline distT="0" distB="0" distL="0" distR="0" wp14:anchorId="5A72A63E" wp14:editId="7B608DA2">
                <wp:extent cx="4406692" cy="586781"/>
                <wp:effectExtent l="0" t="0" r="0" b="3810"/>
                <wp:docPr id="2098054881"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2139197894" name="Group 2139197894"/>
                        <wpg:cNvGrpSpPr/>
                        <wpg:grpSpPr>
                          <a:xfrm>
                            <a:off x="3797654" y="0"/>
                            <a:ext cx="609038" cy="545009"/>
                            <a:chOff x="3797654" y="0"/>
                            <a:chExt cx="609038" cy="545009"/>
                          </a:xfrm>
                        </wpg:grpSpPr>
                        <pic:pic xmlns:pic="http://schemas.openxmlformats.org/drawingml/2006/picture">
                          <pic:nvPicPr>
                            <pic:cNvPr id="2006374064" name="Picture 2006374064"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03586336" name="Rectangle: Rounded Corners 40358633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9746698" name="TextBox 19"/>
                        <wps:cNvSpPr txBox="1"/>
                        <wps:spPr>
                          <a:xfrm>
                            <a:off x="0" y="113706"/>
                            <a:ext cx="3599180" cy="473075"/>
                          </a:xfrm>
                          <a:prstGeom prst="rect">
                            <a:avLst/>
                          </a:prstGeom>
                          <a:noFill/>
                        </wps:spPr>
                        <wps:txbx>
                          <w:txbxContent>
                            <w:p w14:paraId="4B1D62B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5A72A63E" id="_x0000_s3401"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">
                <v:group id="Group 2139197894" o:spid="_x0000_s340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">
                  <v:shape id="Picture 2006374064" o:spid="_x0000_s340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">
                    <v:imagedata r:id="rId106" o:title="Clock "/>
                  </v:shape>
                  <v:roundrect id="Rectangle: Rounded Corners 403586336" o:spid="_x0000_s340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" fillcolor="#7a8696" strokecolor="#7a8696" strokeweight="1pt">
                    <v:stroke joinstyle="miter"/>
                  </v:roundrect>
                </v:group>
                <v:shape id="TextBox 19" o:spid="_x0000_s3405"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" filled="f" stroked="f">
                  <v:textbox style="mso-fit-shape-to-text:t">
                    <w:txbxContent>
                      <w:p w14:paraId="4B1D62B5"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30998386" w14:textId="77777777" w:rsidR="0045544D" w:rsidRPr="009704A8" w:rsidRDefault="0045544D" w:rsidP="0045544D">
      <w:pPr>
        <w:pStyle w:val="ae"/>
        <w:rPr>
          <w:rtl/>
          <w:lang w:bidi="ar-EG"/>
        </w:rPr>
      </w:pPr>
      <w:r w:rsidRPr="009704A8">
        <w:rPr>
          <w:rtl/>
          <w:lang w:bidi="ar-EG"/>
        </w:rPr>
        <w:t>20 دقيقة</w:t>
      </w:r>
    </w:p>
    <w:p w14:paraId="0C577543" w14:textId="77777777" w:rsidR="0045544D" w:rsidRPr="008D39CE" w:rsidRDefault="0045544D" w:rsidP="0045544D">
      <w:pPr>
        <w:pStyle w:val="ae"/>
      </w:pPr>
      <w:r w:rsidRPr="00853909">
        <w:rPr>
          <w:noProof/>
        </w:rPr>
        <mc:AlternateContent>
          <mc:Choice Requires="wpg">
            <w:drawing>
              <wp:inline distT="0" distB="0" distL="0" distR="0" wp14:anchorId="42267C62" wp14:editId="597E913E">
                <wp:extent cx="4435062" cy="545009"/>
                <wp:effectExtent l="0" t="0" r="3810" b="26670"/>
                <wp:docPr id="490162096"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269952060" name="Picture 1269952060"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20743983" name="Rectangle: Rounded Corners 1920743983"/>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0867066" name="TextBox 23"/>
                        <wps:cNvSpPr txBox="1"/>
                        <wps:spPr>
                          <a:xfrm>
                            <a:off x="0" y="64265"/>
                            <a:ext cx="3600450" cy="473075"/>
                          </a:xfrm>
                          <a:prstGeom prst="rect">
                            <a:avLst/>
                          </a:prstGeom>
                          <a:noFill/>
                        </wps:spPr>
                        <wps:txbx>
                          <w:txbxContent>
                            <w:p w14:paraId="30952532"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42267C62" id="_x0000_s340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">
                <v:shape id="Picture 1269952060" o:spid="_x0000_s340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">
                  <v:imagedata r:id="rId108" o:title="Goal "/>
                </v:shape>
                <v:roundrect id="Rectangle: Rounded Corners 1920743983" o:spid="_x0000_s340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" fillcolor="#7a8696" strokecolor="#7a8696" strokeweight="1pt">
                  <v:stroke joinstyle="miter"/>
                </v:roundrect>
                <v:shape id="TextBox 23" o:spid="_x0000_s3409"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" filled="f" stroked="f">
                  <v:textbox style="mso-fit-shape-to-text:t">
                    <w:txbxContent>
                      <w:p w14:paraId="30952532" w14:textId="77777777" w:rsidR="0045544D" w:rsidRPr="00280E55" w:rsidRDefault="0045544D" w:rsidP="0045544D">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7A431EB2" w14:textId="77777777" w:rsidR="0045544D" w:rsidRPr="0045544D" w:rsidRDefault="0045544D" w:rsidP="002467E8">
      <w:pPr>
        <w:pStyle w:val="ae"/>
        <w:numPr>
          <w:ilvl w:val="0"/>
          <w:numId w:val="31"/>
        </w:numPr>
        <w:rPr>
          <w:rtl/>
        </w:rPr>
      </w:pPr>
      <w:r w:rsidRPr="0045544D">
        <w:rPr>
          <w:rtl/>
        </w:rPr>
        <w:t>التعريف بأهمية التعاون بين القطاعات المختلفة لتحقيق أهداف التنمية المستدامة.</w:t>
      </w:r>
    </w:p>
    <w:p w14:paraId="7BFD9B08" w14:textId="77777777" w:rsidR="0045544D" w:rsidRPr="0045544D" w:rsidRDefault="0045544D" w:rsidP="002467E8">
      <w:pPr>
        <w:pStyle w:val="ae"/>
        <w:numPr>
          <w:ilvl w:val="0"/>
          <w:numId w:val="31"/>
        </w:numPr>
        <w:rPr>
          <w:rtl/>
        </w:rPr>
      </w:pPr>
      <w:r w:rsidRPr="0045544D">
        <w:rPr>
          <w:rtl/>
        </w:rPr>
        <w:t>تبادل وجهات النظر حول أفضل الممارسات التي يمكن للحكومة اتباعها لتعزيز التعاون.</w:t>
      </w:r>
    </w:p>
    <w:p w14:paraId="5EFC4D51" w14:textId="77777777" w:rsidR="0045544D" w:rsidRDefault="0045544D" w:rsidP="002467E8">
      <w:pPr>
        <w:pStyle w:val="ae"/>
        <w:numPr>
          <w:ilvl w:val="0"/>
          <w:numId w:val="31"/>
        </w:numPr>
      </w:pPr>
      <w:r w:rsidRPr="0045544D">
        <w:rPr>
          <w:rtl/>
        </w:rPr>
        <w:t>وضع تصور مشترك لكيفية تعزيز الشراكة بين القطاعين العام والخاص.</w:t>
      </w:r>
    </w:p>
    <w:p w14:paraId="14CE7A91" w14:textId="743356BF" w:rsidR="009E3635" w:rsidRDefault="009E3635" w:rsidP="001E5A5E">
      <w:pPr>
        <w:pStyle w:val="ae"/>
        <w:rPr>
          <w:rtl/>
        </w:rPr>
      </w:pPr>
    </w:p>
    <w:p w14:paraId="127F9F3C" w14:textId="10FE576B" w:rsidR="001E5A5E" w:rsidRPr="009E3635" w:rsidRDefault="001E5A5E" w:rsidP="001E5A5E">
      <w:pPr>
        <w:pStyle w:val="ae"/>
        <w:ind w:left="-897"/>
      </w:pPr>
      <w:r>
        <w:rPr>
          <w:noProof/>
        </w:rPr>
        <w:lastRenderedPageBreak/>
        <mc:AlternateContent>
          <mc:Choice Requires="wps">
            <w:drawing>
              <wp:inline distT="0" distB="0" distL="0" distR="0" wp14:anchorId="086C68F5" wp14:editId="378EA4E8">
                <wp:extent cx="6772910" cy="8432800"/>
                <wp:effectExtent l="0" t="0" r="27940" b="25400"/>
                <wp:docPr id="197340805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8432800"/>
                        </a:xfrm>
                        <a:prstGeom prst="roundRect">
                          <a:avLst>
                            <a:gd name="adj" fmla="val 16667"/>
                          </a:avLst>
                        </a:prstGeom>
                        <a:solidFill>
                          <a:srgbClr val="EAF4E4"/>
                        </a:solidFill>
                        <a:ln w="12700">
                          <a:solidFill>
                            <a:schemeClr val="accent6"/>
                          </a:solidFill>
                          <a:miter lim="800000"/>
                          <a:headEnd/>
                          <a:tailEnd/>
                        </a:ln>
                      </wps:spPr>
                      <wps:txbx>
                        <w:txbxContent>
                          <w:p w14:paraId="450C6A6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5A04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5EEC4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49AD63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318592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20908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45615D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91924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A69E1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F0AC2F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E5B6C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A1A3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9006F2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B4AE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9025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E961F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5F758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2D11A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70B7B2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7F68B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8E047F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3667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53870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474A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06DB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2575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13D5D0"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86C68F5" id="_x0000_s3410" style="width:533.3pt;height:66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" fillcolor="#eaf4e4" strokecolor="#70ad47 [3209]" strokeweight="1pt">
                <v:stroke joinstyle="miter"/>
                <v:textbox inset="0,3mm,0">
                  <w:txbxContent>
                    <w:p w14:paraId="450C6A6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85A04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5EEC4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49AD63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318592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820908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45615D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91924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CA69E1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F0AC2F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E5B6C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A1A3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9006F2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B4AE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9025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E961F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5F758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2D11A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70B7B2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7F68B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8E047F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3667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53870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474A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06DBA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2575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13D5D0" w14:textId="77777777" w:rsidR="001E5A5E" w:rsidRDefault="001E5A5E" w:rsidP="001E5A5E">
                      <w:pPr>
                        <w:jc w:val="center"/>
                        <w:rPr>
                          <w:sz w:val="22"/>
                          <w:szCs w:val="28"/>
                          <w:rtl/>
                          <w:lang w:bidi="ar-SY"/>
                        </w:rPr>
                      </w:pPr>
                    </w:p>
                  </w:txbxContent>
                </v:textbox>
                <w10:anchorlock/>
              </v:roundrect>
            </w:pict>
          </mc:Fallback>
        </mc:AlternateContent>
      </w:r>
    </w:p>
    <w:p w14:paraId="3011F894" w14:textId="77777777" w:rsidR="009E3635" w:rsidRDefault="009E3635" w:rsidP="009E3635">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973CBE5" wp14:editId="3A61D38D">
                <wp:extent cx="5633504" cy="593062"/>
                <wp:effectExtent l="0" t="0" r="5715" b="0"/>
                <wp:docPr id="120358904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247716263" name="Rectangle 124771626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084447" name="Rectangle 123084447"/>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4536206" name="TextBox 7"/>
                        <wps:cNvSpPr txBox="1"/>
                        <wps:spPr>
                          <a:xfrm>
                            <a:off x="1796583" y="0"/>
                            <a:ext cx="4386580" cy="536575"/>
                          </a:xfrm>
                          <a:prstGeom prst="rect">
                            <a:avLst/>
                          </a:prstGeom>
                          <a:noFill/>
                        </wps:spPr>
                        <wps:txbx>
                          <w:txbxContent>
                            <w:p w14:paraId="2E611C10" w14:textId="77777777" w:rsidR="009E3635" w:rsidRDefault="009E3635" w:rsidP="009E363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973CBE5" id="_x0000_s341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">
                <v:rect id="Rectangle 1247716263" o:spid="_x0000_s341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" fillcolor="#f2f2f2 [3052]" stroked="f" strokeweight="1pt"/>
                <v:rect id="Rectangle 123084447" o:spid="_x0000_s341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" fillcolor="#168489" stroked="f" strokeweight="1pt"/>
                <v:shape id="TextBox 7" o:spid="_x0000_s341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" filled="f" stroked="f">
                  <v:textbox>
                    <w:txbxContent>
                      <w:p w14:paraId="2E611C10" w14:textId="77777777" w:rsidR="009E3635" w:rsidRDefault="009E3635" w:rsidP="009E363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C7A1018" w14:textId="77777777" w:rsidR="009E3635" w:rsidRDefault="009E3635" w:rsidP="009E3635">
      <w:pPr>
        <w:pStyle w:val="ae"/>
      </w:pPr>
    </w:p>
    <w:p w14:paraId="31C849C1" w14:textId="77777777" w:rsidR="009E3635" w:rsidRDefault="009E3635" w:rsidP="009E3635">
      <w:pPr>
        <w:pStyle w:val="ae"/>
      </w:pPr>
    </w:p>
    <w:p w14:paraId="6BC22D34" w14:textId="77777777" w:rsidR="009E3635" w:rsidRPr="00A84A2A" w:rsidRDefault="009E3635" w:rsidP="009E3635">
      <w:pPr>
        <w:pStyle w:val="ae"/>
        <w:rPr>
          <w:color w:val="168489"/>
        </w:rPr>
      </w:pPr>
      <w:r w:rsidRPr="00A84A2A">
        <w:rPr>
          <w:color w:val="168489"/>
          <w:rtl/>
        </w:rPr>
        <w:t>تم في هذه الجلسة مناقشة المواضيع والأفكار الآتية:</w:t>
      </w:r>
    </w:p>
    <w:p w14:paraId="6424470F" w14:textId="77777777" w:rsidR="009E3635" w:rsidRPr="009E3635" w:rsidRDefault="009E3635" w:rsidP="002467E8">
      <w:pPr>
        <w:pStyle w:val="ae"/>
        <w:numPr>
          <w:ilvl w:val="0"/>
          <w:numId w:val="14"/>
        </w:numPr>
      </w:pPr>
      <w:r w:rsidRPr="009E3635">
        <w:rPr>
          <w:rtl/>
        </w:rPr>
        <w:t>بناء الشراكات والتعاون مع أصحاب المصلحة لتحقيق الاستدامة.</w:t>
      </w:r>
    </w:p>
    <w:p w14:paraId="5EC6F346" w14:textId="77777777" w:rsidR="009E3635" w:rsidRPr="009E3635" w:rsidRDefault="009E3635" w:rsidP="002467E8">
      <w:pPr>
        <w:pStyle w:val="ae"/>
        <w:numPr>
          <w:ilvl w:val="0"/>
          <w:numId w:val="14"/>
        </w:numPr>
      </w:pPr>
      <w:r w:rsidRPr="009E3635">
        <w:rPr>
          <w:rtl/>
        </w:rPr>
        <w:t>تطوير استراتيجيات التعاون والشراكة المستدامة.</w:t>
      </w:r>
    </w:p>
    <w:p w14:paraId="116FA2B1" w14:textId="77777777" w:rsidR="009E3635" w:rsidRPr="009E3635" w:rsidRDefault="009E3635" w:rsidP="002467E8">
      <w:pPr>
        <w:pStyle w:val="ae"/>
        <w:numPr>
          <w:ilvl w:val="0"/>
          <w:numId w:val="14"/>
        </w:numPr>
      </w:pPr>
      <w:r w:rsidRPr="009E3635">
        <w:rPr>
          <w:rtl/>
        </w:rPr>
        <w:t>التحديات والأدوار في تعزيز التعاون للتنمية المستدامة.</w:t>
      </w:r>
    </w:p>
    <w:p w14:paraId="2574184D" w14:textId="77777777" w:rsidR="009E3635" w:rsidRPr="009E3635" w:rsidRDefault="009E3635" w:rsidP="009E3635">
      <w:pPr>
        <w:rPr>
          <w:rFonts w:ascii="Sakkal Majalla" w:hAnsi="Sakkal Majalla"/>
          <w:sz w:val="34"/>
          <w:rtl/>
        </w:rPr>
      </w:pPr>
    </w:p>
    <w:p w14:paraId="71D5173D" w14:textId="77777777" w:rsidR="009E3635" w:rsidRDefault="009E3635" w:rsidP="009E3635">
      <w:pPr>
        <w:rPr>
          <w:rFonts w:ascii="Sakkal Majalla" w:hAnsi="Sakkal Majalla"/>
          <w:sz w:val="34"/>
          <w:rtl/>
        </w:rPr>
      </w:pPr>
    </w:p>
    <w:p w14:paraId="16E97420" w14:textId="77777777" w:rsidR="009E3635" w:rsidRDefault="009E3635" w:rsidP="009E3635">
      <w:pPr>
        <w:rPr>
          <w:rFonts w:ascii="Sakkal Majalla" w:hAnsi="Sakkal Majalla"/>
          <w:sz w:val="34"/>
          <w:rtl/>
        </w:rPr>
      </w:pPr>
    </w:p>
    <w:p w14:paraId="1518B7EF" w14:textId="77777777" w:rsidR="009E3635" w:rsidRPr="001F2E1D" w:rsidRDefault="009E3635" w:rsidP="009E3635">
      <w:pPr>
        <w:jc w:val="center"/>
        <w:rPr>
          <w:rFonts w:ascii="Sakkal Majalla" w:hAnsi="Sakkal Majalla"/>
          <w:sz w:val="34"/>
          <w:lang w:val="en-GB"/>
        </w:rPr>
      </w:pPr>
      <w:r>
        <w:rPr>
          <w:noProof/>
        </w:rPr>
        <w:drawing>
          <wp:inline distT="0" distB="0" distL="0" distR="0" wp14:anchorId="55FDAD60" wp14:editId="7FF11DF4">
            <wp:extent cx="1219200" cy="1219200"/>
            <wp:effectExtent l="0" t="0" r="0" b="0"/>
            <wp:docPr id="2018450578"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70550A29" w14:textId="77777777" w:rsidR="009E3635" w:rsidRDefault="009E3635" w:rsidP="009E3635">
      <w:pPr>
        <w:jc w:val="center"/>
        <w:rPr>
          <w:rtl/>
        </w:rPr>
      </w:pPr>
    </w:p>
    <w:p w14:paraId="4310C3B3" w14:textId="77777777" w:rsidR="0045544D" w:rsidRDefault="0045544D" w:rsidP="009E3635">
      <w:pPr>
        <w:rPr>
          <w:rtl/>
        </w:rPr>
      </w:pPr>
    </w:p>
    <w:p w14:paraId="7D662558" w14:textId="77777777" w:rsidR="00C0289F" w:rsidRPr="00570B99" w:rsidRDefault="00C0289F" w:rsidP="00570B99">
      <w:pPr>
        <w:rPr>
          <w:rtl/>
          <w:lang w:bidi="ar-SY"/>
        </w:rPr>
      </w:pPr>
    </w:p>
    <w:p w14:paraId="50C200BA" w14:textId="77777777" w:rsidR="00C0289F" w:rsidRDefault="00C0289F" w:rsidP="0079403E">
      <w:pPr>
        <w:rPr>
          <w:rFonts w:ascii="Sakkal Majalla" w:hAnsi="Sakkal Majalla"/>
          <w:b/>
          <w:bCs/>
          <w:sz w:val="34"/>
          <w:rtl/>
          <w:lang w:bidi="ar-SY"/>
        </w:rPr>
      </w:pPr>
    </w:p>
    <w:p w14:paraId="286D4EC6" w14:textId="77777777" w:rsidR="00C0289F" w:rsidRDefault="00C0289F" w:rsidP="0079403E">
      <w:pPr>
        <w:rPr>
          <w:rFonts w:ascii="Sakkal Majalla" w:hAnsi="Sakkal Majalla"/>
          <w:b/>
          <w:bCs/>
          <w:sz w:val="34"/>
          <w:rtl/>
          <w:lang w:bidi="ar-SY"/>
        </w:rPr>
      </w:pPr>
    </w:p>
    <w:p w14:paraId="67F47214" w14:textId="77777777" w:rsidR="00C0289F" w:rsidRDefault="00C0289F" w:rsidP="0079403E">
      <w:pPr>
        <w:rPr>
          <w:rFonts w:ascii="Sakkal Majalla" w:hAnsi="Sakkal Majalla"/>
          <w:b/>
          <w:bCs/>
          <w:sz w:val="34"/>
          <w:rtl/>
          <w:lang w:bidi="ar-SY"/>
        </w:rPr>
      </w:pPr>
    </w:p>
    <w:p w14:paraId="717339B5" w14:textId="77777777" w:rsidR="00C0289F" w:rsidRDefault="00C0289F" w:rsidP="0079403E">
      <w:pPr>
        <w:rPr>
          <w:rFonts w:ascii="Sakkal Majalla" w:hAnsi="Sakkal Majalla"/>
          <w:b/>
          <w:bCs/>
          <w:sz w:val="34"/>
          <w:rtl/>
          <w:lang w:bidi="ar-SY"/>
        </w:rPr>
      </w:pPr>
    </w:p>
    <w:p w14:paraId="177E7D1A" w14:textId="77777777" w:rsidR="00C0289F" w:rsidRDefault="00C0289F" w:rsidP="0079403E">
      <w:pPr>
        <w:rPr>
          <w:rFonts w:ascii="Sakkal Majalla" w:hAnsi="Sakkal Majalla"/>
          <w:b/>
          <w:bCs/>
          <w:sz w:val="34"/>
          <w:rtl/>
          <w:lang w:bidi="ar-SY"/>
        </w:rPr>
      </w:pPr>
    </w:p>
    <w:p w14:paraId="0203E282" w14:textId="77777777" w:rsidR="00C0289F" w:rsidRDefault="00C0289F" w:rsidP="0079403E">
      <w:pPr>
        <w:rPr>
          <w:rFonts w:ascii="Sakkal Majalla" w:hAnsi="Sakkal Majalla"/>
          <w:b/>
          <w:bCs/>
          <w:sz w:val="34"/>
          <w:rtl/>
          <w:lang w:bidi="ar-SY"/>
        </w:rPr>
      </w:pPr>
    </w:p>
    <w:p w14:paraId="4EA126E8" w14:textId="77777777" w:rsidR="00C0289F" w:rsidRDefault="00C0289F" w:rsidP="0079403E">
      <w:pPr>
        <w:rPr>
          <w:rFonts w:ascii="Sakkal Majalla" w:hAnsi="Sakkal Majalla"/>
          <w:b/>
          <w:bCs/>
          <w:sz w:val="34"/>
          <w:rtl/>
          <w:lang w:bidi="ar-SY"/>
        </w:rPr>
      </w:pPr>
    </w:p>
    <w:p w14:paraId="15136DD3" w14:textId="77777777" w:rsidR="0079403E" w:rsidRPr="008C34C8" w:rsidRDefault="0079403E" w:rsidP="0079403E">
      <w:pPr>
        <w:rPr>
          <w:rFonts w:ascii="Sakkal Majalla" w:hAnsi="Sakkal Majalla"/>
          <w:sz w:val="34"/>
          <w:rtl/>
          <w:lang w:bidi="ar-SY"/>
        </w:rPr>
        <w:sectPr w:rsidR="0079403E" w:rsidRPr="008C34C8"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3F17F1E"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084DBD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6BDB92C" w14:textId="77777777" w:rsidTr="00E220AB">
        <w:tc>
          <w:tcPr>
            <w:tcW w:w="2612" w:type="pct"/>
            <w:tcBorders>
              <w:left w:val="single" w:sz="4" w:space="0" w:color="168489"/>
              <w:right w:val="single" w:sz="4" w:space="0" w:color="168489"/>
            </w:tcBorders>
            <w:shd w:val="clear" w:color="auto" w:fill="auto"/>
          </w:tcPr>
          <w:p w14:paraId="12A6A9D2" w14:textId="77777777" w:rsidR="00F01FA2" w:rsidRDefault="00F01FA2" w:rsidP="00E220AB">
            <w:pPr>
              <w:pStyle w:val="bold"/>
              <w:jc w:val="center"/>
              <w:rPr>
                <w:color w:val="168489"/>
                <w:sz w:val="40"/>
                <w:szCs w:val="40"/>
                <w:rtl/>
                <w:lang w:bidi="ar-EG"/>
              </w:rPr>
            </w:pPr>
            <w:r>
              <w:rPr>
                <w:noProof/>
              </w:rPr>
              <w:drawing>
                <wp:inline distT="0" distB="0" distL="0" distR="0" wp14:anchorId="5C2FB6EE" wp14:editId="2D89BEB3">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ECDA3F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2175FC4" w14:textId="77777777" w:rsidR="00F01FA2" w:rsidRDefault="00F01FA2" w:rsidP="00E220AB">
            <w:pPr>
              <w:pStyle w:val="bold"/>
              <w:jc w:val="center"/>
              <w:rPr>
                <w:color w:val="168489"/>
                <w:sz w:val="40"/>
                <w:szCs w:val="40"/>
                <w:rtl/>
                <w:lang w:bidi="ar-EG"/>
              </w:rPr>
            </w:pPr>
            <w:r>
              <w:rPr>
                <w:noProof/>
              </w:rPr>
              <w:drawing>
                <wp:inline distT="0" distB="0" distL="0" distR="0" wp14:anchorId="1865A4A2" wp14:editId="0E6998E5">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5C1CEC6"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726635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41B4BF5" wp14:editId="263DA36A">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D64B991" w14:textId="77777777" w:rsidTr="00E220AB">
        <w:tc>
          <w:tcPr>
            <w:tcW w:w="2612" w:type="pct"/>
            <w:tcBorders>
              <w:left w:val="single" w:sz="4" w:space="0" w:color="168489"/>
              <w:right w:val="single" w:sz="4" w:space="0" w:color="168489"/>
            </w:tcBorders>
            <w:vAlign w:val="center"/>
          </w:tcPr>
          <w:p w14:paraId="29C31ABE"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فيديو تدريبي.</w:t>
            </w:r>
          </w:p>
          <w:p w14:paraId="3CE5C144"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تقييم الأداء المستدام وتحليل النتائج والتحسين المستمر.</w:t>
            </w:r>
          </w:p>
          <w:p w14:paraId="55342A2A"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تمرين.</w:t>
            </w:r>
          </w:p>
          <w:p w14:paraId="4D426CA4"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t>التحديات والفرص المستقبلية لل</w:t>
            </w:r>
            <w:hyperlink r:id="rId305">
              <w:r>
                <w:rPr>
                  <w:color w:val="0000FF"/>
                  <w:u w:val="single"/>
                </w:rPr>
                <w:t>قيادة</w:t>
              </w:r>
            </w:hyperlink>
            <w:r>
              <w:t xml:space="preserve"> الاستراتيجية المستدامة.</w:t>
            </w:r>
          </w:p>
          <w:p w14:paraId="084EB230" w14:textId="77777777" w:rsidR="00570B99" w:rsidRPr="00570B99" w:rsidRDefault="00570B99" w:rsidP="002467E8">
            <w:pPr>
              <w:pStyle w:val="a5"/>
              <w:numPr>
                <w:ilvl w:val="0"/>
                <w:numId w:val="3"/>
              </w:numPr>
              <w:spacing w:line="276" w:lineRule="auto"/>
              <w:jc w:val="lowKashida"/>
              <w:rPr>
                <w:rFonts w:ascii="Adobe Arabic" w:eastAsia="Calibri" w:hAnsi="Adobe Arabic" w:cs="Adobe Arabic"/>
                <w:color w:val="0D0D0D" w:themeColor="text1" w:themeTint="F2"/>
                <w:sz w:val="24"/>
                <w:szCs w:val="24"/>
                <w:rtl/>
                <w:lang w:bidi="ar-EG"/>
              </w:rPr>
            </w:pPr>
            <w:r w:rsidRPr="00570B99">
              <w:rPr>
                <w:rFonts w:ascii="Adobe Arabic" w:eastAsia="Calibri" w:hAnsi="Adobe Arabic" w:cs="Adobe Arabic"/>
                <w:color w:val="0D0D0D" w:themeColor="text1" w:themeTint="F2"/>
                <w:sz w:val="24"/>
                <w:szCs w:val="24"/>
                <w:rtl/>
                <w:lang w:bidi="ar-EG"/>
              </w:rPr>
              <w:t>تمرين.</w:t>
            </w:r>
          </w:p>
          <w:p w14:paraId="18437E7E" w14:textId="4E169069" w:rsidR="00F01FA2" w:rsidRPr="00041E68" w:rsidRDefault="00570B99" w:rsidP="002467E8">
            <w:pPr>
              <w:pStyle w:val="a5"/>
              <w:numPr>
                <w:ilvl w:val="0"/>
                <w:numId w:val="3"/>
              </w:numPr>
              <w:spacing w:line="276" w:lineRule="auto"/>
              <w:jc w:val="lowKashida"/>
              <w:rPr>
                <w:rFonts w:ascii="Adobe Arabic" w:eastAsia="Calibri" w:hAnsi="Adobe Arabic" w:cs="Adobe Arabic"/>
                <w:b/>
                <w:bCs/>
                <w:color w:val="0D0D0D" w:themeColor="text1" w:themeTint="F2"/>
                <w:sz w:val="34"/>
                <w:szCs w:val="34"/>
                <w:rtl/>
                <w:lang w:bidi="ar-EG"/>
              </w:rPr>
            </w:pPr>
            <w:r w:rsidRPr="00570B99">
              <w:rPr>
                <w:rFonts w:ascii="Adobe Arabic" w:eastAsia="Calibri" w:hAnsi="Adobe Arabic" w:cs="Adobe Arabic"/>
                <w:color w:val="0D0D0D" w:themeColor="text1" w:themeTint="F2"/>
                <w:sz w:val="24"/>
                <w:szCs w:val="24"/>
                <w:rtl/>
                <w:lang w:bidi="ar-EG"/>
              </w:rPr>
              <w:t>تطبيق الأدوات والمفاهيم المكتسبة في مشاريع عمل تطبيقية.</w:t>
            </w:r>
          </w:p>
        </w:tc>
        <w:tc>
          <w:tcPr>
            <w:tcW w:w="1809" w:type="pct"/>
            <w:tcBorders>
              <w:left w:val="single" w:sz="4" w:space="0" w:color="168489"/>
              <w:right w:val="single" w:sz="4" w:space="0" w:color="168489"/>
            </w:tcBorders>
            <w:vAlign w:val="center"/>
          </w:tcPr>
          <w:p w14:paraId="721861C0"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فيديوهات تدريبية.</w:t>
            </w:r>
          </w:p>
          <w:p w14:paraId="2C6AE701"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العصف الذهني.</w:t>
            </w:r>
          </w:p>
          <w:p w14:paraId="1C2CECB4"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المحاكاة في التدريب.</w:t>
            </w:r>
          </w:p>
          <w:p w14:paraId="028178FB"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التدريب والتوجيه.</w:t>
            </w:r>
          </w:p>
          <w:p w14:paraId="3C0AE284" w14:textId="77777777" w:rsidR="00570B99" w:rsidRPr="00570B99" w:rsidRDefault="00570B99"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570B99">
              <w:rPr>
                <w:rFonts w:ascii="Adobe Arabic" w:eastAsia="Calibri" w:hAnsi="Adobe Arabic" w:cs="Adobe Arabic"/>
                <w:color w:val="0D0D0D" w:themeColor="text1" w:themeTint="F2"/>
                <w:sz w:val="32"/>
                <w:szCs w:val="32"/>
                <w:rtl/>
                <w:lang w:bidi="ar-EG"/>
              </w:rPr>
              <w:t>مناقشات جماعية.</w:t>
            </w:r>
          </w:p>
          <w:p w14:paraId="08C45A40" w14:textId="08A0B7AD" w:rsidR="00F01FA2" w:rsidRPr="00781A2F" w:rsidRDefault="00570B99"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570B99">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6FC6EC50"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7BDF9957" w14:textId="1014CF0E"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5664" behindDoc="0" locked="0" layoutInCell="1" allowOverlap="1" wp14:anchorId="4C0A912C" wp14:editId="2EF62364">
                <wp:simplePos x="0" y="0"/>
                <wp:positionH relativeFrom="column">
                  <wp:posOffset>119743</wp:posOffset>
                </wp:positionH>
                <wp:positionV relativeFrom="paragraph">
                  <wp:posOffset>-468086</wp:posOffset>
                </wp:positionV>
                <wp:extent cx="6352540" cy="6749143"/>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352540" cy="6749143"/>
                          <a:chOff x="0" y="0"/>
                          <a:chExt cx="6352540" cy="6749143"/>
                        </a:xfrm>
                      </wpg:grpSpPr>
                      <wpg:grpSp>
                        <wpg:cNvPr id="1462637158" name="Group 1462637158"/>
                        <wpg:cNvGrpSpPr/>
                        <wpg:grpSpPr>
                          <a:xfrm>
                            <a:off x="161925" y="2571750"/>
                            <a:ext cx="5425884" cy="4177393"/>
                            <a:chOff x="-2" y="0"/>
                            <a:chExt cx="5425956" cy="4177689"/>
                          </a:xfrm>
                        </wpg:grpSpPr>
                        <wpg:grpSp>
                          <wpg:cNvPr id="1462637159" name="Group 25"/>
                          <wpg:cNvGrpSpPr/>
                          <wpg:grpSpPr>
                            <a:xfrm>
                              <a:off x="3130302" y="0"/>
                              <a:ext cx="2262067" cy="515506"/>
                              <a:chOff x="3849928" y="0"/>
                              <a:chExt cx="2262067" cy="51550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52" cy="441349"/>
                              </a:xfrm>
                              <a:prstGeom prst="rect">
                                <a:avLst/>
                              </a:prstGeom>
                              <a:noFill/>
                            </wps:spPr>
                            <wps:txbx>
                              <w:txbxContent>
                                <w:p w14:paraId="3619CAA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514985"/>
                              <a:chOff x="-2" y="0"/>
                              <a:chExt cx="2261545" cy="515506"/>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936"/>
                                <a:ext cx="1756026" cy="441796"/>
                              </a:xfrm>
                              <a:prstGeom prst="rect">
                                <a:avLst/>
                              </a:prstGeom>
                              <a:noFill/>
                            </wps:spPr>
                            <wps:txbx>
                              <w:txbxContent>
                                <w:p w14:paraId="67DF656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99024" y="874163"/>
                              <a:ext cx="2626930" cy="3288056"/>
                            </a:xfrm>
                            <a:prstGeom prst="rect">
                              <a:avLst/>
                            </a:prstGeom>
                            <a:noFill/>
                            <a:ln w="6350">
                              <a:noFill/>
                            </a:ln>
                          </wps:spPr>
                          <wps:txbx>
                            <w:txbxContent>
                              <w:p w14:paraId="0A4DDBDA"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ACC22E1"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4462D5EC"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A77259F" w14:textId="1EB5A3D1" w:rsidR="00F01FA2" w:rsidRPr="000F32C7" w:rsidRDefault="00570B99"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9626" y="874555"/>
                              <a:ext cx="2216426" cy="3303134"/>
                            </a:xfrm>
                            <a:prstGeom prst="rect">
                              <a:avLst/>
                            </a:prstGeom>
                            <a:noFill/>
                            <a:ln w="6350">
                              <a:noFill/>
                            </a:ln>
                          </wps:spPr>
                          <wps:txbx>
                            <w:txbxContent>
                              <w:p w14:paraId="2100D5BD"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38147560"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03E7A2D2"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85DF594"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7A31DCE" w14:textId="77777777" w:rsidR="00570B99" w:rsidRPr="00570B99" w:rsidRDefault="00570B99" w:rsidP="002467E8">
                                <w:pPr>
                                  <w:pStyle w:val="a5"/>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3F528360" w14:textId="47BB6F62" w:rsidR="00F01FA2" w:rsidRPr="000F32C7" w:rsidRDefault="00570B99"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053548"/>
                            <a:chOff x="0" y="0"/>
                            <a:chExt cx="6352540" cy="2053548"/>
                          </a:xfrm>
                        </wpg:grpSpPr>
                        <pic:pic xmlns:pic="http://schemas.openxmlformats.org/drawingml/2006/picture">
                          <pic:nvPicPr>
                            <pic:cNvPr id="1462637172" name="Picture 146263717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838"/>
                              <a:ext cx="1132205" cy="981710"/>
                            </a:xfrm>
                            <a:prstGeom prst="rect">
                              <a:avLst/>
                            </a:prstGeom>
                            <a:noFill/>
                          </wps:spPr>
                          <wps:txbx>
                            <w:txbxContent>
                              <w:p w14:paraId="5F329C9D" w14:textId="51545579"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536575"/>
                            </a:xfrm>
                            <a:prstGeom prst="rect">
                              <a:avLst/>
                            </a:prstGeom>
                            <a:noFill/>
                          </wps:spPr>
                          <wps:txbx>
                            <w:txbxContent>
                              <w:p w14:paraId="62B8038E" w14:textId="4D3BD943"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77"/>
                              <a:ext cx="4567555" cy="536575"/>
                            </a:xfrm>
                            <a:prstGeom prst="rect">
                              <a:avLst/>
                            </a:prstGeom>
                            <a:noFill/>
                          </wps:spPr>
                          <wps:txbx>
                            <w:txbxContent>
                              <w:p w14:paraId="24679940" w14:textId="145054B0" w:rsidR="00F01FA2" w:rsidRPr="00F01FA2" w:rsidRDefault="00570B99" w:rsidP="00F01FA2">
                                <w:pPr>
                                  <w:bidi w:val="0"/>
                                  <w:jc w:val="center"/>
                                  <w:rPr>
                                    <w:rFonts w:ascii="Adobe Arabic" w:eastAsia="GE Dinar One" w:hAnsi="Adobe Arabic" w:cs="Adobe Arabic"/>
                                    <w:b/>
                                    <w:bCs/>
                                    <w:kern w:val="24"/>
                                    <w:sz w:val="56"/>
                                    <w:szCs w:val="56"/>
                                    <w:lang w:bidi="ar-SY"/>
                                  </w:rPr>
                                </w:pPr>
                                <w:r w:rsidRPr="00570B99">
                                  <w:rPr>
                                    <w:rFonts w:ascii="Adobe Arabic" w:eastAsia="GE Dinar One" w:hAnsi="Adobe Arabic" w:cs="Adobe Arabic"/>
                                    <w:b/>
                                    <w:bCs/>
                                    <w:kern w:val="24"/>
                                    <w:sz w:val="56"/>
                                    <w:szCs w:val="56"/>
                                    <w:rtl/>
                                    <w:lang w:bidi="ar-SY"/>
                                  </w:rPr>
                                  <w:t>المراجعة والتقييم الاستراتيجي للأداء المستدام</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C0A912C" id="Group 1462637157" o:spid="_x0000_s3415" style="position:absolute;left:0;text-align:left;margin-left:9.45pt;margin-top:-36.85pt;width:500.2pt;height:531.45pt;z-index:252785664;mso-position-horizontal-relative:text;mso-position-vertical-relative:text;mso-width-relative:margin;mso-height-relative:margin" coordsize="63525,6749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">
                <v:group id="Group 1462637158" o:spid="_x0000_s3416" style="position:absolute;left:1619;top:25717;width:54259;height:41774" coordorigin="" coordsize="54259,41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341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341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341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342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46" o:title="Target " gain="19661f" blacklevel="22938f"/>
                      </v:shape>
                    </v:group>
                    <v:shape id="TextBox 34" o:spid="_x0000_s342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3619CAA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42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342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TextBox 34" o:spid="_x0000_s342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67DF656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68" o:spid="_x0000_s342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47" o:title="Note " gain="19661f" blacklevel="22938f"/>
                    </v:shape>
                  </v:group>
                  <v:shape id="Text Box 1462637169" o:spid="_x0000_s3426" type="#_x0000_t202" style="position:absolute;left:27990;top:8741;width:2626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0A4DDBDA"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ACC22E1"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مناقشة خطوات تقييم الأداء المستدام وتحليل النتائج والتحسين المستمر.</w:t>
                          </w:r>
                        </w:p>
                        <w:p w14:paraId="4462D5EC"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تحليل التحديات والفرص المستقبلية للقيادة الاستراتيجية المستدامة.</w:t>
                          </w:r>
                        </w:p>
                        <w:p w14:paraId="7A77259F" w14:textId="1EB5A3D1" w:rsidR="00F01FA2" w:rsidRPr="000F32C7" w:rsidRDefault="00570B99"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تبادل الأفكار والخبرات حول تطبيق الأدوات والمفاهيم المكتسبة في مشاريع عمل تطبيقية.</w:t>
                          </w:r>
                        </w:p>
                      </w:txbxContent>
                    </v:textbox>
                  </v:shape>
                  <v:shape id="Text Box 1462637170" o:spid="_x0000_s3427" type="#_x0000_t202" style="position:absolute;left:396;top:8745;width:22164;height:3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2100D5BD"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فيديو تدريبي.</w:t>
                          </w:r>
                        </w:p>
                        <w:p w14:paraId="38147560"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تقييم الأداء المستدام وتحليل النتائج والتحسين المستمر.</w:t>
                          </w:r>
                        </w:p>
                        <w:p w14:paraId="03E7A2D2"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685DF594"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التحديات والفرص المستقبلية للقيادة الاستراتيجية المستدامة.</w:t>
                          </w:r>
                        </w:p>
                        <w:p w14:paraId="77A31DCE" w14:textId="77777777" w:rsidR="00570B99" w:rsidRPr="00570B99" w:rsidRDefault="00570B99" w:rsidP="002467E8">
                          <w:pPr>
                            <w:pStyle w:val="ListParagraph"/>
                            <w:numPr>
                              <w:ilvl w:val="0"/>
                              <w:numId w:val="2"/>
                            </w:numPr>
                            <w:rPr>
                              <w:rFonts w:ascii="Adobe Arabic" w:eastAsia="GE Dinar One" w:hAnsi="Adobe Arabic" w:cs="Adobe Arabic"/>
                              <w:color w:val="000000"/>
                              <w:kern w:val="24"/>
                              <w:sz w:val="36"/>
                              <w:szCs w:val="36"/>
                              <w:rtl/>
                              <w:lang w:bidi="ar-SY"/>
                            </w:rPr>
                          </w:pPr>
                          <w:r w:rsidRPr="00570B99">
                            <w:rPr>
                              <w:rFonts w:ascii="Adobe Arabic" w:eastAsia="GE Dinar One" w:hAnsi="Adobe Arabic" w:cs="Adobe Arabic"/>
                              <w:color w:val="000000"/>
                              <w:kern w:val="24"/>
                              <w:sz w:val="36"/>
                              <w:szCs w:val="36"/>
                              <w:rtl/>
                              <w:lang w:bidi="ar-SY"/>
                            </w:rPr>
                            <w:t>تمرين.</w:t>
                          </w:r>
                        </w:p>
                        <w:p w14:paraId="3F528360" w14:textId="47BB6F62" w:rsidR="00F01FA2" w:rsidRPr="000F32C7" w:rsidRDefault="00570B99"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570B99">
                            <w:rPr>
                              <w:rFonts w:ascii="Adobe Arabic" w:eastAsia="GE Dinar One" w:hAnsi="Adobe Arabic" w:cs="Adobe Arabic"/>
                              <w:color w:val="000000"/>
                              <w:kern w:val="24"/>
                              <w:sz w:val="36"/>
                              <w:szCs w:val="36"/>
                              <w:rtl/>
                              <w:lang w:bidi="ar-SY"/>
                            </w:rPr>
                            <w:t>تطبيق الأدوات والمفاهيم المكتسبة في مشاريع عمل تطبيقية.</w:t>
                          </w:r>
                        </w:p>
                      </w:txbxContent>
                    </v:textbox>
                  </v:shape>
                </v:group>
                <v:group id="Group 1462637171" o:spid="_x0000_s3428"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342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48" o:title="Calendar " gain="19661f" blacklevel="22938f"/>
                  </v:shape>
                  <v:shape id="TextBox 34" o:spid="_x0000_s3430"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5F329C9D" w14:textId="51545579"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43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62B8038E" w14:textId="4D3BD943"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43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24679940" w14:textId="145054B0" w:rsidR="00F01FA2" w:rsidRPr="00F01FA2" w:rsidRDefault="00570B99" w:rsidP="00F01FA2">
                          <w:pPr>
                            <w:bidi w:val="0"/>
                            <w:jc w:val="center"/>
                            <w:rPr>
                              <w:rFonts w:ascii="Adobe Arabic" w:eastAsia="GE Dinar One" w:hAnsi="Adobe Arabic" w:cs="Adobe Arabic"/>
                              <w:b/>
                              <w:bCs/>
                              <w:kern w:val="24"/>
                              <w:sz w:val="56"/>
                              <w:szCs w:val="56"/>
                              <w:lang w:bidi="ar-SY"/>
                            </w:rPr>
                          </w:pPr>
                          <w:r w:rsidRPr="00570B99">
                            <w:rPr>
                              <w:rFonts w:ascii="Adobe Arabic" w:eastAsia="GE Dinar One" w:hAnsi="Adobe Arabic" w:cs="Adobe Arabic"/>
                              <w:b/>
                              <w:bCs/>
                              <w:kern w:val="24"/>
                              <w:sz w:val="56"/>
                              <w:szCs w:val="56"/>
                              <w:rtl/>
                              <w:lang w:bidi="ar-SY"/>
                            </w:rPr>
                            <w:t>المراجعة والتقييم الاستراتيجي للأداء المستدام</w:t>
                          </w:r>
                        </w:p>
                      </w:txbxContent>
                    </v:textbox>
                  </v:shape>
                </v:group>
              </v:group>
            </w:pict>
          </mc:Fallback>
        </mc:AlternateContent>
      </w:r>
    </w:p>
    <w:p w14:paraId="2568E74F" w14:textId="387D354A"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E243410" wp14:editId="70DECDD5">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5D30F5E2"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4E243410" id="مربع نص 8" o:spid="_x0000_s3433"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APc7YSpQEAACwDAAAOAAAAAAAAAAAAAAAAAC4CAABkcnMvZTJvRG9jLnhtbFBLAQItABQA&#10;BgAIAAAAIQA25dHy4AAAAA4BAAAPAAAAAAAAAAAAAAAAAP8DAABkcnMvZG93bnJldi54bWxQSwUG&#10;AAAAAAQABADzAAAADAUAAAAA&#10;" filled="f" stroked="f">
                <o:lock v:ext="edit" aspectratio="t"/>
                <v:textbox style="mso-fit-shape-to-text:t">
                  <w:txbxContent>
                    <w:p w14:paraId="5D30F5E2"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167E10F3" wp14:editId="2E8B6119">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09705B84"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167E10F3" id="مربع نص 7" o:spid="_x0000_s3434"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" filled="f" stroked="f">
                <v:textbox style="mso-fit-shape-to-text:t">
                  <w:txbxContent>
                    <w:p w14:paraId="09705B84"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447E8941" w14:textId="77777777" w:rsidR="00691535" w:rsidRDefault="00691535" w:rsidP="00691535">
      <w:pPr>
        <w:spacing w:line="240" w:lineRule="auto"/>
        <w:jc w:val="center"/>
        <w:rPr>
          <w:rFonts w:cs="PT Bold Heading"/>
          <w:sz w:val="52"/>
          <w:szCs w:val="56"/>
          <w:rtl/>
          <w:lang w:bidi="ar-EG"/>
        </w:rPr>
      </w:pPr>
    </w:p>
    <w:p w14:paraId="45646E5C" w14:textId="77777777" w:rsidR="00691535" w:rsidRDefault="00691535" w:rsidP="00691535">
      <w:pPr>
        <w:pStyle w:val="a5"/>
        <w:spacing w:line="256" w:lineRule="auto"/>
        <w:rPr>
          <w:rFonts w:ascii="Adobe Arabic" w:hAnsi="Adobe Arabic" w:cs="Adobe Arabic"/>
          <w:b/>
          <w:bCs/>
          <w:color w:val="002060"/>
          <w:sz w:val="48"/>
          <w:szCs w:val="36"/>
          <w:rtl/>
        </w:rPr>
      </w:pPr>
    </w:p>
    <w:p w14:paraId="30F28F3F" w14:textId="55C219B0"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5554D87C"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6E397F26" wp14:editId="2ECFB8D6">
                <wp:extent cx="5239055" cy="1388331"/>
                <wp:effectExtent l="19050" t="19050" r="19050" b="21590"/>
                <wp:docPr id="370233089"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854117276" name="Rectangle 854117276"/>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66564035" name="Picture 766564035"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47296716" name="TextBox 36"/>
                        <wps:cNvSpPr txBox="1"/>
                        <wps:spPr>
                          <a:xfrm>
                            <a:off x="1305515" y="316344"/>
                            <a:ext cx="4178935" cy="377825"/>
                          </a:xfrm>
                          <a:prstGeom prst="rect">
                            <a:avLst/>
                          </a:prstGeom>
                          <a:noFill/>
                        </wps:spPr>
                        <wps:txbx>
                          <w:txbxContent>
                            <w:p w14:paraId="61F2FC57" w14:textId="5DB1F9DE" w:rsidR="002D7D32" w:rsidRDefault="00570B99" w:rsidP="002D7D32">
                              <w:pPr>
                                <w:jc w:val="center"/>
                                <w:rPr>
                                  <w:rFonts w:ascii="Adobe Arabic" w:eastAsia="Calibri" w:hAnsi="Adobe Arabic" w:cs="Adobe Arabic"/>
                                  <w:b/>
                                  <w:bCs/>
                                  <w:color w:val="168489"/>
                                  <w:kern w:val="24"/>
                                  <w:sz w:val="36"/>
                                  <w:szCs w:val="36"/>
                                  <w:lang w:bidi="ar-SY"/>
                                </w:rPr>
                              </w:pPr>
                              <w:r w:rsidRPr="00570B99">
                                <w:rPr>
                                  <w:rFonts w:ascii="Adobe Arabic" w:eastAsia="Calibri" w:hAnsi="Adobe Arabic" w:cs="Adobe Arabic"/>
                                  <w:b/>
                                  <w:bCs/>
                                  <w:color w:val="168489"/>
                                  <w:kern w:val="24"/>
                                  <w:sz w:val="36"/>
                                  <w:szCs w:val="36"/>
                                  <w:rtl/>
                                  <w:lang w:bidi="ar-SY"/>
                                </w:rPr>
                                <w:t>التنمية المستدامة: مؤشرات وحقائق</w:t>
                              </w:r>
                            </w:p>
                          </w:txbxContent>
                        </wps:txbx>
                        <wps:bodyPr wrap="square">
                          <a:noAutofit/>
                        </wps:bodyPr>
                      </wps:wsp>
                      <wps:wsp>
                        <wps:cNvPr id="1326361243" name="TextBox 38"/>
                        <wps:cNvSpPr txBox="1"/>
                        <wps:spPr>
                          <a:xfrm>
                            <a:off x="973811" y="817161"/>
                            <a:ext cx="4833288" cy="417195"/>
                          </a:xfrm>
                          <a:prstGeom prst="rect">
                            <a:avLst/>
                          </a:prstGeom>
                          <a:noFill/>
                        </wps:spPr>
                        <wps:txbx>
                          <w:txbxContent>
                            <w:p w14:paraId="1EF38D15" w14:textId="62D07B78" w:rsidR="002D7D32" w:rsidRPr="00570B99" w:rsidRDefault="00570B99" w:rsidP="00570B99">
                              <w:pPr>
                                <w:jc w:val="center"/>
                                <w:rPr>
                                  <w:sz w:val="24"/>
                                  <w:szCs w:val="32"/>
                                </w:rPr>
                              </w:pPr>
                              <w:hyperlink r:id="rId262" w:history="1">
                                <w:r w:rsidRPr="00570B99">
                                  <w:rPr>
                                    <w:rStyle w:val="Hyperlink"/>
                                    <w:sz w:val="24"/>
                                    <w:szCs w:val="32"/>
                                  </w:rPr>
                                  <w:t>https://youtu.be/D0KzkYdUzIE?si=bGHNE49N3HZuhZVh</w:t>
                                </w:r>
                              </w:hyperlink>
                            </w:p>
                          </w:txbxContent>
                        </wps:txbx>
                        <wps:bodyPr wrap="square">
                          <a:noAutofit/>
                        </wps:bodyPr>
                      </wps:wsp>
                    </wpg:wgp>
                  </a:graphicData>
                </a:graphic>
              </wp:inline>
            </w:drawing>
          </mc:Choice>
          <mc:Fallback>
            <w:pict>
              <v:group w14:anchorId="6E397F26" id="_x0000_s3435"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">
                <v:rect id="Rectangle 854117276" o:spid="_x0000_s343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" fillcolor="#f2f2f2 [3052]" strokecolor="#168489" strokeweight="2.25pt"/>
                <v:shape id="Picture 766564035" o:spid="_x0000_s3437"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">
                  <v:imagedata r:id="rId58" o:title="Youtube-logo png images for free download – Pngset"/>
                </v:shape>
                <v:shape id="TextBox 36" o:spid="_x0000_s3438"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" filled="f" stroked="f">
                  <v:textbox>
                    <w:txbxContent>
                      <w:p w14:paraId="61F2FC57" w14:textId="5DB1F9DE" w:rsidR="002D7D32" w:rsidRDefault="00570B99" w:rsidP="002D7D32">
                        <w:pPr>
                          <w:jc w:val="center"/>
                          <w:rPr>
                            <w:rFonts w:ascii="Adobe Arabic" w:eastAsia="Calibri" w:hAnsi="Adobe Arabic" w:cs="Adobe Arabic"/>
                            <w:b/>
                            <w:bCs/>
                            <w:color w:val="168489"/>
                            <w:kern w:val="24"/>
                            <w:sz w:val="36"/>
                            <w:szCs w:val="36"/>
                            <w:lang w:bidi="ar-SY"/>
                          </w:rPr>
                        </w:pPr>
                        <w:r w:rsidRPr="00570B99">
                          <w:rPr>
                            <w:rFonts w:ascii="Adobe Arabic" w:eastAsia="Calibri" w:hAnsi="Adobe Arabic" w:cs="Adobe Arabic"/>
                            <w:b/>
                            <w:bCs/>
                            <w:color w:val="168489"/>
                            <w:kern w:val="24"/>
                            <w:sz w:val="36"/>
                            <w:szCs w:val="36"/>
                            <w:rtl/>
                            <w:lang w:bidi="ar-SY"/>
                          </w:rPr>
                          <w:t>التنمية المستدامة: مؤشرات وحقائق</w:t>
                        </w:r>
                      </w:p>
                    </w:txbxContent>
                  </v:textbox>
                </v:shape>
                <v:shape id="TextBox 38" o:spid="_x0000_s3439"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" filled="f" stroked="f">
                  <v:textbox>
                    <w:txbxContent>
                      <w:p w14:paraId="1EF38D15" w14:textId="62D07B78" w:rsidR="002D7D32" w:rsidRPr="00570B99" w:rsidRDefault="00000000" w:rsidP="00570B99">
                        <w:pPr>
                          <w:jc w:val="center"/>
                          <w:rPr>
                            <w:sz w:val="24"/>
                            <w:szCs w:val="32"/>
                          </w:rPr>
                        </w:pPr>
                        <w:hyperlink r:id="rId263" w:history="1">
                          <w:r w:rsidR="00570B99" w:rsidRPr="00570B99">
                            <w:rPr>
                              <w:rStyle w:val="Hyperlink"/>
                              <w:sz w:val="24"/>
                              <w:szCs w:val="32"/>
                            </w:rPr>
                            <w:t>https://youtu.be/D0KzkYdUzIE?si=bGHNE49N3HZuhZVh</w:t>
                          </w:r>
                        </w:hyperlink>
                      </w:p>
                    </w:txbxContent>
                  </v:textbox>
                </v:shape>
                <w10:anchorlock/>
              </v:group>
            </w:pict>
          </mc:Fallback>
        </mc:AlternateContent>
      </w:r>
    </w:p>
    <w:p w14:paraId="3301FC51"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71F2B019" wp14:editId="05163C22">
                <wp:extent cx="5731510" cy="895350"/>
                <wp:effectExtent l="0" t="0" r="21590" b="19050"/>
                <wp:docPr id="20363553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75260377"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2936984" name="مجموعة 39"/>
                        <wpg:cNvGrpSpPr/>
                        <wpg:grpSpPr>
                          <a:xfrm>
                            <a:off x="0" y="0"/>
                            <a:ext cx="5731510" cy="895350"/>
                            <a:chOff x="0" y="0"/>
                            <a:chExt cx="5878196" cy="918845"/>
                          </a:xfrm>
                        </wpg:grpSpPr>
                        <wpg:grpSp>
                          <wpg:cNvPr id="685655427" name="مجموعة 40"/>
                          <wpg:cNvGrpSpPr/>
                          <wpg:grpSpPr>
                            <a:xfrm>
                              <a:off x="0" y="0"/>
                              <a:ext cx="5878196" cy="918845"/>
                              <a:chOff x="0" y="0"/>
                              <a:chExt cx="6240348" cy="919070"/>
                            </a:xfrm>
                          </wpg:grpSpPr>
                          <wpg:grpSp>
                            <wpg:cNvPr id="295066123" name="مجموعة 41"/>
                            <wpg:cNvGrpSpPr/>
                            <wpg:grpSpPr>
                              <a:xfrm>
                                <a:off x="0" y="169208"/>
                                <a:ext cx="5433072" cy="580613"/>
                                <a:chOff x="0" y="169208"/>
                                <a:chExt cx="5433072" cy="580613"/>
                              </a:xfrm>
                            </wpg:grpSpPr>
                            <wps:wsp>
                              <wps:cNvPr id="482642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37075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078836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02654" name="مربع نص 41"/>
                          <wps:cNvSpPr txBox="1"/>
                          <wps:spPr>
                            <a:xfrm>
                              <a:off x="204484" y="257055"/>
                              <a:ext cx="4616071" cy="387740"/>
                            </a:xfrm>
                            <a:prstGeom prst="rect">
                              <a:avLst/>
                            </a:prstGeom>
                            <a:noFill/>
                          </wps:spPr>
                          <wps:txbx>
                            <w:txbxContent>
                              <w:p w14:paraId="1CD67F64" w14:textId="3ED1A3D2" w:rsidR="002D7D32" w:rsidRDefault="009E3635" w:rsidP="002D7D32">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 وتحليل النتائج والتحسين المستمر</w:t>
                                </w:r>
                              </w:p>
                            </w:txbxContent>
                          </wps:txbx>
                          <wps:bodyPr wrap="square" rtlCol="1">
                            <a:spAutoFit/>
                          </wps:bodyPr>
                        </wps:wsp>
                      </wpg:grpSp>
                    </wpg:wgp>
                  </a:graphicData>
                </a:graphic>
              </wp:inline>
            </w:drawing>
          </mc:Choice>
          <mc:Fallback>
            <w:pict>
              <v:group w14:anchorId="71F2B019" id="_x0000_s34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wlRLasQcAALU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34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">
                  <v:imagedata r:id="rId61" o:title=""/>
                </v:shape>
                <v:group id="مجموعة 39" o:spid="_x0000_s34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">
                  <v:group id="مجموعة 40" o:spid="_x0000_s34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">
                    <v:group id="مجموعة 41" o:spid="_x0000_s34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">
                      <v:shape id="شكل حر 42" o:spid="_x0000_s34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" fillcolor="#168489" stroked="f" strokeweight="1pt">
                        <v:stroke joinstyle="miter"/>
                      </v:roundrect>
                    </v:group>
                    <v:oval id="شكل بيضاوي 44" o:spid="_x0000_s34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" filled="f" strokecolor="#a5a5a5 [2092]" strokeweight="1pt">
                      <v:stroke joinstyle="miter"/>
                    </v:oval>
                  </v:group>
                  <v:shape id="مربع نص 41" o:spid="_x0000_s344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" filled="f" stroked="f">
                    <v:textbox style="mso-fit-shape-to-text:t">
                      <w:txbxContent>
                        <w:p w14:paraId="1CD67F64" w14:textId="3ED1A3D2" w:rsidR="002D7D32" w:rsidRDefault="009E3635" w:rsidP="002D7D32">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 وتحليل النتائج والتحسين المستمر</w:t>
                          </w:r>
                        </w:p>
                      </w:txbxContent>
                    </v:textbox>
                  </v:shape>
                </v:group>
                <w10:anchorlock/>
              </v:group>
            </w:pict>
          </mc:Fallback>
        </mc:AlternateContent>
      </w:r>
    </w:p>
    <w:p w14:paraId="1F984469" w14:textId="77777777" w:rsidR="00570B99" w:rsidRDefault="00570B99" w:rsidP="0045544D">
      <w:pPr>
        <w:rPr>
          <w:rtl/>
        </w:rPr>
      </w:pPr>
      <w:r w:rsidRPr="00963A4D">
        <w:rPr>
          <w:rtl/>
        </w:rPr>
        <w:t>إن تقييم الأداء المستدام وتحليل النتائج والتحسين المستمر هي خطوات أساسية لضمان نجاح وفعالية الجهود المبذولة في تحقيق الاستدامة. فيما يلي تفصيل لهذه الخطوات:</w:t>
      </w:r>
    </w:p>
    <w:p w14:paraId="020AE04F" w14:textId="76DAE067" w:rsidR="00FE7A3E" w:rsidRDefault="00FE7A3E" w:rsidP="00FE7A3E">
      <w:r>
        <w:rPr>
          <w:rFonts w:hint="cs"/>
          <w:rtl/>
        </w:rPr>
        <w:t xml:space="preserve">    </w:t>
      </w:r>
      <w:r w:rsidRPr="00FE7A3E">
        <w:rPr>
          <w:noProof/>
        </w:rPr>
        <mc:AlternateContent>
          <mc:Choice Requires="wpg">
            <w:drawing>
              <wp:inline distT="0" distB="0" distL="0" distR="0" wp14:anchorId="59DE53D5" wp14:editId="74B95107">
                <wp:extent cx="5386145" cy="1611421"/>
                <wp:effectExtent l="0" t="19050" r="0" b="0"/>
                <wp:docPr id="1270433354" name="Group 56"/>
                <wp:cNvGraphicFramePr/>
                <a:graphic xmlns:a="http://schemas.openxmlformats.org/drawingml/2006/main">
                  <a:graphicData uri="http://schemas.microsoft.com/office/word/2010/wordprocessingGroup">
                    <wpg:wgp>
                      <wpg:cNvGrpSpPr/>
                      <wpg:grpSpPr>
                        <a:xfrm>
                          <a:off x="0" y="0"/>
                          <a:ext cx="5386145" cy="1611421"/>
                          <a:chOff x="0" y="0"/>
                          <a:chExt cx="5386141" cy="1611421"/>
                        </a:xfrm>
                      </wpg:grpSpPr>
                      <pic:pic xmlns:pic="http://schemas.openxmlformats.org/drawingml/2006/picture">
                        <pic:nvPicPr>
                          <pic:cNvPr id="806725448" name="Picture 806725448" descr="Clipboard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4280048" y="151371"/>
                            <a:ext cx="642367" cy="6423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3410896" name="Picture 1803410896" descr="Growth "/>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2364850" y="149166"/>
                            <a:ext cx="646776" cy="6467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4636903" name="Picture 1714636903" descr="Sales "/>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318054" y="83368"/>
                            <a:ext cx="778373" cy="778373"/>
                          </a:xfrm>
                          <a:prstGeom prst="rect">
                            <a:avLst/>
                          </a:prstGeom>
                          <a:noFill/>
                          <a:extLst>
                            <a:ext uri="{909E8E84-426E-40DD-AFC4-6F175D3DCCD1}">
                              <a14:hiddenFill xmlns:a14="http://schemas.microsoft.com/office/drawing/2010/main">
                                <a:solidFill>
                                  <a:srgbClr val="FFFFFF"/>
                                </a:solidFill>
                              </a14:hiddenFill>
                            </a:ext>
                          </a:extLst>
                        </pic:spPr>
                      </pic:pic>
                      <wpg:grpSp>
                        <wpg:cNvPr id="2048632533" name="Group 2048632533"/>
                        <wpg:cNvGrpSpPr/>
                        <wpg:grpSpPr>
                          <a:xfrm>
                            <a:off x="0" y="0"/>
                            <a:ext cx="5386141" cy="1611421"/>
                            <a:chOff x="0" y="0"/>
                            <a:chExt cx="5386141" cy="1611421"/>
                          </a:xfrm>
                        </wpg:grpSpPr>
                        <wpg:grpSp>
                          <wpg:cNvPr id="2140165786" name="Group 2140165786"/>
                          <wpg:cNvGrpSpPr/>
                          <wpg:grpSpPr>
                            <a:xfrm>
                              <a:off x="1837379" y="0"/>
                              <a:ext cx="1751397" cy="1611421"/>
                              <a:chOff x="1837398" y="0"/>
                              <a:chExt cx="1367391" cy="1258141"/>
                            </a:xfrm>
                          </wpg:grpSpPr>
                          <wpg:grpSp>
                            <wpg:cNvPr id="1730159592" name="مجموعة 58"/>
                            <wpg:cNvGrpSpPr/>
                            <wpg:grpSpPr>
                              <a:xfrm>
                                <a:off x="2126636" y="0"/>
                                <a:ext cx="768154" cy="768154"/>
                                <a:chOff x="2126636" y="0"/>
                                <a:chExt cx="668348" cy="668348"/>
                              </a:xfrm>
                            </wpg:grpSpPr>
                            <wps:wsp>
                              <wps:cNvPr id="562734665" name="شكل بيضاوي 65"/>
                              <wps:cNvSpPr/>
                              <wps:spPr>
                                <a:xfrm>
                                  <a:off x="2126636"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00470799" name="شكل بيضاوي 66"/>
                              <wps:cNvSpPr/>
                              <wps:spPr>
                                <a:xfrm>
                                  <a:off x="2126636"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466864111" name="مربع نص 61"/>
                            <wps:cNvSpPr txBox="1"/>
                            <wps:spPr>
                              <a:xfrm>
                                <a:off x="1837398" y="931231"/>
                                <a:ext cx="1367391" cy="326910"/>
                              </a:xfrm>
                              <a:prstGeom prst="roundRect">
                                <a:avLst/>
                              </a:prstGeom>
                              <a:noFill/>
                            </wps:spPr>
                            <wps:txbx>
                              <w:txbxContent>
                                <w:p w14:paraId="634D79A0"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تحليل النتائج</w:t>
                                  </w:r>
                                </w:p>
                              </w:txbxContent>
                            </wps:txbx>
                            <wps:bodyPr wrap="square">
                              <a:spAutoFit/>
                            </wps:bodyPr>
                          </wps:wsp>
                        </wpg:grpSp>
                        <wpg:grpSp>
                          <wpg:cNvPr id="1681475165" name="Group 1681475165"/>
                          <wpg:cNvGrpSpPr/>
                          <wpg:grpSpPr>
                            <a:xfrm>
                              <a:off x="3843649" y="0"/>
                              <a:ext cx="1542492" cy="1611421"/>
                              <a:chOff x="3843687" y="0"/>
                              <a:chExt cx="1204290" cy="1258142"/>
                            </a:xfrm>
                          </wpg:grpSpPr>
                          <wpg:grpSp>
                            <wpg:cNvPr id="2061641926" name="مجموعة 58"/>
                            <wpg:cNvGrpSpPr/>
                            <wpg:grpSpPr>
                              <a:xfrm>
                                <a:off x="4061982" y="0"/>
                                <a:ext cx="768154" cy="768154"/>
                                <a:chOff x="4061982" y="0"/>
                                <a:chExt cx="668348" cy="668348"/>
                              </a:xfrm>
                            </wpg:grpSpPr>
                            <wps:wsp>
                              <wps:cNvPr id="1279723048" name="شكل بيضاوي 65"/>
                              <wps:cNvSpPr/>
                              <wps:spPr>
                                <a:xfrm>
                                  <a:off x="4061982"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82963407" name="شكل بيضاوي 66"/>
                              <wps:cNvSpPr/>
                              <wps:spPr>
                                <a:xfrm>
                                  <a:off x="4061982"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153473247" name="مربع نص 61"/>
                            <wps:cNvSpPr txBox="1"/>
                            <wps:spPr>
                              <a:xfrm>
                                <a:off x="3843687" y="931232"/>
                                <a:ext cx="1204290" cy="326910"/>
                              </a:xfrm>
                              <a:prstGeom prst="roundRect">
                                <a:avLst/>
                              </a:prstGeom>
                              <a:noFill/>
                            </wps:spPr>
                            <wps:txbx>
                              <w:txbxContent>
                                <w:p w14:paraId="64602B9C"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الأداء المستدام</w:t>
                                  </w:r>
                                </w:p>
                              </w:txbxContent>
                            </wps:txbx>
                            <wps:bodyPr wrap="square">
                              <a:spAutoFit/>
                            </wps:bodyPr>
                          </wps:wsp>
                        </wpg:grpSp>
                        <wpg:grpSp>
                          <wpg:cNvPr id="53845299" name="Group 53845299"/>
                          <wpg:cNvGrpSpPr/>
                          <wpg:grpSpPr>
                            <a:xfrm>
                              <a:off x="0" y="0"/>
                              <a:ext cx="1543130" cy="1611421"/>
                              <a:chOff x="0" y="0"/>
                              <a:chExt cx="1204788" cy="1258141"/>
                            </a:xfrm>
                          </wpg:grpSpPr>
                          <wpg:grpSp>
                            <wpg:cNvPr id="1842539425" name="مجموعة 58"/>
                            <wpg:cNvGrpSpPr/>
                            <wpg:grpSpPr>
                              <a:xfrm>
                                <a:off x="193256" y="0"/>
                                <a:ext cx="768154" cy="768154"/>
                                <a:chOff x="193256" y="0"/>
                                <a:chExt cx="668348" cy="668348"/>
                              </a:xfrm>
                            </wpg:grpSpPr>
                            <wps:wsp>
                              <wps:cNvPr id="1871564736" name="شكل بيضاوي 65"/>
                              <wps:cNvSpPr/>
                              <wps:spPr>
                                <a:xfrm>
                                  <a:off x="193256" y="0"/>
                                  <a:ext cx="668348" cy="668348"/>
                                </a:xfrm>
                                <a:prstGeom prst="roundRect">
                                  <a:avLst/>
                                </a:prstGeom>
                                <a:noFill/>
                                <a:ln w="57150">
                                  <a:solidFill>
                                    <a:srgbClr val="6D7E92"/>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3586418" name="شكل بيضاوي 66"/>
                              <wps:cNvSpPr/>
                              <wps:spPr>
                                <a:xfrm>
                                  <a:off x="193256" y="0"/>
                                  <a:ext cx="668348" cy="668348"/>
                                </a:xfrm>
                                <a:prstGeom prst="roundRect">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84400394" name="مربع نص 61"/>
                            <wps:cNvSpPr txBox="1"/>
                            <wps:spPr>
                              <a:xfrm>
                                <a:off x="0" y="931231"/>
                                <a:ext cx="1204788" cy="326910"/>
                              </a:xfrm>
                              <a:prstGeom prst="roundRect">
                                <a:avLst/>
                              </a:prstGeom>
                              <a:noFill/>
                            </wps:spPr>
                            <wps:txbx>
                              <w:txbxContent>
                                <w:p w14:paraId="3FC6BE7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التحسين المستمر</w:t>
                                  </w:r>
                                </w:p>
                              </w:txbxContent>
                            </wps:txbx>
                            <wps:bodyPr wrap="square">
                              <a:spAutoFit/>
                            </wps:bodyPr>
                          </wps:wsp>
                        </wpg:grpSp>
                      </wpg:grpSp>
                    </wpg:wgp>
                  </a:graphicData>
                </a:graphic>
              </wp:inline>
            </w:drawing>
          </mc:Choice>
          <mc:Fallback>
            <w:pict>
              <v:group w14:anchorId="59DE53D5" id="Group 56" o:spid="_x0000_s3449" style="width:424.1pt;height:126.9pt;mso-position-horizontal-relative:char;mso-position-vertical-relative:line" coordsize="53861,16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">
                <v:shape id="Picture 806725448" o:spid="_x0000_s3450" type="#_x0000_t75" alt="Clipboard " style="position:absolute;left:42800;top:1513;width:6424;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">
                  <v:imagedata r:id="rId267" o:title="Clipboard "/>
                </v:shape>
                <v:shape id="Picture 1803410896" o:spid="_x0000_s3451" type="#_x0000_t75" alt="Growth " style="position:absolute;left:23648;top:1491;width:6468;height:6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">
                  <v:imagedata r:id="rId268" o:title="Growth "/>
                </v:shape>
                <v:shape id="Picture 1714636903" o:spid="_x0000_s3452" type="#_x0000_t75" alt="Sales " style="position:absolute;left:3180;top:833;width:7784;height:7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">
                  <v:imagedata r:id="rId269" o:title="Sales "/>
                </v:shape>
                <v:group id="Group 2048632533" o:spid="_x0000_s3453" style="position:absolute;width:53861;height:16114" coordsize="53861,1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">
                  <v:group id="Group 2140165786" o:spid="_x0000_s3454" style="position:absolute;left:18373;width:17514;height:16114" coordorigin="18373" coordsize="13673,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">
                    <v:group id="مجموعة 58" o:spid="_x0000_s3455" style="position:absolute;left:21266;width:7681;height:7681" coordorigin="21266"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">
                      <v:roundrect id="شكل بيضاوي 65" o:spid="_x0000_s3456" style="position:absolute;left:21266;width:6683;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" filled="f" strokecolor="#6d7e92" strokeweight="4.5pt">
                        <v:stroke joinstyle="miter"/>
                      </v:roundrect>
                      <v:roundrect id="شكل بيضاوي 66" o:spid="_x0000_s3457" style="position:absolute;left:21266;width:6683;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" filled="f" strokecolor="white [3212]">
                        <v:stroke joinstyle="miter"/>
                      </v:roundrect>
                    </v:group>
                    <v:roundrect id="مربع نص 61" o:spid="_x0000_s3458" style="position:absolute;left:18373;top:9312;width:13674;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" filled="f" stroked="f">
                      <v:textbox style="mso-fit-shape-to-text:t">
                        <w:txbxContent>
                          <w:p w14:paraId="634D79A0"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تحليل النتائج</w:t>
                            </w:r>
                          </w:p>
                        </w:txbxContent>
                      </v:textbox>
                    </v:roundrect>
                  </v:group>
                  <v:group id="Group 1681475165" o:spid="_x0000_s3459" style="position:absolute;left:38436;width:15425;height:16114" coordorigin="38436" coordsize="12042,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">
                    <v:group id="مجموعة 58" o:spid="_x0000_s3460" style="position:absolute;left:40619;width:7682;height:7681" coordorigin="4061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">
                      <v:roundrect id="شكل بيضاوي 65" o:spid="_x0000_s3461" style="position:absolute;left:40619;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" filled="f" strokecolor="#6d7e92" strokeweight="4.5pt">
                        <v:stroke joinstyle="miter"/>
                      </v:roundrect>
                      <v:roundrect id="شكل بيضاوي 66" o:spid="_x0000_s3462" style="position:absolute;left:40619;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" filled="f" strokecolor="white [3212]">
                        <v:stroke joinstyle="miter"/>
                      </v:roundrect>
                    </v:group>
                    <v:roundrect id="مربع نص 61" o:spid="_x0000_s3463" style="position:absolute;left:38436;top:9312;width:12043;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" filled="f" stroked="f">
                      <v:textbox style="mso-fit-shape-to-text:t">
                        <w:txbxContent>
                          <w:p w14:paraId="64602B9C"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الأداء المستدام</w:t>
                            </w:r>
                          </w:p>
                        </w:txbxContent>
                      </v:textbox>
                    </v:roundrect>
                  </v:group>
                  <v:group id="Group 53845299" o:spid="_x0000_s3464" style="position:absolute;width:15431;height:16114" coordsize="12047,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">
                    <v:group id="مجموعة 58" o:spid="_x0000_s3465" style="position:absolute;left:1932;width:7682;height:7681" coordorigin="1932"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">
                      <v:roundrect id="شكل بيضاوي 65" o:spid="_x0000_s3466" style="position:absolute;left:1932;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" filled="f" strokecolor="#6d7e92" strokeweight="4.5pt">
                        <v:stroke joinstyle="miter"/>
                      </v:roundrect>
                      <v:roundrect id="شكل بيضاوي 66" o:spid="_x0000_s3467" style="position:absolute;left:1932;width:6684;height:6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" filled="f" strokecolor="white [3212]">
                        <v:stroke joinstyle="miter"/>
                      </v:roundrect>
                    </v:group>
                    <v:roundrect id="مربع نص 61" o:spid="_x0000_s3468" style="position:absolute;top:9312;width:12047;height:3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" filled="f" stroked="f">
                      <v:textbox style="mso-fit-shape-to-text:t">
                        <w:txbxContent>
                          <w:p w14:paraId="3FC6BE7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التحسين المستمر</w:t>
                            </w:r>
                          </w:p>
                        </w:txbxContent>
                      </v:textbox>
                    </v:roundrect>
                  </v:group>
                </v:group>
                <w10:anchorlock/>
              </v:group>
            </w:pict>
          </mc:Fallback>
        </mc:AlternateContent>
      </w:r>
    </w:p>
    <w:p w14:paraId="0ECE1C98" w14:textId="797DEFD4" w:rsidR="0045544D" w:rsidRPr="00963A4D" w:rsidRDefault="0045544D" w:rsidP="0045544D">
      <w:r w:rsidRPr="002A078C">
        <w:rPr>
          <w:rFonts w:ascii="Sakkal Majalla" w:hAnsi="Sakkal Majalla"/>
          <w:noProof/>
          <w:sz w:val="34"/>
          <w:lang w:bidi="ar-EG"/>
        </w:rPr>
        <mc:AlternateContent>
          <mc:Choice Requires="wpg">
            <w:drawing>
              <wp:inline distT="0" distB="0" distL="0" distR="0" wp14:anchorId="6F6689FB" wp14:editId="673962BE">
                <wp:extent cx="5731510" cy="891540"/>
                <wp:effectExtent l="0" t="0" r="2540" b="22860"/>
                <wp:docPr id="13066526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0234877" name="مجموعة 47"/>
                        <wpg:cNvGrpSpPr/>
                        <wpg:grpSpPr>
                          <a:xfrm>
                            <a:off x="0" y="0"/>
                            <a:ext cx="5731510" cy="895351"/>
                            <a:chOff x="0" y="0"/>
                            <a:chExt cx="5878196" cy="918845"/>
                          </a:xfrm>
                        </wpg:grpSpPr>
                        <wpg:grpSp>
                          <wpg:cNvPr id="818541325" name="مجموعة 48"/>
                          <wpg:cNvGrpSpPr/>
                          <wpg:grpSpPr>
                            <a:xfrm>
                              <a:off x="0" y="0"/>
                              <a:ext cx="5878196" cy="918845"/>
                              <a:chOff x="0" y="0"/>
                              <a:chExt cx="6240348" cy="919070"/>
                            </a:xfrm>
                          </wpg:grpSpPr>
                          <wpg:grpSp>
                            <wpg:cNvPr id="1085206513" name="مجموعة 49"/>
                            <wpg:cNvGrpSpPr/>
                            <wpg:grpSpPr>
                              <a:xfrm>
                                <a:off x="0" y="169208"/>
                                <a:ext cx="5433072" cy="580613"/>
                                <a:chOff x="0" y="169208"/>
                                <a:chExt cx="5433072" cy="580613"/>
                              </a:xfrm>
                            </wpg:grpSpPr>
                            <wps:wsp>
                              <wps:cNvPr id="1240372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95019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2723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4117991" name="مربع نص 41"/>
                          <wps:cNvSpPr txBox="1"/>
                          <wps:spPr>
                            <a:xfrm>
                              <a:off x="204466" y="257055"/>
                              <a:ext cx="4615440" cy="389397"/>
                            </a:xfrm>
                            <a:prstGeom prst="rect">
                              <a:avLst/>
                            </a:prstGeom>
                            <a:noFill/>
                          </wps:spPr>
                          <wps:txbx>
                            <w:txbxContent>
                              <w:p w14:paraId="142BBD2D" w14:textId="08AE0A74"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w:t>
                                </w:r>
                              </w:p>
                            </w:txbxContent>
                          </wps:txbx>
                          <wps:bodyPr wrap="square" rtlCol="1">
                            <a:spAutoFit/>
                          </wps:bodyPr>
                        </wps:wsp>
                      </wpg:grpSp>
                      <pic:pic xmlns:pic="http://schemas.openxmlformats.org/drawingml/2006/picture">
                        <pic:nvPicPr>
                          <pic:cNvPr id="55079753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6689FB" id="_x0000_s34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RU77knQcAAPg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4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">
                  <v:group id="مجموعة 48" o:spid="_x0000_s34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">
                    <v:group id="مجموعة 49" o:spid="_x0000_s34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">
                      <v:shape id="شكل حر 50" o:spid="_x0000_s34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" fillcolor="#a5a5a5 [2092]" stroked="f" strokeweight="1pt">
                        <v:stroke joinstyle="miter"/>
                      </v:roundrect>
                    </v:group>
                    <v:oval id="شكل بيضاوي 52" o:spid="_x0000_s34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" filled="f" strokecolor="#168489" strokeweight="1pt">
                      <v:stroke joinstyle="miter"/>
                    </v:oval>
                  </v:group>
                  <v:shape id="مربع نص 41" o:spid="_x0000_s34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" filled="f" stroked="f">
                    <v:textbox style="mso-fit-shape-to-text:t">
                      <w:txbxContent>
                        <w:p w14:paraId="142BBD2D" w14:textId="08AE0A74"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تقييم الأداء المستدام:</w:t>
                          </w:r>
                        </w:p>
                      </w:txbxContent>
                    </v:textbox>
                  </v:shape>
                </v:group>
                <v:shape id="صورة 54" o:spid="_x0000_s34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">
                  <v:imagedata r:id="rId79" o:title=""/>
                </v:shape>
                <w10:anchorlock/>
              </v:group>
            </w:pict>
          </mc:Fallback>
        </mc:AlternateContent>
      </w:r>
    </w:p>
    <w:p w14:paraId="2386077C" w14:textId="62C3BF5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مؤشرات ومعايير قياس واضحة لتقييم الأداء البيئي والاجتماعي والاقتصادي.</w:t>
      </w:r>
    </w:p>
    <w:p w14:paraId="67D9EA00" w14:textId="1A321EE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جمع البيانات والمعلومات اللازمة بشكل منتظم لقياس الأداء وفق هذه المؤشرات.</w:t>
      </w:r>
    </w:p>
    <w:p w14:paraId="2DF2E68E" w14:textId="3D947286"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إجراء تقييمات دورية للأداء المستدام على مستوى المنظمات والمشاريع والسياسات.</w:t>
      </w:r>
    </w:p>
    <w:p w14:paraId="5A83A648" w14:textId="1285F3EE"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37EBB712" wp14:editId="58AE063A">
                <wp:extent cx="5731510" cy="891540"/>
                <wp:effectExtent l="0" t="0" r="2540" b="22860"/>
                <wp:docPr id="6428385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64385593" name="مجموعة 47"/>
                        <wpg:cNvGrpSpPr/>
                        <wpg:grpSpPr>
                          <a:xfrm>
                            <a:off x="0" y="0"/>
                            <a:ext cx="5731510" cy="895351"/>
                            <a:chOff x="0" y="0"/>
                            <a:chExt cx="5878196" cy="918845"/>
                          </a:xfrm>
                        </wpg:grpSpPr>
                        <wpg:grpSp>
                          <wpg:cNvPr id="1384711058" name="مجموعة 48"/>
                          <wpg:cNvGrpSpPr/>
                          <wpg:grpSpPr>
                            <a:xfrm>
                              <a:off x="0" y="0"/>
                              <a:ext cx="5878196" cy="918845"/>
                              <a:chOff x="0" y="0"/>
                              <a:chExt cx="6240348" cy="919070"/>
                            </a:xfrm>
                          </wpg:grpSpPr>
                          <wpg:grpSp>
                            <wpg:cNvPr id="613633937" name="مجموعة 49"/>
                            <wpg:cNvGrpSpPr/>
                            <wpg:grpSpPr>
                              <a:xfrm>
                                <a:off x="0" y="169208"/>
                                <a:ext cx="5433072" cy="580613"/>
                                <a:chOff x="0" y="169208"/>
                                <a:chExt cx="5433072" cy="580613"/>
                              </a:xfrm>
                            </wpg:grpSpPr>
                            <wps:wsp>
                              <wps:cNvPr id="6602222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47986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0759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0216665" name="مربع نص 41"/>
                          <wps:cNvSpPr txBox="1"/>
                          <wps:spPr>
                            <a:xfrm>
                              <a:off x="204466" y="257055"/>
                              <a:ext cx="4615440" cy="389397"/>
                            </a:xfrm>
                            <a:prstGeom prst="rect">
                              <a:avLst/>
                            </a:prstGeom>
                            <a:noFill/>
                          </wps:spPr>
                          <wps:txbx>
                            <w:txbxContent>
                              <w:p w14:paraId="1F8E1181" w14:textId="5BF12AA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تحليل النتائج:</w:t>
                                </w:r>
                              </w:p>
                            </w:txbxContent>
                          </wps:txbx>
                          <wps:bodyPr wrap="square" rtlCol="1">
                            <a:spAutoFit/>
                          </wps:bodyPr>
                        </wps:wsp>
                      </wpg:grpSp>
                      <pic:pic xmlns:pic="http://schemas.openxmlformats.org/drawingml/2006/picture">
                        <pic:nvPicPr>
                          <pic:cNvPr id="74937617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EBB712" id="_x0000_s34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Ou3Oq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4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">
                  <v:group id="مجموعة 48" o:spid="_x0000_s34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">
                    <v:group id="مجموعة 49" o:spid="_x0000_s34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">
                      <v:shape id="شكل حر 50" o:spid="_x0000_s34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" fillcolor="#a5a5a5 [2092]" stroked="f" strokeweight="1pt">
                        <v:stroke joinstyle="miter"/>
                      </v:roundrect>
                    </v:group>
                    <v:oval id="شكل بيضاوي 52" o:spid="_x0000_s34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" filled="f" strokecolor="#168489" strokeweight="1pt">
                      <v:stroke joinstyle="miter"/>
                    </v:oval>
                  </v:group>
                  <v:shape id="مربع نص 41" o:spid="_x0000_s34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" filled="f" stroked="f">
                    <v:textbox style="mso-fit-shape-to-text:t">
                      <w:txbxContent>
                        <w:p w14:paraId="1F8E1181" w14:textId="5BF12AA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تحليل النتائج:</w:t>
                          </w:r>
                        </w:p>
                      </w:txbxContent>
                    </v:textbox>
                  </v:shape>
                </v:group>
                <v:shape id="صورة 54" o:spid="_x0000_s34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">
                  <v:imagedata r:id="rId79" o:title=""/>
                </v:shape>
                <w10:anchorlock/>
              </v:group>
            </w:pict>
          </mc:Fallback>
        </mc:AlternateContent>
      </w:r>
    </w:p>
    <w:p w14:paraId="15814BCC" w14:textId="2469A4C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دراسة وتحليل البيانات والمعلومات المجمعة للوقوف على نقاط القوة والضعف في الأداء المستدام.</w:t>
      </w:r>
    </w:p>
    <w:p w14:paraId="1C4597FE" w14:textId="079D449C"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تحديد العوامل والمتغيرات التي أثرت على النتائج، سواء إيجابياً أو سلبياً.</w:t>
      </w:r>
    </w:p>
    <w:p w14:paraId="34E4BEAB" w14:textId="3759108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lastRenderedPageBreak/>
        <w:t>استخلاص الدروس المستفادة والممارسات الناجحة من تحليل النتائج.</w:t>
      </w:r>
    </w:p>
    <w:p w14:paraId="46738654" w14:textId="2975FD82"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E8B2989" wp14:editId="12DB4453">
                <wp:extent cx="5731510" cy="891540"/>
                <wp:effectExtent l="0" t="0" r="2540" b="22860"/>
                <wp:docPr id="13976273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630708" name="مجموعة 47"/>
                        <wpg:cNvGrpSpPr/>
                        <wpg:grpSpPr>
                          <a:xfrm>
                            <a:off x="0" y="0"/>
                            <a:ext cx="5731510" cy="895351"/>
                            <a:chOff x="0" y="0"/>
                            <a:chExt cx="5878196" cy="918845"/>
                          </a:xfrm>
                        </wpg:grpSpPr>
                        <wpg:grpSp>
                          <wpg:cNvPr id="1886063061" name="مجموعة 48"/>
                          <wpg:cNvGrpSpPr/>
                          <wpg:grpSpPr>
                            <a:xfrm>
                              <a:off x="0" y="0"/>
                              <a:ext cx="5878196" cy="918845"/>
                              <a:chOff x="0" y="0"/>
                              <a:chExt cx="6240348" cy="919070"/>
                            </a:xfrm>
                          </wpg:grpSpPr>
                          <wpg:grpSp>
                            <wpg:cNvPr id="1628127911" name="مجموعة 49"/>
                            <wpg:cNvGrpSpPr/>
                            <wpg:grpSpPr>
                              <a:xfrm>
                                <a:off x="0" y="169208"/>
                                <a:ext cx="5433072" cy="580613"/>
                                <a:chOff x="0" y="169208"/>
                                <a:chExt cx="5433072" cy="580613"/>
                              </a:xfrm>
                            </wpg:grpSpPr>
                            <wps:wsp>
                              <wps:cNvPr id="13359657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0985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6923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0479302" name="مربع نص 41"/>
                          <wps:cNvSpPr txBox="1"/>
                          <wps:spPr>
                            <a:xfrm>
                              <a:off x="204466" y="257055"/>
                              <a:ext cx="4615440" cy="389397"/>
                            </a:xfrm>
                            <a:prstGeom prst="rect">
                              <a:avLst/>
                            </a:prstGeom>
                            <a:noFill/>
                          </wps:spPr>
                          <wps:txbx>
                            <w:txbxContent>
                              <w:p w14:paraId="6350D29B" w14:textId="19FD901C"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التحسين المستمر:</w:t>
                                </w:r>
                              </w:p>
                            </w:txbxContent>
                          </wps:txbx>
                          <wps:bodyPr wrap="square" rtlCol="1">
                            <a:spAutoFit/>
                          </wps:bodyPr>
                        </wps:wsp>
                      </wpg:grpSp>
                      <pic:pic xmlns:pic="http://schemas.openxmlformats.org/drawingml/2006/picture">
                        <pic:nvPicPr>
                          <pic:cNvPr id="59881906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8B2989" id="_x0000_s34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ioAc1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4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">
                  <v:group id="مجموعة 48" o:spid="_x0000_s34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">
                    <v:group id="مجموعة 49" o:spid="_x0000_s34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">
                      <v:shape id="شكل حر 50" o:spid="_x0000_s34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" fillcolor="#a5a5a5 [2092]" stroked="f" strokeweight="1pt">
                        <v:stroke joinstyle="miter"/>
                      </v:roundrect>
                    </v:group>
                    <v:oval id="شكل بيضاوي 52" o:spid="_x0000_s34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" filled="f" strokecolor="#168489" strokeweight="1pt">
                      <v:stroke joinstyle="miter"/>
                    </v:oval>
                  </v:group>
                  <v:shape id="مربع نص 41" o:spid="_x0000_s34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" filled="f" stroked="f">
                    <v:textbox style="mso-fit-shape-to-text:t">
                      <w:txbxContent>
                        <w:p w14:paraId="6350D29B" w14:textId="19FD901C"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التحسين المستمر:</w:t>
                          </w:r>
                        </w:p>
                      </w:txbxContent>
                    </v:textbox>
                  </v:shape>
                </v:group>
                <v:shape id="صورة 54" o:spid="_x0000_s34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">
                  <v:imagedata r:id="rId79" o:title=""/>
                </v:shape>
                <w10:anchorlock/>
              </v:group>
            </w:pict>
          </mc:Fallback>
        </mc:AlternateContent>
      </w:r>
    </w:p>
    <w:p w14:paraId="4FE7CBBA" w14:textId="2AF500D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خطط عمل وتدابير تصحيحية لمعالجة نقاط الضعف والتحسين المستمر للأداء.</w:t>
      </w:r>
    </w:p>
    <w:p w14:paraId="0A7F8CA5" w14:textId="6D66FF3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تطوير الاستراتيجيات والسياسات والممارسات بناءً على نتائج التقييم والتحليل.</w:t>
      </w:r>
    </w:p>
    <w:p w14:paraId="5A4342E6" w14:textId="34E20BDF"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إشراك جميع أصحاب المصلحة في عملية التحسين المستمر وتعزيز مساهماتهم.</w:t>
      </w:r>
    </w:p>
    <w:p w14:paraId="45C43466" w14:textId="5EEE4A9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مراقبة وتقييم تأثير التحسينات المطبقة والعمل على مواصلة التطوير.</w:t>
      </w:r>
    </w:p>
    <w:p w14:paraId="131B010D" w14:textId="77777777" w:rsidR="00570B99" w:rsidRPr="009E3635" w:rsidRDefault="00570B99" w:rsidP="0045544D">
      <w:pPr>
        <w:rPr>
          <w:color w:val="168489"/>
        </w:rPr>
      </w:pPr>
      <w:r w:rsidRPr="009E3635">
        <w:rPr>
          <w:color w:val="168489"/>
          <w:rtl/>
        </w:rPr>
        <w:t>من الأمثلة على تطبيق هذه الخطوات:</w:t>
      </w:r>
    </w:p>
    <w:p w14:paraId="0E041AF4" w14:textId="2A83B32F"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تقييم الأداء البيئي في مصانع إعادة التدوير باستخدام مؤشرات محددة كالانبعاثات ومعدلات إعادة التدوير.</w:t>
      </w:r>
    </w:p>
    <w:p w14:paraId="4E8AC434" w14:textId="197DE0E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تحليل نتائج تقييم أداء المشاريع السكنية المستدامة لتحديد العوامل المساهمة في تحقيق الأهداف.</w:t>
      </w:r>
    </w:p>
    <w:p w14:paraId="3C95D642" w14:textId="0D29B4B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وضع خطط محسّنة لإدارة النفايات في المدن بناءً على نتائج المراقبة والدراسات السابقة.</w:t>
      </w:r>
    </w:p>
    <w:p w14:paraId="2BEF204F" w14:textId="1405BBAD" w:rsidR="00570B99" w:rsidRPr="009E3635" w:rsidRDefault="00570B99" w:rsidP="009E3635">
      <w:pPr>
        <w:rPr>
          <w:rtl/>
        </w:rPr>
      </w:pPr>
      <w:r w:rsidRPr="00963A4D">
        <w:rPr>
          <w:rtl/>
        </w:rPr>
        <w:t>يساعد هذا النهج المنهجي في ضمان التحسين المستمر للأداء المستدام وتحقيق الأهداف الطموحة للتنمية المستدامة.</w:t>
      </w:r>
    </w:p>
    <w:p w14:paraId="0FB73891" w14:textId="77777777" w:rsidR="00570B99" w:rsidRPr="009E3635" w:rsidRDefault="00570B99" w:rsidP="0045544D">
      <w:pPr>
        <w:rPr>
          <w:color w:val="168489"/>
        </w:rPr>
      </w:pPr>
      <w:r w:rsidRPr="009E3635">
        <w:rPr>
          <w:color w:val="168489"/>
          <w:rtl/>
        </w:rPr>
        <w:t>وهناك العديد من الأمثلة الملموسة لنجاحات في تطبيق نهج تقييم الأداء المستدام وتحليل النتائج والتحسين المستمر في المنظمات والمشاريع، منها:</w:t>
      </w:r>
    </w:p>
    <w:p w14:paraId="1BC936A9" w14:textId="6FC9BE7E" w:rsidR="0045544D" w:rsidRPr="00963A4D" w:rsidRDefault="0045544D" w:rsidP="00570B99">
      <w:pPr>
        <w:rPr>
          <w:rFonts w:ascii="Sakkal Majalla" w:hAnsi="Sakkal Majalla"/>
          <w:b/>
          <w:bCs/>
          <w:sz w:val="32"/>
          <w:szCs w:val="32"/>
        </w:rPr>
      </w:pPr>
      <w:r w:rsidRPr="002A078C">
        <w:rPr>
          <w:rFonts w:ascii="Sakkal Majalla" w:hAnsi="Sakkal Majalla"/>
          <w:noProof/>
          <w:sz w:val="34"/>
          <w:lang w:bidi="ar-EG"/>
        </w:rPr>
        <mc:AlternateContent>
          <mc:Choice Requires="wpg">
            <w:drawing>
              <wp:inline distT="0" distB="0" distL="0" distR="0" wp14:anchorId="299DC908" wp14:editId="66DA7CE6">
                <wp:extent cx="5731510" cy="891540"/>
                <wp:effectExtent l="0" t="0" r="2540" b="22860"/>
                <wp:docPr id="14172254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5541669" name="مجموعة 47"/>
                        <wpg:cNvGrpSpPr/>
                        <wpg:grpSpPr>
                          <a:xfrm>
                            <a:off x="0" y="0"/>
                            <a:ext cx="5731510" cy="895351"/>
                            <a:chOff x="0" y="0"/>
                            <a:chExt cx="5878196" cy="918845"/>
                          </a:xfrm>
                        </wpg:grpSpPr>
                        <wpg:grpSp>
                          <wpg:cNvPr id="388764363" name="مجموعة 48"/>
                          <wpg:cNvGrpSpPr/>
                          <wpg:grpSpPr>
                            <a:xfrm>
                              <a:off x="0" y="0"/>
                              <a:ext cx="5878196" cy="918845"/>
                              <a:chOff x="0" y="0"/>
                              <a:chExt cx="6240348" cy="919070"/>
                            </a:xfrm>
                          </wpg:grpSpPr>
                          <wpg:grpSp>
                            <wpg:cNvPr id="1389016157" name="مجموعة 49"/>
                            <wpg:cNvGrpSpPr/>
                            <wpg:grpSpPr>
                              <a:xfrm>
                                <a:off x="0" y="169208"/>
                                <a:ext cx="5433072" cy="580613"/>
                                <a:chOff x="0" y="169208"/>
                                <a:chExt cx="5433072" cy="580613"/>
                              </a:xfrm>
                            </wpg:grpSpPr>
                            <wps:wsp>
                              <wps:cNvPr id="5036961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75543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3802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3842381" name="مربع نص 41"/>
                          <wps:cNvSpPr txBox="1"/>
                          <wps:spPr>
                            <a:xfrm>
                              <a:off x="204466" y="257055"/>
                              <a:ext cx="4615440" cy="389397"/>
                            </a:xfrm>
                            <a:prstGeom prst="rect">
                              <a:avLst/>
                            </a:prstGeom>
                            <a:noFill/>
                          </wps:spPr>
                          <wps:txbx>
                            <w:txbxContent>
                              <w:p w14:paraId="1142B044" w14:textId="4343A79F"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"نايكي" للملابس الرياضية:</w:t>
                                </w:r>
                              </w:p>
                            </w:txbxContent>
                          </wps:txbx>
                          <wps:bodyPr wrap="square" rtlCol="1">
                            <a:spAutoFit/>
                          </wps:bodyPr>
                        </wps:wsp>
                      </wpg:grpSp>
                      <pic:pic xmlns:pic="http://schemas.openxmlformats.org/drawingml/2006/picture">
                        <pic:nvPicPr>
                          <pic:cNvPr id="161014247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9DC908" id="_x0000_s34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8GMmw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RfBjJ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">
                  <v:group id="مجموعة 48" o:spid="_x0000_s3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">
                    <v:group id="مجموعة 49" o:spid="_x0000_s3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">
                      <v:shape id="شكل حر 50" o:spid="_x0000_s3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" fillcolor="#a5a5a5 [2092]" stroked="f" strokeweight="1pt">
                        <v:stroke joinstyle="miter"/>
                      </v:roundrect>
                    </v:group>
                    <v:oval id="شكل بيضاوي 52" o:spid="_x0000_s3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" filled="f" strokecolor="#168489" strokeweight="1pt">
                      <v:stroke joinstyle="miter"/>
                    </v:oval>
                  </v:group>
                  <v:shape id="مربع نص 41" o:spid="_x0000_s35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" filled="f" stroked="f">
                    <v:textbox style="mso-fit-shape-to-text:t">
                      <w:txbxContent>
                        <w:p w14:paraId="1142B044" w14:textId="4343A79F"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"نايكي" للملابس الرياضية:</w:t>
                          </w:r>
                        </w:p>
                      </w:txbxContent>
                    </v:textbox>
                  </v:shape>
                </v:group>
                <v:shape id="صورة 54" o:spid="_x0000_s35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">
                  <v:imagedata r:id="rId79" o:title=""/>
                </v:shape>
                <w10:anchorlock/>
              </v:group>
            </w:pict>
          </mc:Fallback>
        </mc:AlternateContent>
      </w:r>
    </w:p>
    <w:p w14:paraId="742A4E36" w14:textId="5687785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قامت نايكي بتطوير إطار عمل مفصل لقياس أدائها البيئي والاجتماعي والاقتصادي.</w:t>
      </w:r>
    </w:p>
    <w:p w14:paraId="16075D6A" w14:textId="5868EF9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تقوم بجمع البيانات والمعلومات بشكل منتظم وتحليلها لتحديد مجالات التحسين.</w:t>
      </w:r>
    </w:p>
    <w:p w14:paraId="3397765D" w14:textId="52CB9C13"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بناءً على ذلك، طورت استراتيجيات وخطط عمل لتقليل البصمة البيئية ومعالجة قضايا حقوق العمال.</w:t>
      </w:r>
    </w:p>
    <w:p w14:paraId="54A492DE" w14:textId="468742CF"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4E1AE374" wp14:editId="429E7260">
                <wp:extent cx="5731510" cy="891540"/>
                <wp:effectExtent l="0" t="0" r="2540" b="22860"/>
                <wp:docPr id="3929993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9598886" name="مجموعة 47"/>
                        <wpg:cNvGrpSpPr/>
                        <wpg:grpSpPr>
                          <a:xfrm>
                            <a:off x="0" y="0"/>
                            <a:ext cx="5731510" cy="895351"/>
                            <a:chOff x="0" y="0"/>
                            <a:chExt cx="5878196" cy="918845"/>
                          </a:xfrm>
                        </wpg:grpSpPr>
                        <wpg:grpSp>
                          <wpg:cNvPr id="554572465" name="مجموعة 48"/>
                          <wpg:cNvGrpSpPr/>
                          <wpg:grpSpPr>
                            <a:xfrm>
                              <a:off x="0" y="0"/>
                              <a:ext cx="5878196" cy="918845"/>
                              <a:chOff x="0" y="0"/>
                              <a:chExt cx="6240348" cy="919070"/>
                            </a:xfrm>
                          </wpg:grpSpPr>
                          <wpg:grpSp>
                            <wpg:cNvPr id="1102354882" name="مجموعة 49"/>
                            <wpg:cNvGrpSpPr/>
                            <wpg:grpSpPr>
                              <a:xfrm>
                                <a:off x="0" y="169208"/>
                                <a:ext cx="5433072" cy="580613"/>
                                <a:chOff x="0" y="169208"/>
                                <a:chExt cx="5433072" cy="580613"/>
                              </a:xfrm>
                            </wpg:grpSpPr>
                            <wps:wsp>
                              <wps:cNvPr id="1558279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65579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8927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4313191" name="مربع نص 41"/>
                          <wps:cNvSpPr txBox="1"/>
                          <wps:spPr>
                            <a:xfrm>
                              <a:off x="204466" y="257055"/>
                              <a:ext cx="4615440" cy="389397"/>
                            </a:xfrm>
                            <a:prstGeom prst="rect">
                              <a:avLst/>
                            </a:prstGeom>
                            <a:noFill/>
                          </wps:spPr>
                          <wps:txbx>
                            <w:txbxContent>
                              <w:p w14:paraId="49CAC7C0" w14:textId="6CF92E88"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مشروع إعادة تأهيل الأراضي في المملكة المتحدة:</w:t>
                                </w:r>
                              </w:p>
                            </w:txbxContent>
                          </wps:txbx>
                          <wps:bodyPr wrap="square" rtlCol="1">
                            <a:spAutoFit/>
                          </wps:bodyPr>
                        </wps:wsp>
                      </wpg:grpSp>
                      <pic:pic xmlns:pic="http://schemas.openxmlformats.org/drawingml/2006/picture">
                        <pic:nvPicPr>
                          <pic:cNvPr id="82954044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1AE374" id="_x0000_s35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oJyipgHAAD3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5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">
                  <v:group id="مجموعة 48" o:spid="_x0000_s35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">
                    <v:group id="مجموعة 49" o:spid="_x0000_s35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">
                      <v:shape id="شكل حر 50" o:spid="_x0000_s35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" fillcolor="#a5a5a5 [2092]" stroked="f" strokeweight="1pt">
                        <v:stroke joinstyle="miter"/>
                      </v:roundrect>
                    </v:group>
                    <v:oval id="شكل بيضاوي 52" o:spid="_x0000_s35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" filled="f" strokecolor="#168489" strokeweight="1pt">
                      <v:stroke joinstyle="miter"/>
                    </v:oval>
                  </v:group>
                  <v:shape id="مربع نص 41" o:spid="_x0000_s351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" filled="f" stroked="f">
                    <v:textbox style="mso-fit-shape-to-text:t">
                      <w:txbxContent>
                        <w:p w14:paraId="49CAC7C0" w14:textId="6CF92E88"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مشروع إعادة تأهيل الأراضي في المملكة المتحدة:</w:t>
                          </w:r>
                        </w:p>
                      </w:txbxContent>
                    </v:textbox>
                  </v:shape>
                </v:group>
                <v:shape id="صورة 54" o:spid="_x0000_s35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">
                  <v:imagedata r:id="rId79" o:title=""/>
                </v:shape>
                <w10:anchorlock/>
              </v:group>
            </w:pict>
          </mc:Fallback>
        </mc:AlternateContent>
      </w:r>
    </w:p>
    <w:p w14:paraId="390CB5C9" w14:textId="7ABD22ED"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قام المشروع بتقييم الأداء البيئي والاجتماعي لعمليات إعادة تأهيل الأراضي الملوثة.</w:t>
      </w:r>
    </w:p>
    <w:p w14:paraId="37A6B98F" w14:textId="0EB058B9"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تم تحليل النتائج لتحديد الممارسات الفعالة وسبل تحسين الإجراءات والتكاليف.</w:t>
      </w:r>
    </w:p>
    <w:p w14:paraId="12297F1D" w14:textId="5D9B591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أدى ذلك إلى تطوير إرشادات وأدوات جديدة لضمان الاستدامة في مشاريع إعادة التأهيل.</w:t>
      </w:r>
    </w:p>
    <w:p w14:paraId="5CFE3F0B" w14:textId="7A113F8C"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02BFCA49" wp14:editId="7E2D4DCE">
                <wp:extent cx="5731510" cy="891540"/>
                <wp:effectExtent l="0" t="0" r="2540" b="22860"/>
                <wp:docPr id="8430858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6313917" name="مجموعة 47"/>
                        <wpg:cNvGrpSpPr/>
                        <wpg:grpSpPr>
                          <a:xfrm>
                            <a:off x="0" y="0"/>
                            <a:ext cx="5731510" cy="895351"/>
                            <a:chOff x="0" y="0"/>
                            <a:chExt cx="5878196" cy="918845"/>
                          </a:xfrm>
                        </wpg:grpSpPr>
                        <wpg:grpSp>
                          <wpg:cNvPr id="2049514970" name="مجموعة 48"/>
                          <wpg:cNvGrpSpPr/>
                          <wpg:grpSpPr>
                            <a:xfrm>
                              <a:off x="0" y="0"/>
                              <a:ext cx="5878196" cy="918845"/>
                              <a:chOff x="0" y="0"/>
                              <a:chExt cx="6240348" cy="919070"/>
                            </a:xfrm>
                          </wpg:grpSpPr>
                          <wpg:grpSp>
                            <wpg:cNvPr id="1401781071" name="مجموعة 49"/>
                            <wpg:cNvGrpSpPr/>
                            <wpg:grpSpPr>
                              <a:xfrm>
                                <a:off x="0" y="169208"/>
                                <a:ext cx="5433072" cy="580613"/>
                                <a:chOff x="0" y="169208"/>
                                <a:chExt cx="5433072" cy="580613"/>
                              </a:xfrm>
                            </wpg:grpSpPr>
                            <wps:wsp>
                              <wps:cNvPr id="9120722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5210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9844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174997" name="مربع نص 41"/>
                          <wps:cNvSpPr txBox="1"/>
                          <wps:spPr>
                            <a:xfrm>
                              <a:off x="204466" y="257055"/>
                              <a:ext cx="4615440" cy="389397"/>
                            </a:xfrm>
                            <a:prstGeom prst="rect">
                              <a:avLst/>
                            </a:prstGeom>
                            <a:noFill/>
                          </wps:spPr>
                          <wps:txbx>
                            <w:txbxContent>
                              <w:p w14:paraId="5396B46D" w14:textId="3387D2F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برنامج "المدن الذكية" في سنغافورة:</w:t>
                                </w:r>
                              </w:p>
                            </w:txbxContent>
                          </wps:txbx>
                          <wps:bodyPr wrap="square" rtlCol="1">
                            <a:spAutoFit/>
                          </wps:bodyPr>
                        </wps:wsp>
                      </wpg:grpSp>
                      <pic:pic xmlns:pic="http://schemas.openxmlformats.org/drawingml/2006/picture">
                        <pic:nvPicPr>
                          <pic:cNvPr id="40611517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BFCA49" id="_x0000_s35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4jJ36oAcAAPc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35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">
                  <v:group id="مجموعة 48" o:spid="_x0000_s35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">
                    <v:group id="مجموعة 49" o:spid="_x0000_s35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">
                      <v:shape id="شكل حر 50" o:spid="_x0000_s35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" fillcolor="#a5a5a5 [2092]" stroked="f" strokeweight="1pt">
                        <v:stroke joinstyle="miter"/>
                      </v:roundrect>
                    </v:group>
                    <v:oval id="شكل بيضاوي 52" o:spid="_x0000_s35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" filled="f" strokecolor="#168489" strokeweight="1pt">
                      <v:stroke joinstyle="miter"/>
                    </v:oval>
                  </v:group>
                  <v:shape id="مربع نص 41" o:spid="_x0000_s352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" filled="f" stroked="f">
                    <v:textbox style="mso-fit-shape-to-text:t">
                      <w:txbxContent>
                        <w:p w14:paraId="5396B46D" w14:textId="3387D2F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برنامج "المدن الذكية" في سنغافورة:</w:t>
                          </w:r>
                        </w:p>
                      </w:txbxContent>
                    </v:textbox>
                  </v:shape>
                </v:group>
                <v:shape id="صورة 54" o:spid="_x0000_s35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">
                  <v:imagedata r:id="rId79" o:title=""/>
                </v:shape>
                <w10:anchorlock/>
              </v:group>
            </w:pict>
          </mc:Fallback>
        </mc:AlternateContent>
      </w:r>
    </w:p>
    <w:p w14:paraId="533631D5" w14:textId="796D56D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طورت الحكومة مؤشرات أداء مفصلة لقياس الاستدامة في مختلف مجالات المدينة.</w:t>
      </w:r>
    </w:p>
    <w:p w14:paraId="61228A0D" w14:textId="5C1AC89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تجري تقييمات دورية لأداء المدينة وتحليل النتائج لتحديد الأولويات والخطط التحسينية.</w:t>
      </w:r>
    </w:p>
    <w:p w14:paraId="0516EE1E" w14:textId="671268B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أسفر ذلك عن تطوير حلول مبتكرة في مجالات النقل والطاقة والإسكان وغيرها.</w:t>
      </w:r>
    </w:p>
    <w:p w14:paraId="5BB99CC2" w14:textId="346C192F"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320EE1F0" wp14:editId="5F9A9BDF">
                <wp:extent cx="5731510" cy="891540"/>
                <wp:effectExtent l="0" t="0" r="2540" b="22860"/>
                <wp:docPr id="20184778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2483933" name="مجموعة 47"/>
                        <wpg:cNvGrpSpPr/>
                        <wpg:grpSpPr>
                          <a:xfrm>
                            <a:off x="0" y="0"/>
                            <a:ext cx="5731510" cy="895351"/>
                            <a:chOff x="0" y="0"/>
                            <a:chExt cx="5878196" cy="918845"/>
                          </a:xfrm>
                        </wpg:grpSpPr>
                        <wpg:grpSp>
                          <wpg:cNvPr id="446623604" name="مجموعة 48"/>
                          <wpg:cNvGrpSpPr/>
                          <wpg:grpSpPr>
                            <a:xfrm>
                              <a:off x="0" y="0"/>
                              <a:ext cx="5878196" cy="918845"/>
                              <a:chOff x="0" y="0"/>
                              <a:chExt cx="6240348" cy="919070"/>
                            </a:xfrm>
                          </wpg:grpSpPr>
                          <wpg:grpSp>
                            <wpg:cNvPr id="1391014770" name="مجموعة 49"/>
                            <wpg:cNvGrpSpPr/>
                            <wpg:grpSpPr>
                              <a:xfrm>
                                <a:off x="0" y="169208"/>
                                <a:ext cx="5433072" cy="580613"/>
                                <a:chOff x="0" y="169208"/>
                                <a:chExt cx="5433072" cy="580613"/>
                              </a:xfrm>
                            </wpg:grpSpPr>
                            <wps:wsp>
                              <wps:cNvPr id="10146513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2888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9098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8185600" name="مربع نص 41"/>
                          <wps:cNvSpPr txBox="1"/>
                          <wps:spPr>
                            <a:xfrm>
                              <a:off x="204466" y="257055"/>
                              <a:ext cx="4615440" cy="389397"/>
                            </a:xfrm>
                            <a:prstGeom prst="rect">
                              <a:avLst/>
                            </a:prstGeom>
                            <a:noFill/>
                          </wps:spPr>
                          <wps:txbx>
                            <w:txbxContent>
                              <w:p w14:paraId="2B0EDD36" w14:textId="756A37A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"إيكيا" للأثاث:</w:t>
                                </w:r>
                              </w:p>
                            </w:txbxContent>
                          </wps:txbx>
                          <wps:bodyPr wrap="square" rtlCol="1">
                            <a:spAutoFit/>
                          </wps:bodyPr>
                        </wps:wsp>
                      </wpg:grpSp>
                      <pic:pic xmlns:pic="http://schemas.openxmlformats.org/drawingml/2006/picture">
                        <pic:nvPicPr>
                          <pic:cNvPr id="116442852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0EE1F0" id="_x0000_s35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Og+GZ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5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">
                  <v:group id="مجموعة 48" o:spid="_x0000_s35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">
                    <v:group id="مجموعة 49" o:spid="_x0000_s35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">
                      <v:shape id="شكل حر 50" o:spid="_x0000_s35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" fillcolor="#a5a5a5 [2092]" stroked="f" strokeweight="1pt">
                        <v:stroke joinstyle="miter"/>
                      </v:roundrect>
                    </v:group>
                    <v:oval id="شكل بيضاوي 52" o:spid="_x0000_s35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" filled="f" strokecolor="#168489" strokeweight="1pt">
                      <v:stroke joinstyle="miter"/>
                    </v:oval>
                  </v:group>
                  <v:shape id="مربع نص 41" o:spid="_x0000_s353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" filled="f" stroked="f">
                    <v:textbox style="mso-fit-shape-to-text:t">
                      <w:txbxContent>
                        <w:p w14:paraId="2B0EDD36" w14:textId="756A37A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شركة "إيكيا" للأثاث:</w:t>
                          </w:r>
                        </w:p>
                      </w:txbxContent>
                    </v:textbox>
                  </v:shape>
                </v:group>
                <v:shape id="صورة 54" o:spid="_x0000_s35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">
                  <v:imagedata r:id="rId79" o:title=""/>
                </v:shape>
                <w10:anchorlock/>
              </v:group>
            </w:pict>
          </mc:Fallback>
        </mc:AlternateContent>
      </w:r>
    </w:p>
    <w:p w14:paraId="26E68333" w14:textId="23DB0550"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طورت إيكيا نظام شامل لقياس وتقييم أدائها المستدام على طول سلسلة التوريد.</w:t>
      </w:r>
    </w:p>
    <w:p w14:paraId="7443F631" w14:textId="36AFA57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تحلل البيانات بعمق لتحديد فرص التحسين في المنتجات والعمليات والمشتريات.</w:t>
      </w:r>
    </w:p>
    <w:p w14:paraId="6E48BE9E" w14:textId="29BAAA15"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ساهم ذلك في تطوير منتجات أكثر استدامة وتحسين كفاءة الموارد والطاقة في عملياتها.</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9E3635" w:rsidRPr="00563DBD" w14:paraId="3A97E935" w14:textId="77777777" w:rsidTr="001E5A5E">
        <w:tc>
          <w:tcPr>
            <w:tcW w:w="1962" w:type="dxa"/>
            <w:tcBorders>
              <w:right w:val="single" w:sz="36" w:space="0" w:color="168489"/>
            </w:tcBorders>
            <w:shd w:val="clear" w:color="auto" w:fill="F2F2F2" w:themeFill="background1" w:themeFillShade="F2"/>
            <w:vAlign w:val="center"/>
          </w:tcPr>
          <w:p w14:paraId="45FA5DBC" w14:textId="77777777" w:rsidR="009E3635" w:rsidRPr="008113E1" w:rsidRDefault="009E3635" w:rsidP="008D78C8">
            <w:pPr>
              <w:pStyle w:val="ad"/>
              <w:pageBreakBefore/>
              <w:jc w:val="center"/>
              <w:rPr>
                <w:rtl/>
              </w:rPr>
            </w:pPr>
            <w:r w:rsidRPr="008113E1">
              <w:rPr>
                <w:noProof/>
                <w:rtl/>
                <w:lang w:val="ar-SA"/>
              </w:rPr>
              <w:lastRenderedPageBreak/>
              <w:drawing>
                <wp:inline distT="0" distB="0" distL="0" distR="0" wp14:anchorId="4A236FA9" wp14:editId="4C7F7F2F">
                  <wp:extent cx="563984" cy="563914"/>
                  <wp:effectExtent l="0" t="0" r="7620" b="7620"/>
                  <wp:docPr id="1145927610" name="Picture 114592761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30EACBC4" w14:textId="5C34D220" w:rsidR="009E3635" w:rsidRPr="00563DBD" w:rsidRDefault="009E3635" w:rsidP="008D78C8">
            <w:pPr>
              <w:jc w:val="center"/>
              <w:rPr>
                <w:rFonts w:eastAsia="Times New Roman" w:cs="GE Dinar Two Medium"/>
                <w:color w:val="1E3D6A"/>
                <w:kern w:val="24"/>
                <w:szCs w:val="28"/>
                <w:rtl/>
                <w:lang w:bidi="ar-SY"/>
              </w:rPr>
            </w:pPr>
            <w:r w:rsidRPr="009E3635">
              <w:rPr>
                <w:rFonts w:ascii="Adobe Arabic" w:eastAsia="Times New Roman" w:hAnsi="Adobe Arabic" w:cs="Adobe Arabic"/>
                <w:b/>
                <w:bCs/>
                <w:color w:val="168489"/>
                <w:kern w:val="24"/>
                <w:sz w:val="44"/>
                <w:szCs w:val="44"/>
                <w:rtl/>
                <w:lang w:bidi="ar-SY"/>
              </w:rPr>
              <w:t>ما هي أفضل الممارسات التي يمكن اعتمادها لضمان فعالية عملية التحسين المستمر؟</w:t>
            </w:r>
          </w:p>
        </w:tc>
      </w:tr>
      <w:tr w:rsidR="009E3635" w14:paraId="1CF8A3BF" w14:textId="77777777" w:rsidTr="001E5A5E">
        <w:tc>
          <w:tcPr>
            <w:tcW w:w="1962" w:type="dxa"/>
            <w:tcBorders>
              <w:right w:val="single" w:sz="36" w:space="0" w:color="168489"/>
            </w:tcBorders>
            <w:shd w:val="clear" w:color="auto" w:fill="F2F2F2" w:themeFill="background1" w:themeFillShade="F2"/>
            <w:vAlign w:val="center"/>
          </w:tcPr>
          <w:p w14:paraId="70DA6946" w14:textId="77777777" w:rsidR="009E3635" w:rsidRPr="008113E1" w:rsidRDefault="009E3635"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0605862A" w14:textId="77777777" w:rsidR="009E3635" w:rsidRDefault="009E3635" w:rsidP="008D78C8">
            <w:pPr>
              <w:pStyle w:val="ad"/>
              <w:rPr>
                <w:rtl/>
              </w:rPr>
            </w:pPr>
          </w:p>
        </w:tc>
      </w:tr>
    </w:tbl>
    <w:p w14:paraId="4468333D" w14:textId="77777777" w:rsidR="009E3635" w:rsidRPr="003B7188" w:rsidRDefault="009E3635" w:rsidP="009E3635">
      <w:pPr>
        <w:rPr>
          <w:rFonts w:ascii="Sakkal Majalla" w:hAnsi="Sakkal Majalla"/>
          <w:sz w:val="34"/>
          <w:lang w:bidi="ar-SY"/>
        </w:rPr>
      </w:pPr>
    </w:p>
    <w:p w14:paraId="6C8294F5" w14:textId="66E22C7D" w:rsidR="009E3635" w:rsidRDefault="001E5A5E" w:rsidP="001E5A5E">
      <w:pPr>
        <w:ind w:left="-755"/>
        <w:rPr>
          <w:lang w:bidi="ar-AE"/>
        </w:rPr>
      </w:pPr>
      <w:r>
        <w:rPr>
          <w:noProof/>
        </w:rPr>
        <mc:AlternateContent>
          <mc:Choice Requires="wps">
            <w:drawing>
              <wp:inline distT="0" distB="0" distL="0" distR="0" wp14:anchorId="0DD1A21D" wp14:editId="3D9FA526">
                <wp:extent cx="6690360" cy="5892800"/>
                <wp:effectExtent l="0" t="0" r="15240" b="12700"/>
                <wp:docPr id="73670825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0360" cy="5892800"/>
                        </a:xfrm>
                        <a:prstGeom prst="roundRect">
                          <a:avLst>
                            <a:gd name="adj" fmla="val 16667"/>
                          </a:avLst>
                        </a:prstGeom>
                        <a:solidFill>
                          <a:srgbClr val="EAF4E4"/>
                        </a:solidFill>
                        <a:ln w="12700">
                          <a:solidFill>
                            <a:schemeClr val="accent6"/>
                          </a:solidFill>
                          <a:miter lim="800000"/>
                          <a:headEnd/>
                          <a:tailEnd/>
                        </a:ln>
                      </wps:spPr>
                      <wps:txbx>
                        <w:txbxContent>
                          <w:p w14:paraId="76593B1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3D91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006D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46BC64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A27B1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581C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58DE8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5E6F8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E9A9F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2A68B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FFCAE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91725E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16EF8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2F006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D3A25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C9EE5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CA300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A1C9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C6781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FAB97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8A8F3C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49CD6F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EF61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8205A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20BF0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4D28B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1FBEAA"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DD1A21D" id="_x0000_s3532" style="width:526.8pt;height:46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" fillcolor="#eaf4e4" strokecolor="#70ad47 [3209]" strokeweight="1pt">
                <v:stroke joinstyle="miter"/>
                <v:textbox inset="0,3mm,0">
                  <w:txbxContent>
                    <w:p w14:paraId="76593B1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3D91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006D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46BC64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A27B1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581C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58DE8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5E6F8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E9A9F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2A68B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FFCAE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91725E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16EF8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2F006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D3A25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C9EE5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CA300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A1C9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C6781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7FAB97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8A8F3C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49CD6F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EF61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8205A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20BF0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4D28B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1FBEAA" w14:textId="77777777" w:rsidR="001E5A5E" w:rsidRDefault="001E5A5E" w:rsidP="001E5A5E">
                      <w:pPr>
                        <w:jc w:val="center"/>
                        <w:rPr>
                          <w:sz w:val="22"/>
                          <w:szCs w:val="28"/>
                          <w:rtl/>
                          <w:lang w:bidi="ar-SY"/>
                        </w:rPr>
                      </w:pPr>
                    </w:p>
                  </w:txbxContent>
                </v:textbox>
                <w10:anchorlock/>
              </v:roundrect>
            </w:pict>
          </mc:Fallback>
        </mc:AlternateContent>
      </w:r>
    </w:p>
    <w:p w14:paraId="5EDD1AC0" w14:textId="0EFBB8A0" w:rsidR="009E3635" w:rsidRDefault="009E3635" w:rsidP="009E3635">
      <w:pPr>
        <w:jc w:val="center"/>
        <w:rPr>
          <w:lang w:bidi="ar-AE"/>
        </w:rPr>
      </w:pPr>
      <w:r w:rsidRPr="00F131A0">
        <w:rPr>
          <w:noProof/>
          <w:lang w:bidi="ar-SY"/>
        </w:rPr>
        <w:drawing>
          <wp:inline distT="0" distB="0" distL="0" distR="0" wp14:anchorId="523F1147" wp14:editId="5886BD83">
            <wp:extent cx="1527176" cy="1420708"/>
            <wp:effectExtent l="0" t="0" r="0" b="8255"/>
            <wp:docPr id="1745246587"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28C6D1F5" w14:textId="3E9C17E5" w:rsidR="00570B99" w:rsidRPr="00DA03B5" w:rsidRDefault="00570B99" w:rsidP="00570B99">
      <w:r w:rsidRPr="002A078C">
        <w:rPr>
          <w:rFonts w:ascii="Sakkal Majalla" w:hAnsi="Sakkal Majalla"/>
          <w:noProof/>
          <w:color w:val="002060"/>
          <w:sz w:val="34"/>
          <w:lang w:bidi="ar-SY"/>
        </w:rPr>
        <w:lastRenderedPageBreak/>
        <mc:AlternateContent>
          <mc:Choice Requires="wpg">
            <w:drawing>
              <wp:inline distT="0" distB="0" distL="0" distR="0" wp14:anchorId="054D79AC" wp14:editId="6669D4D1">
                <wp:extent cx="5731510" cy="895350"/>
                <wp:effectExtent l="0" t="0" r="21590" b="19050"/>
                <wp:docPr id="19530841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113948613"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2215011" name="مجموعة 39"/>
                        <wpg:cNvGrpSpPr/>
                        <wpg:grpSpPr>
                          <a:xfrm>
                            <a:off x="0" y="0"/>
                            <a:ext cx="5731510" cy="895457"/>
                            <a:chOff x="0" y="0"/>
                            <a:chExt cx="5878196" cy="918845"/>
                          </a:xfrm>
                        </wpg:grpSpPr>
                        <wpg:grpSp>
                          <wpg:cNvPr id="911441766" name="مجموعة 40"/>
                          <wpg:cNvGrpSpPr/>
                          <wpg:grpSpPr>
                            <a:xfrm>
                              <a:off x="0" y="0"/>
                              <a:ext cx="5878196" cy="918845"/>
                              <a:chOff x="0" y="0"/>
                              <a:chExt cx="6240348" cy="919070"/>
                            </a:xfrm>
                          </wpg:grpSpPr>
                          <wpg:grpSp>
                            <wpg:cNvPr id="229220473" name="مجموعة 41"/>
                            <wpg:cNvGrpSpPr/>
                            <wpg:grpSpPr>
                              <a:xfrm>
                                <a:off x="0" y="169208"/>
                                <a:ext cx="5433072" cy="580613"/>
                                <a:chOff x="0" y="169208"/>
                                <a:chExt cx="5433072" cy="580613"/>
                              </a:xfrm>
                            </wpg:grpSpPr>
                            <wps:wsp>
                              <wps:cNvPr id="3279780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29428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251121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5710106" name="مربع نص 41"/>
                          <wps:cNvSpPr txBox="1"/>
                          <wps:spPr>
                            <a:xfrm>
                              <a:off x="204484" y="257055"/>
                              <a:ext cx="4616071" cy="387693"/>
                            </a:xfrm>
                            <a:prstGeom prst="rect">
                              <a:avLst/>
                            </a:prstGeom>
                            <a:noFill/>
                          </wps:spPr>
                          <wps:txbx>
                            <w:txbxContent>
                              <w:p w14:paraId="0817CABF" w14:textId="19AE1931"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التحديات والفرص المستقبلية للقيادة الاستراتيجية المستدامة</w:t>
                                </w:r>
                              </w:p>
                            </w:txbxContent>
                          </wps:txbx>
                          <wps:bodyPr wrap="square" rtlCol="1">
                            <a:spAutoFit/>
                          </wps:bodyPr>
                        </wps:wsp>
                      </wpg:grpSp>
                    </wpg:wgp>
                  </a:graphicData>
                </a:graphic>
              </wp:inline>
            </w:drawing>
          </mc:Choice>
          <mc:Fallback>
            <w:pict>
              <v:group w14:anchorId="054D79AC" id="_x0000_s3533"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Qpj/68HAACz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35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">
                  <v:imagedata r:id="rId61" o:title=""/>
                </v:shape>
                <v:group id="مجموعة 39" o:spid="_x0000_s3535"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">
                  <v:group id="مجموعة 40" o:spid="_x0000_s35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">
                    <v:group id="مجموعة 41" o:spid="_x0000_s35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">
                      <v:shape id="شكل حر 42" o:spid="_x0000_s35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" fillcolor="#168489" stroked="f" strokeweight="1pt">
                        <v:stroke joinstyle="miter"/>
                      </v:roundrect>
                    </v:group>
                    <v:oval id="شكل بيضاوي 44" o:spid="_x0000_s35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" filled="f" strokecolor="#a5a5a5 [2092]" strokeweight="1pt">
                      <v:stroke joinstyle="miter"/>
                    </v:oval>
                  </v:group>
                  <v:shape id="مربع نص 41" o:spid="_x0000_s354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" filled="f" stroked="f">
                    <v:textbox style="mso-fit-shape-to-text:t">
                      <w:txbxContent>
                        <w:p w14:paraId="0817CABF" w14:textId="19AE1931"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التحديات والفرص المستقبلية للقيادة الاستراتيجية المستدامة</w:t>
                          </w:r>
                        </w:p>
                      </w:txbxContent>
                    </v:textbox>
                  </v:shape>
                </v:group>
                <w10:anchorlock/>
              </v:group>
            </w:pict>
          </mc:Fallback>
        </mc:AlternateContent>
      </w:r>
    </w:p>
    <w:p w14:paraId="1240814B" w14:textId="77777777" w:rsidR="00570B99" w:rsidRPr="00963A4D" w:rsidRDefault="00570B99" w:rsidP="0045544D">
      <w:r>
        <w:t xml:space="preserve">تواجه </w:t>
      </w:r>
      <w:hyperlink r:id="rId305">
        <w:r>
          <w:rPr>
            <w:color w:val="0000FF"/>
            <w:u w:val="single"/>
          </w:rPr>
          <w:t>القيادة</w:t>
        </w:r>
      </w:hyperlink>
      <w:r>
        <w:t xml:space="preserve"> الاستراتيجية المستدامة في المستقبل العديد من التحديات والفرص، والتي يمكن تلخيصها كما يلي:</w:t>
      </w:r>
    </w:p>
    <w:p w14:paraId="4FACC46E" w14:textId="77777777" w:rsidR="00570B99" w:rsidRDefault="00570B99" w:rsidP="0045544D">
      <w:pPr>
        <w:rPr>
          <w:b/>
          <w:bCs/>
          <w:color w:val="168489"/>
          <w:rtl/>
        </w:rPr>
      </w:pPr>
      <w:r w:rsidRPr="009E3635">
        <w:rPr>
          <w:b/>
          <w:bCs/>
          <w:color w:val="168489"/>
          <w:rtl/>
        </w:rPr>
        <w:t>التحديات:</w:t>
      </w:r>
    </w:p>
    <w:p w14:paraId="19034503" w14:textId="7B645234" w:rsidR="00FE7A3E" w:rsidRPr="009E3635" w:rsidRDefault="00FE7A3E" w:rsidP="00FE7A3E">
      <w:pPr>
        <w:rPr>
          <w:b/>
          <w:bCs/>
          <w:color w:val="168489"/>
        </w:rPr>
      </w:pPr>
      <w:r w:rsidRPr="00FE7A3E">
        <w:rPr>
          <w:b/>
          <w:bCs/>
          <w:noProof/>
          <w:color w:val="168489"/>
        </w:rPr>
        <mc:AlternateContent>
          <mc:Choice Requires="wpg">
            <w:drawing>
              <wp:inline distT="0" distB="0" distL="0" distR="0" wp14:anchorId="52B291DF" wp14:editId="21040EAA">
                <wp:extent cx="5493467" cy="1470751"/>
                <wp:effectExtent l="0" t="0" r="0" b="0"/>
                <wp:docPr id="12" name="Group 11">
                  <a:extLst xmlns:a="http://schemas.openxmlformats.org/drawingml/2006/main">
                    <a:ext uri="{FF2B5EF4-FFF2-40B4-BE49-F238E27FC236}">
                      <a16:creationId xmlns:a16="http://schemas.microsoft.com/office/drawing/2014/main" id="{EF871C40-3178-13B0-A9D2-EC890384581F}"/>
                    </a:ext>
                  </a:extLst>
                </wp:docPr>
                <wp:cNvGraphicFramePr/>
                <a:graphic xmlns:a="http://schemas.openxmlformats.org/drawingml/2006/main">
                  <a:graphicData uri="http://schemas.microsoft.com/office/word/2010/wordprocessingGroup">
                    <wpg:wgp>
                      <wpg:cNvGrpSpPr/>
                      <wpg:grpSpPr>
                        <a:xfrm>
                          <a:off x="0" y="0"/>
                          <a:ext cx="5493467" cy="1470751"/>
                          <a:chOff x="0" y="0"/>
                          <a:chExt cx="5493467" cy="1470751"/>
                        </a:xfrm>
                      </wpg:grpSpPr>
                      <wps:wsp>
                        <wps:cNvPr id="1623602335" name="شكل بيضاوي 64">
                          <a:extLst>
                            <a:ext uri="{FF2B5EF4-FFF2-40B4-BE49-F238E27FC236}">
                              <a16:creationId xmlns:a16="http://schemas.microsoft.com/office/drawing/2014/main" id="{4CF25C47-4F69-4F44-9B2D-F6C367A37840}"/>
                            </a:ext>
                          </a:extLst>
                        </wps:cNvPr>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83281665" name="مربع نص 18">
                          <a:extLst>
                            <a:ext uri="{FF2B5EF4-FFF2-40B4-BE49-F238E27FC236}">
                              <a16:creationId xmlns:a16="http://schemas.microsoft.com/office/drawing/2014/main" id="{B036E9C3-CA2E-4ADD-BDB0-7263844453D2}"/>
                            </a:ext>
                          </a:extLst>
                        </wps:cNvPr>
                        <wps:cNvSpPr txBox="1"/>
                        <wps:spPr>
                          <a:xfrm>
                            <a:off x="0" y="980552"/>
                            <a:ext cx="1270240" cy="490199"/>
                          </a:xfrm>
                          <a:prstGeom prst="rect">
                            <a:avLst/>
                          </a:prstGeom>
                          <a:noFill/>
                        </wps:spPr>
                        <wps:txbx>
                          <w:txbxContent>
                            <w:p w14:paraId="68F2722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التمويل والحوافز</w:t>
                              </w:r>
                            </w:p>
                          </w:txbxContent>
                        </wps:txbx>
                        <wps:bodyPr wrap="square" rtlCol="1">
                          <a:noAutofit/>
                        </wps:bodyPr>
                      </wps:wsp>
                      <wps:wsp>
                        <wps:cNvPr id="1278890379" name="TextBox 6">
                          <a:extLst>
                            <a:ext uri="{FF2B5EF4-FFF2-40B4-BE49-F238E27FC236}">
                              <a16:creationId xmlns:a16="http://schemas.microsoft.com/office/drawing/2014/main" id="{55F0D12B-B3CE-4A9B-A67B-A7C10EB642EE}"/>
                            </a:ext>
                          </a:extLst>
                        </wps:cNvPr>
                        <wps:cNvSpPr txBox="1"/>
                        <wps:spPr>
                          <a:xfrm>
                            <a:off x="299898" y="62928"/>
                            <a:ext cx="723900" cy="519430"/>
                          </a:xfrm>
                          <a:prstGeom prst="rect">
                            <a:avLst/>
                          </a:prstGeom>
                          <a:noFill/>
                        </wps:spPr>
                        <wps:txbx>
                          <w:txbxContent>
                            <w:p w14:paraId="50892C1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cNvPr id="1080192428" name="Group 1080192428">
                          <a:extLst>
                            <a:ext uri="{FF2B5EF4-FFF2-40B4-BE49-F238E27FC236}">
                              <a16:creationId xmlns:a16="http://schemas.microsoft.com/office/drawing/2014/main" id="{64312D46-F850-4E54-B11E-5E669BC68760}"/>
                            </a:ext>
                          </a:extLst>
                        </wpg:cNvPr>
                        <wpg:cNvGrpSpPr/>
                        <wpg:grpSpPr>
                          <a:xfrm>
                            <a:off x="4223227" y="0"/>
                            <a:ext cx="1270240" cy="1470751"/>
                            <a:chOff x="4223227" y="0"/>
                            <a:chExt cx="1270240" cy="1470751"/>
                          </a:xfrm>
                        </wpg:grpSpPr>
                        <wps:wsp>
                          <wps:cNvPr id="1459315398" name="شكل بيضاوي 64">
                            <a:extLst>
                              <a:ext uri="{FF2B5EF4-FFF2-40B4-BE49-F238E27FC236}">
                                <a16:creationId xmlns:a16="http://schemas.microsoft.com/office/drawing/2014/main" id="{E8706E04-E1DF-40C4-A246-00A38715BF83}"/>
                              </a:ext>
                            </a:extLst>
                          </wps:cNvPr>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76317614" name="مربع نص 18">
                            <a:extLst>
                              <a:ext uri="{FF2B5EF4-FFF2-40B4-BE49-F238E27FC236}">
                                <a16:creationId xmlns:a16="http://schemas.microsoft.com/office/drawing/2014/main" id="{959D516D-DD78-4D90-86ED-B9D55209313A}"/>
                              </a:ext>
                            </a:extLst>
                          </wps:cNvPr>
                          <wps:cNvSpPr txBox="1"/>
                          <wps:spPr>
                            <a:xfrm>
                              <a:off x="4223227" y="805032"/>
                              <a:ext cx="1270240" cy="665719"/>
                            </a:xfrm>
                            <a:prstGeom prst="rect">
                              <a:avLst/>
                            </a:prstGeom>
                            <a:noFill/>
                          </wps:spPr>
                          <wps:txbx>
                            <w:txbxContent>
                              <w:p w14:paraId="37CC8363"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التعقيد والتغير المتسارع</w:t>
                                </w:r>
                              </w:p>
                            </w:txbxContent>
                          </wps:txbx>
                          <wps:bodyPr wrap="square" rtlCol="1">
                            <a:noAutofit/>
                          </wps:bodyPr>
                        </wps:wsp>
                        <wps:wsp>
                          <wps:cNvPr id="1811438732" name="TextBox 6">
                            <a:extLst>
                              <a:ext uri="{FF2B5EF4-FFF2-40B4-BE49-F238E27FC236}">
                                <a16:creationId xmlns:a16="http://schemas.microsoft.com/office/drawing/2014/main" id="{5B56BBE5-A0D7-4F31-8CF6-DAE8AB49C98B}"/>
                              </a:ext>
                            </a:extLst>
                          </wps:cNvPr>
                          <wps:cNvSpPr txBox="1"/>
                          <wps:spPr>
                            <a:xfrm>
                              <a:off x="4523061" y="62928"/>
                              <a:ext cx="723900" cy="519430"/>
                            </a:xfrm>
                            <a:prstGeom prst="rect">
                              <a:avLst/>
                            </a:prstGeom>
                            <a:noFill/>
                          </wps:spPr>
                          <wps:txbx>
                            <w:txbxContent>
                              <w:p w14:paraId="189548FC"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206312708" name="Group 1206312708">
                          <a:extLst>
                            <a:ext uri="{FF2B5EF4-FFF2-40B4-BE49-F238E27FC236}">
                              <a16:creationId xmlns:a16="http://schemas.microsoft.com/office/drawing/2014/main" id="{DBB98C03-03F8-40F1-AF15-2A4559BE3D90}"/>
                            </a:ext>
                          </a:extLst>
                        </wpg:cNvPr>
                        <wpg:cNvGrpSpPr/>
                        <wpg:grpSpPr>
                          <a:xfrm>
                            <a:off x="2812188" y="0"/>
                            <a:ext cx="1270240" cy="1470751"/>
                            <a:chOff x="2812188" y="0"/>
                            <a:chExt cx="1270240" cy="1470751"/>
                          </a:xfrm>
                        </wpg:grpSpPr>
                        <wps:wsp>
                          <wps:cNvPr id="80308773" name="شكل بيضاوي 64">
                            <a:extLst>
                              <a:ext uri="{FF2B5EF4-FFF2-40B4-BE49-F238E27FC236}">
                                <a16:creationId xmlns:a16="http://schemas.microsoft.com/office/drawing/2014/main" id="{FC969E7D-1C24-4196-B249-5AA4AF16389F}"/>
                              </a:ext>
                            </a:extLst>
                          </wps:cNvPr>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540148709" name="مربع نص 18">
                            <a:extLst>
                              <a:ext uri="{FF2B5EF4-FFF2-40B4-BE49-F238E27FC236}">
                                <a16:creationId xmlns:a16="http://schemas.microsoft.com/office/drawing/2014/main" id="{59EC38A1-9F79-4A8F-B660-509C12A92416}"/>
                              </a:ext>
                            </a:extLst>
                          </wps:cNvPr>
                          <wps:cNvSpPr txBox="1"/>
                          <wps:spPr>
                            <a:xfrm>
                              <a:off x="2812188" y="805032"/>
                              <a:ext cx="1270240" cy="665719"/>
                            </a:xfrm>
                            <a:prstGeom prst="rect">
                              <a:avLst/>
                            </a:prstGeom>
                            <a:noFill/>
                          </wps:spPr>
                          <wps:txbx>
                            <w:txbxContent>
                              <w:p w14:paraId="39612D33"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الفجوات المعرفية والمهارات</w:t>
                                </w:r>
                              </w:p>
                            </w:txbxContent>
                          </wps:txbx>
                          <wps:bodyPr wrap="square" rtlCol="1">
                            <a:noAutofit/>
                          </wps:bodyPr>
                        </wps:wsp>
                        <wps:wsp>
                          <wps:cNvPr id="1931478638" name="TextBox 6">
                            <a:extLst>
                              <a:ext uri="{FF2B5EF4-FFF2-40B4-BE49-F238E27FC236}">
                                <a16:creationId xmlns:a16="http://schemas.microsoft.com/office/drawing/2014/main" id="{FFFD5728-1075-4750-86F8-B6848306734A}"/>
                              </a:ext>
                            </a:extLst>
                          </wps:cNvPr>
                          <wps:cNvSpPr txBox="1"/>
                          <wps:spPr>
                            <a:xfrm>
                              <a:off x="3112044" y="62928"/>
                              <a:ext cx="723900" cy="519430"/>
                            </a:xfrm>
                            <a:prstGeom prst="rect">
                              <a:avLst/>
                            </a:prstGeom>
                            <a:noFill/>
                          </wps:spPr>
                          <wps:txbx>
                            <w:txbxContent>
                              <w:p w14:paraId="5B2A9E4B"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2082886315" name="Group 2082886315">
                          <a:extLst>
                            <a:ext uri="{FF2B5EF4-FFF2-40B4-BE49-F238E27FC236}">
                              <a16:creationId xmlns:a16="http://schemas.microsoft.com/office/drawing/2014/main" id="{5F094391-D1E4-4E69-B4B9-2A5706AFFE60}"/>
                            </a:ext>
                          </a:extLst>
                        </wpg:cNvPr>
                        <wpg:cNvGrpSpPr/>
                        <wpg:grpSpPr>
                          <a:xfrm>
                            <a:off x="1411039" y="0"/>
                            <a:ext cx="1270240" cy="1470751"/>
                            <a:chOff x="1411039" y="0"/>
                            <a:chExt cx="1270240" cy="1470751"/>
                          </a:xfrm>
                        </wpg:grpSpPr>
                        <wps:wsp>
                          <wps:cNvPr id="411567801" name="شكل بيضاوي 64">
                            <a:extLst>
                              <a:ext uri="{FF2B5EF4-FFF2-40B4-BE49-F238E27FC236}">
                                <a16:creationId xmlns:a16="http://schemas.microsoft.com/office/drawing/2014/main" id="{8DBEB20C-8F3B-4FD3-9B67-F6780C2AD32D}"/>
                              </a:ext>
                            </a:extLst>
                          </wps:cNvPr>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41287061" name="مربع نص 18">
                            <a:extLst>
                              <a:ext uri="{FF2B5EF4-FFF2-40B4-BE49-F238E27FC236}">
                                <a16:creationId xmlns:a16="http://schemas.microsoft.com/office/drawing/2014/main" id="{464D6874-6D0C-4B43-BF9E-2A38C6BCB502}"/>
                              </a:ext>
                            </a:extLst>
                          </wps:cNvPr>
                          <wps:cNvSpPr txBox="1"/>
                          <wps:spPr>
                            <a:xfrm>
                              <a:off x="1411039" y="805032"/>
                              <a:ext cx="1270240" cy="665719"/>
                            </a:xfrm>
                            <a:prstGeom prst="rect">
                              <a:avLst/>
                            </a:prstGeom>
                            <a:noFill/>
                          </wps:spPr>
                          <wps:txbx>
                            <w:txbxContent>
                              <w:p w14:paraId="74A6D788"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إشراك أصحاب المصلحة والتوافق</w:t>
                                </w:r>
                              </w:p>
                            </w:txbxContent>
                          </wps:txbx>
                          <wps:bodyPr wrap="square" rtlCol="1">
                            <a:noAutofit/>
                          </wps:bodyPr>
                        </wps:wsp>
                        <wps:wsp>
                          <wps:cNvPr id="1152476763" name="TextBox 6">
                            <a:extLst>
                              <a:ext uri="{FF2B5EF4-FFF2-40B4-BE49-F238E27FC236}">
                                <a16:creationId xmlns:a16="http://schemas.microsoft.com/office/drawing/2014/main" id="{1EC7A5DA-E3BD-44CF-8ECA-4A5056C6161F}"/>
                              </a:ext>
                            </a:extLst>
                          </wps:cNvPr>
                          <wps:cNvSpPr txBox="1"/>
                          <wps:spPr>
                            <a:xfrm>
                              <a:off x="1710915" y="62928"/>
                              <a:ext cx="723900" cy="519430"/>
                            </a:xfrm>
                            <a:prstGeom prst="rect">
                              <a:avLst/>
                            </a:prstGeom>
                            <a:noFill/>
                          </wps:spPr>
                          <wps:txbx>
                            <w:txbxContent>
                              <w:p w14:paraId="140E84E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wgp>
                  </a:graphicData>
                </a:graphic>
              </wp:inline>
            </w:drawing>
          </mc:Choice>
          <mc:Fallback>
            <w:pict>
              <v:group w14:anchorId="52B291DF" id="Group 11" o:spid="_x0000_s3542" style="width:432.55pt;height:115.8pt;mso-position-horizontal-relative:char;mso-position-vertical-relative:line" coordsize="54934,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">
                <v:oval id="شكل بيضاوي 64" o:spid="_x0000_s3543"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" fillcolor="white [3212]" strokecolor="#1c3963">
                  <v:stroke joinstyle="miter"/>
                </v:oval>
                <v:shape id="مربع نص 18" o:spid="_x0000_s3544" type="#_x0000_t202" style="position:absolute;top:9805;width:12702;height:4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" filled="f" stroked="f">
                  <v:textbox>
                    <w:txbxContent>
                      <w:p w14:paraId="68F2722D"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التمويل والحوافز</w:t>
                        </w:r>
                      </w:p>
                    </w:txbxContent>
                  </v:textbox>
                </v:shape>
                <v:shape id="TextBox 6" o:spid="_x0000_s3545"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" filled="f" stroked="f">
                  <v:textbox style="mso-fit-shape-to-text:t">
                    <w:txbxContent>
                      <w:p w14:paraId="50892C1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id="Group 1080192428" o:spid="_x0000_s3546" style="position:absolute;left:42232;width:12702;height:14707" coordorigin="42232"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">
                  <v:oval id="شكل بيضاوي 64" o:spid="_x0000_s3547"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" fillcolor="white [3212]" strokecolor="#1c3963">
                    <v:stroke joinstyle="miter"/>
                  </v:oval>
                  <v:shape id="مربع نص 18" o:spid="_x0000_s3548" type="#_x0000_t202" style="position:absolute;left:42232;top:8050;width:12702;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" filled="f" stroked="f">
                    <v:textbox>
                      <w:txbxContent>
                        <w:p w14:paraId="37CC8363" w14:textId="77777777" w:rsidR="00FE7A3E" w:rsidRDefault="00FE7A3E" w:rsidP="00FE7A3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التعقيد والتغير المتسارع</w:t>
                          </w:r>
                        </w:p>
                      </w:txbxContent>
                    </v:textbox>
                  </v:shape>
                  <v:shape id="TextBox 6" o:spid="_x0000_s3549"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" filled="f" stroked="f">
                    <v:textbox style="mso-fit-shape-to-text:t">
                      <w:txbxContent>
                        <w:p w14:paraId="189548FC"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206312708" o:spid="_x0000_s3550" style="position:absolute;left:28121;width:12703;height:14707" coordorigin="28121"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">
                  <v:oval id="شكل بيضاوي 64" o:spid="_x0000_s3551"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" fillcolor="white [3212]" strokecolor="#1c3963">
                    <v:stroke joinstyle="miter"/>
                  </v:oval>
                  <v:shape id="مربع نص 18" o:spid="_x0000_s3552" type="#_x0000_t202" style="position:absolute;left:28121;top:8050;width:12703;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" filled="f" stroked="f">
                    <v:textbox>
                      <w:txbxContent>
                        <w:p w14:paraId="39612D33"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الفجوات المعرفية والمهارات</w:t>
                          </w:r>
                        </w:p>
                      </w:txbxContent>
                    </v:textbox>
                  </v:shape>
                  <v:shape id="TextBox 6" o:spid="_x0000_s3553"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" filled="f" stroked="f">
                    <v:textbox style="mso-fit-shape-to-text:t">
                      <w:txbxContent>
                        <w:p w14:paraId="5B2A9E4B"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2082886315" o:spid="_x0000_s3554" style="position:absolute;left:14110;width:12702;height:14707" coordorigin="14110"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">
                  <v:oval id="شكل بيضاوي 64" o:spid="_x0000_s3555"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" fillcolor="white [3212]" strokecolor="#1c3963">
                    <v:stroke joinstyle="miter"/>
                  </v:oval>
                  <v:shape id="مربع نص 18" o:spid="_x0000_s3556" type="#_x0000_t202" style="position:absolute;left:14110;top:8050;width:12702;height:6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" filled="f" stroked="f">
                    <v:textbox>
                      <w:txbxContent>
                        <w:p w14:paraId="74A6D788" w14:textId="77777777" w:rsidR="00FE7A3E" w:rsidRDefault="00FE7A3E" w:rsidP="00FE7A3E">
                          <w:pPr>
                            <w:jc w:val="center"/>
                            <w:rPr>
                              <w:rFonts w:hAnsi="Adobe Arabic" w:cs="Adobe Arabic"/>
                              <w:b/>
                              <w:bCs/>
                              <w:kern w:val="24"/>
                              <w:sz w:val="36"/>
                              <w:szCs w:val="36"/>
                              <w:lang w:bidi="ar-EG"/>
                            </w:rPr>
                          </w:pPr>
                          <w:r>
                            <w:rPr>
                              <w:rFonts w:hAnsi="Adobe Arabic" w:cs="Adobe Arabic"/>
                              <w:b/>
                              <w:bCs/>
                              <w:kern w:val="24"/>
                              <w:sz w:val="36"/>
                              <w:szCs w:val="36"/>
                              <w:rtl/>
                              <w:lang w:bidi="ar-EG"/>
                            </w:rPr>
                            <w:t>إشراك أصحاب المصلحة والتوافق</w:t>
                          </w:r>
                        </w:p>
                      </w:txbxContent>
                    </v:textbox>
                  </v:shape>
                  <v:shape id="TextBox 6" o:spid="_x0000_s3557"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" filled="f" stroked="f">
                    <v:textbox style="mso-fit-shape-to-text:t">
                      <w:txbxContent>
                        <w:p w14:paraId="140E84E8" w14:textId="77777777" w:rsidR="00FE7A3E" w:rsidRDefault="00FE7A3E" w:rsidP="00FE7A3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w10:anchorlock/>
              </v:group>
            </w:pict>
          </mc:Fallback>
        </mc:AlternateContent>
      </w:r>
    </w:p>
    <w:p w14:paraId="570B4B7F" w14:textId="50B60B4E" w:rsidR="0045544D" w:rsidRPr="00963A4D"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72DC83ED" wp14:editId="1F03DECD">
                <wp:extent cx="5731510" cy="891540"/>
                <wp:effectExtent l="0" t="0" r="2540" b="22860"/>
                <wp:docPr id="4305732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0969648" name="مجموعة 47"/>
                        <wpg:cNvGrpSpPr/>
                        <wpg:grpSpPr>
                          <a:xfrm>
                            <a:off x="0" y="0"/>
                            <a:ext cx="5731510" cy="895351"/>
                            <a:chOff x="0" y="0"/>
                            <a:chExt cx="5878196" cy="918845"/>
                          </a:xfrm>
                        </wpg:grpSpPr>
                        <wpg:grpSp>
                          <wpg:cNvPr id="1300580896" name="مجموعة 48"/>
                          <wpg:cNvGrpSpPr/>
                          <wpg:grpSpPr>
                            <a:xfrm>
                              <a:off x="0" y="0"/>
                              <a:ext cx="5878196" cy="918845"/>
                              <a:chOff x="0" y="0"/>
                              <a:chExt cx="6240348" cy="919070"/>
                            </a:xfrm>
                          </wpg:grpSpPr>
                          <wpg:grpSp>
                            <wpg:cNvPr id="1680848849" name="مجموعة 49"/>
                            <wpg:cNvGrpSpPr/>
                            <wpg:grpSpPr>
                              <a:xfrm>
                                <a:off x="0" y="169208"/>
                                <a:ext cx="5433072" cy="580613"/>
                                <a:chOff x="0" y="169208"/>
                                <a:chExt cx="5433072" cy="580613"/>
                              </a:xfrm>
                            </wpg:grpSpPr>
                            <wps:wsp>
                              <wps:cNvPr id="7687017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07581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8458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251233" name="مربع نص 41"/>
                          <wps:cNvSpPr txBox="1"/>
                          <wps:spPr>
                            <a:xfrm>
                              <a:off x="204466" y="257055"/>
                              <a:ext cx="4615440" cy="389397"/>
                            </a:xfrm>
                            <a:prstGeom prst="rect">
                              <a:avLst/>
                            </a:prstGeom>
                            <a:noFill/>
                          </wps:spPr>
                          <wps:txbx>
                            <w:txbxContent>
                              <w:p w14:paraId="675C223F" w14:textId="2EE7CA9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التعقيد والتغير المتسارع:</w:t>
                                </w:r>
                              </w:p>
                            </w:txbxContent>
                          </wps:txbx>
                          <wps:bodyPr wrap="square" rtlCol="1">
                            <a:spAutoFit/>
                          </wps:bodyPr>
                        </wps:wsp>
                      </wpg:grpSp>
                      <pic:pic xmlns:pic="http://schemas.openxmlformats.org/drawingml/2006/picture">
                        <pic:nvPicPr>
                          <pic:cNvPr id="111029058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DC83ED" id="_x0000_s35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zWHrlAcAAPscAAAOAAAAZHJzL2Uyb0RvYy54bWzsWd2O20QUvkfiHUa5&#10;RKLx+N9Rt2jb0gqplIoWAZeOM0ksbI+xJ5tsb2lR1RcpIBAqv+JNkrfhmxmP7WSzTbpAJaRe7GbG&#10;nvM7Z8585/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8zWHrlAcAAPs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35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">
                  <v:group id="مجموعة 48" o:spid="_x0000_s35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">
                    <v:group id="مجموعة 49" o:spid="_x0000_s35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">
                      <v:shape id="شكل حر 50" o:spid="_x0000_s35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" fillcolor="#a5a5a5 [2092]" stroked="f" strokeweight="1pt">
                        <v:stroke joinstyle="miter"/>
                      </v:roundrect>
                    </v:group>
                    <v:oval id="شكل بيضاوي 52" o:spid="_x0000_s35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" filled="f" strokecolor="#168489" strokeweight="1pt">
                      <v:stroke joinstyle="miter"/>
                    </v:oval>
                  </v:group>
                  <v:shape id="مربع نص 41" o:spid="_x0000_s35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" filled="f" stroked="f">
                    <v:textbox style="mso-fit-shape-to-text:t">
                      <w:txbxContent>
                        <w:p w14:paraId="675C223F" w14:textId="2EE7CA9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التعقيد والتغير المتسارع:</w:t>
                          </w:r>
                        </w:p>
                      </w:txbxContent>
                    </v:textbox>
                  </v:shape>
                </v:group>
                <v:shape id="صورة 54" o:spid="_x0000_s35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">
                  <v:imagedata r:id="rId79" o:title=""/>
                </v:shape>
                <w10:anchorlock/>
              </v:group>
            </w:pict>
          </mc:Fallback>
        </mc:AlternateContent>
      </w:r>
    </w:p>
    <w:p w14:paraId="284F5DB0" w14:textId="75916E8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التغيرات السريعة في التكنولوجيا والسياسات والأسواق تتطلب مرونة وقدرة على التكيف.</w:t>
      </w:r>
    </w:p>
    <w:p w14:paraId="07C9EF13" w14:textId="10EBCEE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التحديات العالمية المترابطة كالمناخ والطاقة والتنوع البيولوجي تتطلب نهجاً شاملاً.</w:t>
      </w:r>
    </w:p>
    <w:p w14:paraId="68E55FFA" w14:textId="0ADBA9F6"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814098D" wp14:editId="6C7A9CE4">
                <wp:extent cx="5731510" cy="891540"/>
                <wp:effectExtent l="0" t="0" r="2540" b="22860"/>
                <wp:docPr id="8137072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84367159" name="مجموعة 47"/>
                        <wpg:cNvGrpSpPr/>
                        <wpg:grpSpPr>
                          <a:xfrm>
                            <a:off x="0" y="0"/>
                            <a:ext cx="5731510" cy="895351"/>
                            <a:chOff x="0" y="0"/>
                            <a:chExt cx="5878196" cy="918845"/>
                          </a:xfrm>
                        </wpg:grpSpPr>
                        <wpg:grpSp>
                          <wpg:cNvPr id="1097456978" name="مجموعة 48"/>
                          <wpg:cNvGrpSpPr/>
                          <wpg:grpSpPr>
                            <a:xfrm>
                              <a:off x="0" y="0"/>
                              <a:ext cx="5878196" cy="918845"/>
                              <a:chOff x="0" y="0"/>
                              <a:chExt cx="6240348" cy="919070"/>
                            </a:xfrm>
                          </wpg:grpSpPr>
                          <wpg:grpSp>
                            <wpg:cNvPr id="1144023641" name="مجموعة 49"/>
                            <wpg:cNvGrpSpPr/>
                            <wpg:grpSpPr>
                              <a:xfrm>
                                <a:off x="0" y="169208"/>
                                <a:ext cx="5433072" cy="580613"/>
                                <a:chOff x="0" y="169208"/>
                                <a:chExt cx="5433072" cy="580613"/>
                              </a:xfrm>
                            </wpg:grpSpPr>
                            <wps:wsp>
                              <wps:cNvPr id="1342249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5767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5176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7653580" name="مربع نص 41"/>
                          <wps:cNvSpPr txBox="1"/>
                          <wps:spPr>
                            <a:xfrm>
                              <a:off x="204466" y="257055"/>
                              <a:ext cx="4615440" cy="389397"/>
                            </a:xfrm>
                            <a:prstGeom prst="rect">
                              <a:avLst/>
                            </a:prstGeom>
                            <a:noFill/>
                          </wps:spPr>
                          <wps:txbx>
                            <w:txbxContent>
                              <w:p w14:paraId="7287341D" w14:textId="6A48D4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الفجوات المعرفية والمهارات:</w:t>
                                </w:r>
                              </w:p>
                            </w:txbxContent>
                          </wps:txbx>
                          <wps:bodyPr wrap="square" rtlCol="1">
                            <a:spAutoFit/>
                          </wps:bodyPr>
                        </wps:wsp>
                      </wpg:grpSp>
                      <pic:pic xmlns:pic="http://schemas.openxmlformats.org/drawingml/2006/picture">
                        <pic:nvPicPr>
                          <pic:cNvPr id="164876870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14098D" id="_x0000_s35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9AF3oAcAAPw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35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">
                  <v:group id="مجموعة 48" o:spid="_x0000_s35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">
                    <v:group id="مجموعة 49" o:spid="_x0000_s35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">
                      <v:shape id="شكل حر 50" o:spid="_x0000_s35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" fillcolor="#a5a5a5 [2092]" stroked="f" strokeweight="1pt">
                        <v:stroke joinstyle="miter"/>
                      </v:roundrect>
                    </v:group>
                    <v:oval id="شكل بيضاوي 52" o:spid="_x0000_s35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" filled="f" strokecolor="#168489" strokeweight="1pt">
                      <v:stroke joinstyle="miter"/>
                    </v:oval>
                  </v:group>
                  <v:shape id="مربع نص 41" o:spid="_x0000_s357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" filled="f" stroked="f">
                    <v:textbox style="mso-fit-shape-to-text:t">
                      <w:txbxContent>
                        <w:p w14:paraId="7287341D" w14:textId="6A48D4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الفجوات المعرفية والمهارات:</w:t>
                          </w:r>
                        </w:p>
                      </w:txbxContent>
                    </v:textbox>
                  </v:shape>
                </v:group>
                <v:shape id="صورة 54" o:spid="_x0000_s35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">
                  <v:imagedata r:id="rId79" o:title=""/>
                </v:shape>
                <w10:anchorlock/>
              </v:group>
            </w:pict>
          </mc:Fallback>
        </mc:AlternateContent>
      </w:r>
    </w:p>
    <w:p w14:paraId="09E95C2A" w14:textId="1C355BA8" w:rsidR="00570B99" w:rsidRPr="009E3635" w:rsidRDefault="00570B99" w:rsidP="002467E8">
      <w:pPr>
        <w:pStyle w:val="a5"/>
        <w:numPr>
          <w:ilvl w:val="0"/>
          <w:numId w:val="5"/>
        </w:numPr>
        <w:spacing w:after="0"/>
        <w:jc w:val="both"/>
        <w:rPr>
          <w:rFonts w:ascii="Sakkal Majalla" w:hAnsi="Sakkal Majalla" w:cs="Sakkal Majalla"/>
          <w:sz w:val="34"/>
          <w:szCs w:val="34"/>
        </w:rPr>
      </w:pPr>
      <w:r>
        <w:t>نقص الخبرات والمعارف المتخصصة في مجالات الاستدامة و</w:t>
      </w:r>
      <w:hyperlink r:id="rId305">
        <w:r>
          <w:rPr>
            <w:color w:val="0000FF"/>
            <w:u w:val="single"/>
          </w:rPr>
          <w:t>القيادة</w:t>
        </w:r>
      </w:hyperlink>
      <w:r>
        <w:t xml:space="preserve"> الاستراتيجية.</w:t>
      </w:r>
    </w:p>
    <w:p w14:paraId="5881621E" w14:textId="072A74E9"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الحاجة إلى تطوير مهارات قيادية جديدة كالتفكير النظمي والابتكار.</w:t>
      </w:r>
    </w:p>
    <w:p w14:paraId="769DEED7" w14:textId="779161F3"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1F679D71" wp14:editId="337AF122">
                <wp:extent cx="5731510" cy="891540"/>
                <wp:effectExtent l="0" t="0" r="2540" b="22860"/>
                <wp:docPr id="14746986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3036820" name="مجموعة 47"/>
                        <wpg:cNvGrpSpPr/>
                        <wpg:grpSpPr>
                          <a:xfrm>
                            <a:off x="0" y="0"/>
                            <a:ext cx="5731510" cy="895351"/>
                            <a:chOff x="0" y="0"/>
                            <a:chExt cx="5878196" cy="918845"/>
                          </a:xfrm>
                        </wpg:grpSpPr>
                        <wpg:grpSp>
                          <wpg:cNvPr id="2035149475" name="مجموعة 48"/>
                          <wpg:cNvGrpSpPr/>
                          <wpg:grpSpPr>
                            <a:xfrm>
                              <a:off x="0" y="0"/>
                              <a:ext cx="5878196" cy="918845"/>
                              <a:chOff x="0" y="0"/>
                              <a:chExt cx="6240348" cy="919070"/>
                            </a:xfrm>
                          </wpg:grpSpPr>
                          <wpg:grpSp>
                            <wpg:cNvPr id="1988220843" name="مجموعة 49"/>
                            <wpg:cNvGrpSpPr/>
                            <wpg:grpSpPr>
                              <a:xfrm>
                                <a:off x="0" y="169208"/>
                                <a:ext cx="5433072" cy="580613"/>
                                <a:chOff x="0" y="169208"/>
                                <a:chExt cx="5433072" cy="580613"/>
                              </a:xfrm>
                            </wpg:grpSpPr>
                            <wps:wsp>
                              <wps:cNvPr id="9847757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6221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02587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526766" name="مربع نص 41"/>
                          <wps:cNvSpPr txBox="1"/>
                          <wps:spPr>
                            <a:xfrm>
                              <a:off x="204466" y="257055"/>
                              <a:ext cx="4615440" cy="389397"/>
                            </a:xfrm>
                            <a:prstGeom prst="rect">
                              <a:avLst/>
                            </a:prstGeom>
                            <a:noFill/>
                          </wps:spPr>
                          <wps:txbx>
                            <w:txbxContent>
                              <w:p w14:paraId="36E1C127" w14:textId="272CC3DA"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إشراك أصحاب المصلحة والتوافق:</w:t>
                                </w:r>
                              </w:p>
                            </w:txbxContent>
                          </wps:txbx>
                          <wps:bodyPr wrap="square" rtlCol="1">
                            <a:spAutoFit/>
                          </wps:bodyPr>
                        </wps:wsp>
                      </wpg:grpSp>
                      <pic:pic xmlns:pic="http://schemas.openxmlformats.org/drawingml/2006/picture">
                        <pic:nvPicPr>
                          <pic:cNvPr id="5433568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679D71" id="_x0000_s35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8ibUN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5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">
                  <v:group id="مجموعة 48" o:spid="_x0000_s35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">
                    <v:group id="مجموعة 49" o:spid="_x0000_s35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">
                      <v:shape id="شكل حر 50" o:spid="_x0000_s35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" fillcolor="#a5a5a5 [2092]" stroked="f" strokeweight="1pt">
                        <v:stroke joinstyle="miter"/>
                      </v:roundrect>
                    </v:group>
                    <v:oval id="شكل بيضاوي 52" o:spid="_x0000_s35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" filled="f" strokecolor="#168489" strokeweight="1pt">
                      <v:stroke joinstyle="miter"/>
                    </v:oval>
                  </v:group>
                  <v:shape id="مربع نص 41" o:spid="_x0000_s358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" filled="f" stroked="f">
                    <v:textbox style="mso-fit-shape-to-text:t">
                      <w:txbxContent>
                        <w:p w14:paraId="36E1C127" w14:textId="272CC3DA"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إشراك أصحاب المصلحة والتوافق:</w:t>
                          </w:r>
                        </w:p>
                      </w:txbxContent>
                    </v:textbox>
                  </v:shape>
                </v:group>
                <v:shape id="صورة 54" o:spid="_x0000_s35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">
                  <v:imagedata r:id="rId79" o:title=""/>
                </v:shape>
                <w10:anchorlock/>
              </v:group>
            </w:pict>
          </mc:Fallback>
        </mc:AlternateContent>
      </w:r>
    </w:p>
    <w:p w14:paraId="79C32A1A" w14:textId="0FF91A61"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التنسيق والتعاون بين مختلف الأطراف المعنية (حكومات، قطاع خاص، مجتمع مدني).</w:t>
      </w:r>
    </w:p>
    <w:p w14:paraId="4F33167D" w14:textId="56C2766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الحاجة إلى التوافق على الأولويات والأهداف الاستراتيجية المشتركة.</w:t>
      </w:r>
    </w:p>
    <w:p w14:paraId="75F29ABD" w14:textId="410E84C7" w:rsidR="00570B99" w:rsidRPr="00963A4D" w:rsidRDefault="0045544D" w:rsidP="0045544D">
      <w:r w:rsidRPr="002A078C">
        <w:rPr>
          <w:rFonts w:ascii="Sakkal Majalla" w:hAnsi="Sakkal Majalla"/>
          <w:noProof/>
          <w:sz w:val="34"/>
          <w:lang w:bidi="ar-EG"/>
        </w:rPr>
        <w:lastRenderedPageBreak/>
        <mc:AlternateContent>
          <mc:Choice Requires="wpg">
            <w:drawing>
              <wp:inline distT="0" distB="0" distL="0" distR="0" wp14:anchorId="650897D0" wp14:editId="0E7DC3DA">
                <wp:extent cx="5731510" cy="891540"/>
                <wp:effectExtent l="0" t="0" r="2540" b="22860"/>
                <wp:docPr id="8426205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95208104" name="مجموعة 47"/>
                        <wpg:cNvGrpSpPr/>
                        <wpg:grpSpPr>
                          <a:xfrm>
                            <a:off x="0" y="0"/>
                            <a:ext cx="5731510" cy="895351"/>
                            <a:chOff x="0" y="0"/>
                            <a:chExt cx="5878196" cy="918845"/>
                          </a:xfrm>
                        </wpg:grpSpPr>
                        <wpg:grpSp>
                          <wpg:cNvPr id="215062426" name="مجموعة 48"/>
                          <wpg:cNvGrpSpPr/>
                          <wpg:grpSpPr>
                            <a:xfrm>
                              <a:off x="0" y="0"/>
                              <a:ext cx="5878196" cy="918845"/>
                              <a:chOff x="0" y="0"/>
                              <a:chExt cx="6240348" cy="919070"/>
                            </a:xfrm>
                          </wpg:grpSpPr>
                          <wpg:grpSp>
                            <wpg:cNvPr id="987605316" name="مجموعة 49"/>
                            <wpg:cNvGrpSpPr/>
                            <wpg:grpSpPr>
                              <a:xfrm>
                                <a:off x="0" y="169208"/>
                                <a:ext cx="5433072" cy="580613"/>
                                <a:chOff x="0" y="169208"/>
                                <a:chExt cx="5433072" cy="580613"/>
                              </a:xfrm>
                            </wpg:grpSpPr>
                            <wps:wsp>
                              <wps:cNvPr id="994329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90643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8906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520396" name="مربع نص 41"/>
                          <wps:cNvSpPr txBox="1"/>
                          <wps:spPr>
                            <a:xfrm>
                              <a:off x="204466" y="257055"/>
                              <a:ext cx="4615440" cy="389397"/>
                            </a:xfrm>
                            <a:prstGeom prst="rect">
                              <a:avLst/>
                            </a:prstGeom>
                            <a:noFill/>
                          </wps:spPr>
                          <wps:txbx>
                            <w:txbxContent>
                              <w:p w14:paraId="0E817082" w14:textId="11AD4C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التمويل والحوافز:</w:t>
                                </w:r>
                              </w:p>
                            </w:txbxContent>
                          </wps:txbx>
                          <wps:bodyPr wrap="square" rtlCol="1">
                            <a:spAutoFit/>
                          </wps:bodyPr>
                        </wps:wsp>
                      </wpg:grpSp>
                      <pic:pic xmlns:pic="http://schemas.openxmlformats.org/drawingml/2006/picture">
                        <pic:nvPicPr>
                          <pic:cNvPr id="160271150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0897D0" id="_x0000_s35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wj2Ni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5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">
                  <v:group id="مجموعة 48" o:spid="_x0000_s35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">
                    <v:group id="مجموعة 49" o:spid="_x0000_s35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">
                      <v:shape id="شكل حر 50" o:spid="_x0000_s35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" fillcolor="#a5a5a5 [2092]" stroked="f" strokeweight="1pt">
                        <v:stroke joinstyle="miter"/>
                      </v:roundrect>
                    </v:group>
                    <v:oval id="شكل بيضاوي 52" o:spid="_x0000_s35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" filled="f" strokecolor="#168489" strokeweight="1pt">
                      <v:stroke joinstyle="miter"/>
                    </v:oval>
                  </v:group>
                  <v:shape id="مربع نص 41" o:spid="_x0000_s35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" filled="f" stroked="f">
                    <v:textbox style="mso-fit-shape-to-text:t">
                      <w:txbxContent>
                        <w:p w14:paraId="0E817082" w14:textId="11AD4CD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التمويل والحوافز:</w:t>
                          </w:r>
                        </w:p>
                      </w:txbxContent>
                    </v:textbox>
                  </v:shape>
                </v:group>
                <v:shape id="صورة 54" o:spid="_x0000_s35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">
                  <v:imagedata r:id="rId79" o:title=""/>
                </v:shape>
                <w10:anchorlock/>
              </v:group>
            </w:pict>
          </mc:Fallback>
        </mc:AlternateContent>
      </w:r>
    </w:p>
    <w:p w14:paraId="3841C757" w14:textId="674F57F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التحديات في تعبئة الموارد المالية الكافية للمبادرات الاستراتيجية المستدامة.</w:t>
      </w:r>
    </w:p>
    <w:p w14:paraId="00011A81" w14:textId="3C991074" w:rsidR="00570B99" w:rsidRPr="00FE7A3E"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ضرورة تصميم أنظمة حوافز وتشريعات داعمة لسلوكيات الاستدامة.</w:t>
      </w:r>
    </w:p>
    <w:p w14:paraId="45627432" w14:textId="77777777" w:rsidR="00570B99" w:rsidRDefault="00570B99" w:rsidP="0045544D">
      <w:pPr>
        <w:rPr>
          <w:b/>
          <w:bCs/>
          <w:color w:val="168489"/>
          <w:rtl/>
        </w:rPr>
      </w:pPr>
      <w:r w:rsidRPr="009E3635">
        <w:rPr>
          <w:b/>
          <w:bCs/>
          <w:color w:val="168489"/>
          <w:rtl/>
        </w:rPr>
        <w:t>الفرص المستقبلية:</w:t>
      </w:r>
    </w:p>
    <w:p w14:paraId="11CE7378" w14:textId="30FBDC66" w:rsidR="003E0065" w:rsidRPr="009E3635" w:rsidRDefault="003E0065" w:rsidP="003E0065">
      <w:pPr>
        <w:ind w:left="720"/>
        <w:rPr>
          <w:b/>
          <w:bCs/>
          <w:color w:val="168489"/>
        </w:rPr>
      </w:pPr>
      <w:r>
        <w:rPr>
          <w:rFonts w:hint="cs"/>
          <w:b/>
          <w:bCs/>
          <w:color w:val="168489"/>
          <w:rtl/>
        </w:rPr>
        <w:t xml:space="preserve">    </w:t>
      </w:r>
      <w:r w:rsidRPr="003E0065">
        <w:rPr>
          <w:b/>
          <w:bCs/>
          <w:noProof/>
          <w:color w:val="168489"/>
        </w:rPr>
        <mc:AlternateContent>
          <mc:Choice Requires="wpg">
            <w:drawing>
              <wp:inline distT="0" distB="0" distL="0" distR="0" wp14:anchorId="712F6F45" wp14:editId="362306A5">
                <wp:extent cx="4580993" cy="2115206"/>
                <wp:effectExtent l="0" t="0" r="10160" b="0"/>
                <wp:docPr id="67" name="Group 66">
                  <a:extLst xmlns:a="http://schemas.openxmlformats.org/drawingml/2006/main">
                    <a:ext uri="{FF2B5EF4-FFF2-40B4-BE49-F238E27FC236}">
                      <a16:creationId xmlns:a16="http://schemas.microsoft.com/office/drawing/2014/main" id="{31BBE8C2-5974-D2D3-8F16-AB0EAAE86ACE}"/>
                    </a:ext>
                  </a:extLst>
                </wp:docPr>
                <wp:cNvGraphicFramePr/>
                <a:graphic xmlns:a="http://schemas.openxmlformats.org/drawingml/2006/main">
                  <a:graphicData uri="http://schemas.microsoft.com/office/word/2010/wordprocessingGroup">
                    <wpg:wgp>
                      <wpg:cNvGrpSpPr/>
                      <wpg:grpSpPr>
                        <a:xfrm>
                          <a:off x="0" y="0"/>
                          <a:ext cx="4580993" cy="2115206"/>
                          <a:chOff x="0" y="0"/>
                          <a:chExt cx="4580993" cy="2115206"/>
                        </a:xfrm>
                      </wpg:grpSpPr>
                      <wpg:grpSp>
                        <wpg:cNvPr id="1294113144" name="Group 1294113144">
                          <a:extLst>
                            <a:ext uri="{FF2B5EF4-FFF2-40B4-BE49-F238E27FC236}">
                              <a16:creationId xmlns:a16="http://schemas.microsoft.com/office/drawing/2014/main" id="{BE234D75-2E78-3E0E-5921-9F2140FC5564}"/>
                            </a:ext>
                          </a:extLst>
                        </wpg:cNvPr>
                        <wpg:cNvGrpSpPr/>
                        <wpg:grpSpPr>
                          <a:xfrm>
                            <a:off x="0" y="0"/>
                            <a:ext cx="4580993" cy="2115206"/>
                            <a:chOff x="0" y="0"/>
                            <a:chExt cx="4580993" cy="2115206"/>
                          </a:xfrm>
                        </wpg:grpSpPr>
                        <wps:wsp>
                          <wps:cNvPr id="127858386" name="مربع نص 31">
                            <a:extLst>
                              <a:ext uri="{FF2B5EF4-FFF2-40B4-BE49-F238E27FC236}">
                                <a16:creationId xmlns:a16="http://schemas.microsoft.com/office/drawing/2014/main" id="{7D013E03-E282-CFF9-C508-1DAEEA4B2388}"/>
                              </a:ext>
                            </a:extLst>
                          </wps:cNvPr>
                          <wps:cNvSpPr txBox="1"/>
                          <wps:spPr>
                            <a:xfrm>
                              <a:off x="3361876" y="1165257"/>
                              <a:ext cx="1110615" cy="664210"/>
                            </a:xfrm>
                            <a:prstGeom prst="rect">
                              <a:avLst/>
                            </a:prstGeom>
                            <a:noFill/>
                          </wps:spPr>
                          <wps:txbx>
                            <w:txbxContent>
                              <w:p w14:paraId="7EC6C382"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الابتكار والتكنولوجيا</w:t>
                                </w:r>
                              </w:p>
                            </w:txbxContent>
                          </wps:txbx>
                          <wps:bodyPr wrap="square">
                            <a:spAutoFit/>
                          </wps:bodyPr>
                        </wps:wsp>
                        <wps:wsp>
                          <wps:cNvPr id="887152631" name="مستطيل: زوايا مستديرة 32">
                            <a:extLst>
                              <a:ext uri="{FF2B5EF4-FFF2-40B4-BE49-F238E27FC236}">
                                <a16:creationId xmlns:a16="http://schemas.microsoft.com/office/drawing/2014/main" id="{F8434229-CF2B-9629-82AA-BD86CFAA709E}"/>
                              </a:ext>
                            </a:extLst>
                          </wps:cNvPr>
                          <wps:cNvSpPr/>
                          <wps:spPr>
                            <a:xfrm>
                              <a:off x="0" y="0"/>
                              <a:ext cx="4580993" cy="565674"/>
                            </a:xfrm>
                            <a:prstGeom prst="roundRect">
                              <a:avLst>
                                <a:gd name="adj" fmla="val 39811"/>
                              </a:avLst>
                            </a:pr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cNvPr id="786643530" name="مجموعة 33">
                            <a:extLst>
                              <a:ext uri="{FF2B5EF4-FFF2-40B4-BE49-F238E27FC236}">
                                <a16:creationId xmlns:a16="http://schemas.microsoft.com/office/drawing/2014/main" id="{2B896412-568D-DB54-7404-F93A6767DB40}"/>
                              </a:ext>
                            </a:extLst>
                          </wpg:cNvPr>
                          <wpg:cNvGrpSpPr/>
                          <wpg:grpSpPr>
                            <a:xfrm>
                              <a:off x="1362471" y="207909"/>
                              <a:ext cx="715530" cy="715530"/>
                              <a:chOff x="1362471" y="207909"/>
                              <a:chExt cx="668348" cy="668348"/>
                            </a:xfrm>
                          </wpg:grpSpPr>
                          <wps:wsp>
                            <wps:cNvPr id="506348781" name="شكل بيضاوي 50">
                              <a:extLst>
                                <a:ext uri="{FF2B5EF4-FFF2-40B4-BE49-F238E27FC236}">
                                  <a16:creationId xmlns:a16="http://schemas.microsoft.com/office/drawing/2014/main" id="{3DBE1EB1-0543-9C01-FEF9-055BC70EF336}"/>
                                </a:ext>
                              </a:extLst>
                            </wps:cNvPr>
                            <wps:cNvSpPr/>
                            <wps:spPr>
                              <a:xfrm>
                                <a:off x="1362471"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166396134" name="شكل بيضاوي 51">
                              <a:extLst>
                                <a:ext uri="{FF2B5EF4-FFF2-40B4-BE49-F238E27FC236}">
                                  <a16:creationId xmlns:a16="http://schemas.microsoft.com/office/drawing/2014/main" id="{28438D02-B5C5-96CB-B2E8-B36CFD3BDEA6}"/>
                                </a:ext>
                              </a:extLst>
                            </wps:cNvPr>
                            <wps:cNvSpPr/>
                            <wps:spPr>
                              <a:xfrm>
                                <a:off x="1362471"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964598276" name="مجموعة 34">
                            <a:extLst>
                              <a:ext uri="{FF2B5EF4-FFF2-40B4-BE49-F238E27FC236}">
                                <a16:creationId xmlns:a16="http://schemas.microsoft.com/office/drawing/2014/main" id="{A74B44E9-AD02-22BE-8BCD-FE3AC6ABD8F0}"/>
                              </a:ext>
                            </a:extLst>
                          </wpg:cNvPr>
                          <wpg:cNvGrpSpPr/>
                          <wpg:grpSpPr>
                            <a:xfrm>
                              <a:off x="250954" y="207909"/>
                              <a:ext cx="715530" cy="715530"/>
                              <a:chOff x="250954" y="207909"/>
                              <a:chExt cx="668348" cy="668348"/>
                            </a:xfrm>
                          </wpg:grpSpPr>
                          <wps:wsp>
                            <wps:cNvPr id="1369229931" name="شكل بيضاوي 48">
                              <a:extLst>
                                <a:ext uri="{FF2B5EF4-FFF2-40B4-BE49-F238E27FC236}">
                                  <a16:creationId xmlns:a16="http://schemas.microsoft.com/office/drawing/2014/main" id="{DD7CBB52-86F8-90CB-86DC-0796DD7E417C}"/>
                                </a:ext>
                              </a:extLst>
                            </wps:cNvPr>
                            <wps:cNvSpPr/>
                            <wps:spPr>
                              <a:xfrm>
                                <a:off x="25095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87726957" name="شكل بيضاوي 49">
                              <a:extLst>
                                <a:ext uri="{FF2B5EF4-FFF2-40B4-BE49-F238E27FC236}">
                                  <a16:creationId xmlns:a16="http://schemas.microsoft.com/office/drawing/2014/main" id="{3A8B1FF1-FFE7-0CCC-CC34-40954CF42F7F}"/>
                                </a:ext>
                              </a:extLst>
                            </wps:cNvPr>
                            <wps:cNvSpPr/>
                            <wps:spPr>
                              <a:xfrm>
                                <a:off x="250954"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830401986" name="مربع نص 36">
                            <a:extLst>
                              <a:ext uri="{FF2B5EF4-FFF2-40B4-BE49-F238E27FC236}">
                                <a16:creationId xmlns:a16="http://schemas.microsoft.com/office/drawing/2014/main" id="{DB46CC25-9ADF-3591-C7E9-A59A9DB6BCA4}"/>
                              </a:ext>
                            </a:extLst>
                          </wps:cNvPr>
                          <wps:cNvSpPr txBox="1"/>
                          <wps:spPr>
                            <a:xfrm>
                              <a:off x="1043152" y="1165239"/>
                              <a:ext cx="1460500" cy="664210"/>
                            </a:xfrm>
                            <a:prstGeom prst="rect">
                              <a:avLst/>
                            </a:prstGeom>
                            <a:noFill/>
                          </wps:spPr>
                          <wps:txbx>
                            <w:txbxContent>
                              <w:p w14:paraId="0D7CD45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السياسات والتشريعات الداعمة</w:t>
                                </w:r>
                              </w:p>
                            </w:txbxContent>
                          </wps:txbx>
                          <wps:bodyPr wrap="square">
                            <a:spAutoFit/>
                          </wps:bodyPr>
                        </wps:wsp>
                        <wps:wsp>
                          <wps:cNvPr id="1209440178" name="مربع نص 37">
                            <a:extLst>
                              <a:ext uri="{FF2B5EF4-FFF2-40B4-BE49-F238E27FC236}">
                                <a16:creationId xmlns:a16="http://schemas.microsoft.com/office/drawing/2014/main" id="{34A4A681-266F-98DF-9CC0-9771BFEEB011}"/>
                              </a:ext>
                            </a:extLst>
                          </wps:cNvPr>
                          <wps:cNvSpPr txBox="1"/>
                          <wps:spPr>
                            <a:xfrm>
                              <a:off x="15302" y="1165237"/>
                              <a:ext cx="1186815" cy="664210"/>
                            </a:xfrm>
                            <a:prstGeom prst="rect">
                              <a:avLst/>
                            </a:prstGeom>
                            <a:noFill/>
                          </wps:spPr>
                          <wps:txbx>
                            <w:txbxContent>
                              <w:p w14:paraId="3EA856E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الشراكات والتعاون الدولي</w:t>
                                </w:r>
                              </w:p>
                            </w:txbxContent>
                          </wps:txbx>
                          <wps:bodyPr wrap="square">
                            <a:spAutoFit/>
                          </wps:bodyPr>
                        </wps:wsp>
                        <wpg:grpSp>
                          <wpg:cNvPr id="1133473732" name="مجموعة 39">
                            <a:extLst>
                              <a:ext uri="{FF2B5EF4-FFF2-40B4-BE49-F238E27FC236}">
                                <a16:creationId xmlns:a16="http://schemas.microsoft.com/office/drawing/2014/main" id="{6BDC3E1B-63FD-74A8-C5BD-8F33546E0D95}"/>
                              </a:ext>
                            </a:extLst>
                          </wpg:cNvPr>
                          <wpg:cNvGrpSpPr/>
                          <wpg:grpSpPr>
                            <a:xfrm>
                              <a:off x="2468547" y="207909"/>
                              <a:ext cx="715530" cy="715530"/>
                              <a:chOff x="2468547" y="207909"/>
                              <a:chExt cx="668348" cy="668348"/>
                            </a:xfrm>
                          </wpg:grpSpPr>
                          <wps:wsp>
                            <wps:cNvPr id="1608085819" name="شكل بيضاوي 44">
                              <a:extLst>
                                <a:ext uri="{FF2B5EF4-FFF2-40B4-BE49-F238E27FC236}">
                                  <a16:creationId xmlns:a16="http://schemas.microsoft.com/office/drawing/2014/main" id="{C60C8128-1A9E-B381-9DFC-A54B614C4CAE}"/>
                                </a:ext>
                              </a:extLst>
                            </wps:cNvPr>
                            <wps:cNvSpPr/>
                            <wps:spPr>
                              <a:xfrm>
                                <a:off x="2468547"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13511294" name="شكل بيضاوي 45">
                              <a:extLst>
                                <a:ext uri="{FF2B5EF4-FFF2-40B4-BE49-F238E27FC236}">
                                  <a16:creationId xmlns:a16="http://schemas.microsoft.com/office/drawing/2014/main" id="{E416311B-3138-7B57-08CE-3C614B579BF3}"/>
                                </a:ext>
                              </a:extLst>
                            </wps:cNvPr>
                            <wps:cNvSpPr/>
                            <wps:spPr>
                              <a:xfrm>
                                <a:off x="2468547"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148509968" name="مجموعة 40">
                            <a:extLst>
                              <a:ext uri="{FF2B5EF4-FFF2-40B4-BE49-F238E27FC236}">
                                <a16:creationId xmlns:a16="http://schemas.microsoft.com/office/drawing/2014/main" id="{1344C700-F806-A565-967C-06886C03CD24}"/>
                              </a:ext>
                            </a:extLst>
                          </wpg:cNvPr>
                          <wpg:cNvGrpSpPr/>
                          <wpg:grpSpPr>
                            <a:xfrm>
                              <a:off x="3574623" y="207909"/>
                              <a:ext cx="715530" cy="715530"/>
                              <a:chOff x="3574623" y="207909"/>
                              <a:chExt cx="668348" cy="668348"/>
                            </a:xfrm>
                          </wpg:grpSpPr>
                          <wps:wsp>
                            <wps:cNvPr id="1944129240" name="شكل بيضاوي 42">
                              <a:extLst>
                                <a:ext uri="{FF2B5EF4-FFF2-40B4-BE49-F238E27FC236}">
                                  <a16:creationId xmlns:a16="http://schemas.microsoft.com/office/drawing/2014/main" id="{29032965-13D3-510E-3AC9-B793FED88201}"/>
                                </a:ext>
                              </a:extLst>
                            </wps:cNvPr>
                            <wps:cNvSpPr/>
                            <wps:spPr>
                              <a:xfrm>
                                <a:off x="3574623"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5761181" name="شكل بيضاوي 43">
                              <a:extLst>
                                <a:ext uri="{FF2B5EF4-FFF2-40B4-BE49-F238E27FC236}">
                                  <a16:creationId xmlns:a16="http://schemas.microsoft.com/office/drawing/2014/main" id="{10FA410F-91E5-9675-A37E-86F55263A51C}"/>
                                </a:ext>
                              </a:extLst>
                            </wps:cNvPr>
                            <wps:cNvSpPr/>
                            <wps:spPr>
                              <a:xfrm>
                                <a:off x="3574623"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517548872" name="مربع نص 41">
                            <a:extLst>
                              <a:ext uri="{FF2B5EF4-FFF2-40B4-BE49-F238E27FC236}">
                                <a16:creationId xmlns:a16="http://schemas.microsoft.com/office/drawing/2014/main" id="{7BEEB9CA-0CA9-1EF9-D996-C840BEC11BA3}"/>
                              </a:ext>
                            </a:extLst>
                          </wps:cNvPr>
                          <wps:cNvSpPr txBox="1"/>
                          <wps:spPr>
                            <a:xfrm>
                              <a:off x="2335611" y="1165246"/>
                              <a:ext cx="1031875" cy="949960"/>
                            </a:xfrm>
                            <a:prstGeom prst="rect">
                              <a:avLst/>
                            </a:prstGeom>
                            <a:noFill/>
                          </wps:spPr>
                          <wps:txbx>
                            <w:txbxContent>
                              <w:p w14:paraId="37B3AFC7"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الوعي والطلب المجتمعي</w:t>
                                </w:r>
                              </w:p>
                            </w:txbxContent>
                          </wps:txbx>
                          <wps:bodyPr wrap="square">
                            <a:spAutoFit/>
                          </wps:bodyPr>
                        </wps:wsp>
                      </wpg:grpSp>
                      <pic:pic xmlns:pic="http://schemas.openxmlformats.org/drawingml/2006/picture">
                        <pic:nvPicPr>
                          <pic:cNvPr id="398031945" name="Graphic 89" descr="Laptop with solid fill">
                            <a:extLst>
                              <a:ext uri="{FF2B5EF4-FFF2-40B4-BE49-F238E27FC236}">
                                <a16:creationId xmlns:a16="http://schemas.microsoft.com/office/drawing/2014/main" id="{22D82777-8BBB-450E-95C9-36A989E8DF0D}"/>
                              </a:ext>
                            </a:extLst>
                          </pic:cNvPr>
                          <pic:cNvPicPr>
                            <a:picLocks noChangeAspect="1"/>
                          </pic:cNvPicPr>
                        </pic:nvPicPr>
                        <pic:blipFill>
                          <a:blip r:embed="rId270">
                            <a:extLst>
                              <a:ext uri="{28A0092B-C50C-407E-A947-70E740481C1C}">
                                <a14:useLocalDpi xmlns:a14="http://schemas.microsoft.com/office/drawing/2010/main" val="0"/>
                              </a:ext>
                              <a:ext uri="{96DAC541-7B7A-43D3-8B79-37D633B846F1}">
                                <asvg:svgBlip xmlns:asvg="http://schemas.microsoft.com/office/drawing/2016/SVG/main" r:embed="rId271"/>
                              </a:ext>
                            </a:extLst>
                          </a:blip>
                          <a:stretch>
                            <a:fillRect/>
                          </a:stretch>
                        </pic:blipFill>
                        <pic:spPr>
                          <a:xfrm>
                            <a:off x="3635466" y="281624"/>
                            <a:ext cx="550201" cy="550201"/>
                          </a:xfrm>
                          <a:prstGeom prst="rect">
                            <a:avLst/>
                          </a:prstGeom>
                        </pic:spPr>
                      </pic:pic>
                      <pic:pic xmlns:pic="http://schemas.openxmlformats.org/drawingml/2006/picture">
                        <pic:nvPicPr>
                          <pic:cNvPr id="1722016814" name="Graphic 15" descr="Customer review with solid fill">
                            <a:extLst>
                              <a:ext uri="{FF2B5EF4-FFF2-40B4-BE49-F238E27FC236}">
                                <a16:creationId xmlns:a16="http://schemas.microsoft.com/office/drawing/2014/main" id="{00238628-AF17-4D2E-9E08-917973B715E9}"/>
                              </a:ext>
                            </a:extLst>
                          </pic:cNvPr>
                          <pic:cNvPicPr>
                            <a:picLocks noChangeAspect="1"/>
                          </pic:cNvPicPr>
                        </pic:nvPicPr>
                        <pic:blipFill>
                          <a:blip r:embed="rId272">
                            <a:extLst>
                              <a:ext uri="{28A0092B-C50C-407E-A947-70E740481C1C}">
                                <a14:useLocalDpi xmlns:a14="http://schemas.microsoft.com/office/drawing/2010/main" val="0"/>
                              </a:ext>
                              <a:ext uri="{96DAC541-7B7A-43D3-8B79-37D633B846F1}">
                                <asvg:svgBlip xmlns:asvg="http://schemas.microsoft.com/office/drawing/2016/SVG/main" r:embed="rId273"/>
                              </a:ext>
                            </a:extLst>
                          </a:blip>
                          <a:stretch>
                            <a:fillRect/>
                          </a:stretch>
                        </pic:blipFill>
                        <pic:spPr>
                          <a:xfrm>
                            <a:off x="2572207" y="315220"/>
                            <a:ext cx="519283" cy="519283"/>
                          </a:xfrm>
                          <a:prstGeom prst="rect">
                            <a:avLst/>
                          </a:prstGeom>
                        </pic:spPr>
                      </pic:pic>
                      <pic:pic xmlns:pic="http://schemas.openxmlformats.org/drawingml/2006/picture">
                        <pic:nvPicPr>
                          <pic:cNvPr id="453842250" name="Graphic 80" descr="List with solid fill">
                            <a:extLst>
                              <a:ext uri="{FF2B5EF4-FFF2-40B4-BE49-F238E27FC236}">
                                <a16:creationId xmlns:a16="http://schemas.microsoft.com/office/drawing/2014/main" id="{09F079AC-52C8-496F-855A-9344A7082E89}"/>
                              </a:ext>
                            </a:extLst>
                          </pic:cNvPr>
                          <pic:cNvPicPr>
                            <a:picLocks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1435237" y="291302"/>
                            <a:ext cx="586945" cy="586945"/>
                          </a:xfrm>
                          <a:prstGeom prst="rect">
                            <a:avLst/>
                          </a:prstGeom>
                        </pic:spPr>
                      </pic:pic>
                      <pic:pic xmlns:pic="http://schemas.openxmlformats.org/drawingml/2006/picture">
                        <pic:nvPicPr>
                          <pic:cNvPr id="2100103052" name="Graphic 29" descr="Connections with solid fill">
                            <a:extLst>
                              <a:ext uri="{FF2B5EF4-FFF2-40B4-BE49-F238E27FC236}">
                                <a16:creationId xmlns:a16="http://schemas.microsoft.com/office/drawing/2014/main" id="{D532CC21-660E-40E7-9ABE-29CD939F07B5}"/>
                              </a:ext>
                            </a:extLst>
                          </pic:cNvPr>
                          <pic:cNvPicPr>
                            <a:picLocks noChangeAspect="1"/>
                          </pic:cNvPicPr>
                        </pic:nvPicPr>
                        <pic:blipFill>
                          <a:blip r:embed="rId274">
                            <a:extLst>
                              <a:ext uri="{28A0092B-C50C-407E-A947-70E740481C1C}">
                                <a14:useLocalDpi xmlns:a14="http://schemas.microsoft.com/office/drawing/2010/main" val="0"/>
                              </a:ext>
                              <a:ext uri="{96DAC541-7B7A-43D3-8B79-37D633B846F1}">
                                <asvg:svgBlip xmlns:asvg="http://schemas.microsoft.com/office/drawing/2016/SVG/main" r:embed="rId275"/>
                              </a:ext>
                            </a:extLst>
                          </a:blip>
                          <a:stretch>
                            <a:fillRect/>
                          </a:stretch>
                        </pic:blipFill>
                        <pic:spPr>
                          <a:xfrm>
                            <a:off x="322441" y="305859"/>
                            <a:ext cx="574556" cy="574556"/>
                          </a:xfrm>
                          <a:prstGeom prst="rect">
                            <a:avLst/>
                          </a:prstGeom>
                        </pic:spPr>
                      </pic:pic>
                    </wpg:wgp>
                  </a:graphicData>
                </a:graphic>
              </wp:inline>
            </w:drawing>
          </mc:Choice>
          <mc:Fallback>
            <w:pict>
              <v:group w14:anchorId="712F6F45" id="Group 66" o:spid="_x0000_s3594" style="width:360.7pt;height:166.55pt;mso-position-horizontal-relative:char;mso-position-vertical-relative:line" coordsize="45809,2115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">
                <v:group id="Group 1294113144" o:spid="_x0000_s3595" style="position:absolute;width:45809;height:21152" coordsize="45809,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">
                  <v:shapetype id="_x0000_t202" coordsize="21600,21600" o:spt="202" path="m,l,21600r21600,l21600,xe">
                    <v:stroke joinstyle="miter"/>
                    <v:path gradientshapeok="t" o:connecttype="rect"/>
                  </v:shapetype>
                  <v:shape id="مربع نص 31" o:spid="_x0000_s3596" type="#_x0000_t202" style="position:absolute;left:33618;top:11652;width:1110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" filled="f" stroked="f">
                    <v:textbox style="mso-fit-shape-to-text:t">
                      <w:txbxContent>
                        <w:p w14:paraId="7EC6C382"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الابتكار والتكنولوجيا</w:t>
                          </w:r>
                        </w:p>
                      </w:txbxContent>
                    </v:textbox>
                  </v:shape>
                  <v:roundrect id="مستطيل: زوايا مستديرة 32" o:spid="_x0000_s3597" style="position:absolute;width:45809;height:5656;visibility:visible;mso-wrap-style:square;v-text-anchor:middle" arcsize="260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" fillcolor="#f2f2f2 [3052]" strokecolor="#f2f2f2 [3052]" strokeweight="1pt">
                    <v:stroke joinstyle="miter"/>
                  </v:roundrect>
                  <v:group id="مجموعة 33" o:spid="_x0000_s3598" style="position:absolute;left:13624;top:2079;width:7156;height:7155" coordorigin="13624,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">
                    <v:oval id="شكل بيضاوي 50" o:spid="_x0000_s3599" style="position:absolute;left:13624;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" fillcolor="#579da5" strokecolor="#579da5" strokeweight="4.5pt">
                      <v:stroke joinstyle="miter"/>
                    </v:oval>
                    <v:oval id="شكل بيضاوي 51" o:spid="_x0000_s3600" style="position:absolute;left:13624;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" filled="f" strokecolor="white [3212]">
                      <v:stroke joinstyle="miter"/>
                    </v:oval>
                  </v:group>
                  <v:group id="مجموعة 34" o:spid="_x0000_s3601" style="position:absolute;left:2509;top:2079;width:7155;height:7155" coordorigin="2509,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">
                    <v:oval id="شكل بيضاوي 48" o:spid="_x0000_s3602" style="position:absolute;left:2509;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" fillcolor="#579da5" strokecolor="#579da5" strokeweight="4.5pt">
                      <v:stroke joinstyle="miter"/>
                    </v:oval>
                    <v:oval id="شكل بيضاوي 49" o:spid="_x0000_s3603" style="position:absolute;left:2509;top:2079;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" filled="f" strokecolor="white [3212]">
                      <v:stroke joinstyle="miter"/>
                    </v:oval>
                  </v:group>
                  <v:shape id="مربع نص 36" o:spid="_x0000_s3604" type="#_x0000_t202" style="position:absolute;left:10431;top:11652;width:14605;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" filled="f" stroked="f">
                    <v:textbox style="mso-fit-shape-to-text:t">
                      <w:txbxContent>
                        <w:p w14:paraId="0D7CD45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السياسات والتشريعات الداعمة</w:t>
                          </w:r>
                        </w:p>
                      </w:txbxContent>
                    </v:textbox>
                  </v:shape>
                  <v:shape id="مربع نص 37" o:spid="_x0000_s3605" type="#_x0000_t202" style="position:absolute;left:153;top:11652;width:1186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" filled="f" stroked="f">
                    <v:textbox style="mso-fit-shape-to-text:t">
                      <w:txbxContent>
                        <w:p w14:paraId="3EA856E9"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الشراكات والتعاون الدولي</w:t>
                          </w:r>
                        </w:p>
                      </w:txbxContent>
                    </v:textbox>
                  </v:shape>
                  <v:group id="مجموعة 39" o:spid="_x0000_s3606" style="position:absolute;left:24685;top:2079;width:7155;height:7155" coordorigin="24685,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">
                    <v:oval id="شكل بيضاوي 44" o:spid="_x0000_s3607" style="position:absolute;left:24685;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" fillcolor="#579da5" strokecolor="#579da5" strokeweight="4.5pt">
                      <v:stroke joinstyle="miter"/>
                    </v:oval>
                    <v:oval id="شكل بيضاوي 45" o:spid="_x0000_s3608" style="position:absolute;left:24685;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" filled="f" strokecolor="white [3212]">
                      <v:stroke joinstyle="miter"/>
                    </v:oval>
                  </v:group>
                  <v:group id="مجموعة 40" o:spid="_x0000_s3609" style="position:absolute;left:35746;top:2079;width:7155;height:7155" coordorigin="35746,2079" coordsize="6683,6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">
                    <v:oval id="شكل بيضاوي 42" o:spid="_x0000_s3610" style="position:absolute;left:35746;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" fillcolor="#579da5" strokecolor="#579da5" strokeweight="4.5pt">
                      <v:stroke joinstyle="miter"/>
                    </v:oval>
                    <v:oval id="شكل بيضاوي 43" o:spid="_x0000_s3611" style="position:absolute;left:35746;top:2079;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" filled="f" strokecolor="white [3212]">
                      <v:stroke joinstyle="miter"/>
                    </v:oval>
                  </v:group>
                  <v:shape id="مربع نص 41" o:spid="_x0000_s3612" type="#_x0000_t202" style="position:absolute;left:23356;top:11652;width:10318;height:9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" filled="f" stroked="f">
                    <v:textbox style="mso-fit-shape-to-text:t">
                      <w:txbxContent>
                        <w:p w14:paraId="37B3AFC7" w14:textId="77777777" w:rsidR="003E0065" w:rsidRPr="003E0065" w:rsidRDefault="003E0065" w:rsidP="003E0065">
                          <w:pPr>
                            <w:jc w:val="center"/>
                            <w:rPr>
                              <w:rFonts w:ascii="Adobe Arabic" w:hAnsi="Adobe Arabic" w:cs="Adobe Arabic"/>
                              <w:b/>
                              <w:bCs/>
                              <w:kern w:val="24"/>
                              <w:sz w:val="36"/>
                              <w:szCs w:val="36"/>
                              <w:lang w:bidi="ar-EG"/>
                            </w:rPr>
                          </w:pPr>
                          <w:r w:rsidRPr="003E0065">
                            <w:rPr>
                              <w:rFonts w:ascii="Adobe Arabic" w:hAnsi="Adobe Arabic" w:cs="Adobe Arabic"/>
                              <w:b/>
                              <w:bCs/>
                              <w:kern w:val="24"/>
                              <w:sz w:val="36"/>
                              <w:szCs w:val="36"/>
                              <w:rtl/>
                              <w:lang w:bidi="ar-EG"/>
                            </w:rPr>
                            <w:t>الوعي والطلب المجتمعي</w:t>
                          </w:r>
                        </w:p>
                      </w:txbxContent>
                    </v:textbox>
                  </v:shape>
                </v:group>
                <v:shape id="Graphic 89" o:spid="_x0000_s3613" type="#_x0000_t75" alt="Laptop with solid fill" style="position:absolute;left:36354;top:2816;width:5502;height:5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">
                  <v:imagedata r:id="rId276" o:title="Laptop with solid fill"/>
                </v:shape>
                <v:shape id="Graphic 15" o:spid="_x0000_s3614" type="#_x0000_t75" alt="Customer review with solid fill" style="position:absolute;left:25722;top:3152;width:5192;height:5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">
                  <v:imagedata r:id="rId277" o:title="Customer review with solid fill"/>
                </v:shape>
                <v:shape id="Graphic 80" o:spid="_x0000_s3615" type="#_x0000_t75" alt="List with solid fill" style="position:absolute;left:14352;top:2913;width:5869;height:5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">
                  <v:imagedata r:id="rId278" o:title="List with solid fill"/>
                </v:shape>
                <v:shape id="Graphic 29" o:spid="_x0000_s3616" type="#_x0000_t75" alt="Connections with solid fill" style="position:absolute;left:3224;top:3058;width:5745;height:5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">
                  <v:imagedata r:id="rId279" o:title="Connections with solid fill"/>
                </v:shape>
                <w10:anchorlock/>
              </v:group>
            </w:pict>
          </mc:Fallback>
        </mc:AlternateContent>
      </w:r>
    </w:p>
    <w:p w14:paraId="6E870AEE" w14:textId="05B6BE95" w:rsidR="0045544D" w:rsidRPr="00DA03B5" w:rsidRDefault="0045544D" w:rsidP="0045544D">
      <w:pPr>
        <w:rPr>
          <w:b/>
          <w:bCs/>
        </w:rPr>
      </w:pPr>
      <w:r w:rsidRPr="002A078C">
        <w:rPr>
          <w:rFonts w:ascii="Sakkal Majalla" w:hAnsi="Sakkal Majalla"/>
          <w:noProof/>
          <w:sz w:val="34"/>
          <w:lang w:bidi="ar-EG"/>
        </w:rPr>
        <mc:AlternateContent>
          <mc:Choice Requires="wpg">
            <w:drawing>
              <wp:inline distT="0" distB="0" distL="0" distR="0" wp14:anchorId="4EBA1ED6" wp14:editId="376E40EB">
                <wp:extent cx="5731510" cy="891540"/>
                <wp:effectExtent l="0" t="0" r="2540" b="22860"/>
                <wp:docPr id="7278936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1490577" name="مجموعة 47"/>
                        <wpg:cNvGrpSpPr/>
                        <wpg:grpSpPr>
                          <a:xfrm>
                            <a:off x="0" y="0"/>
                            <a:ext cx="5731510" cy="895351"/>
                            <a:chOff x="0" y="0"/>
                            <a:chExt cx="5878196" cy="918845"/>
                          </a:xfrm>
                        </wpg:grpSpPr>
                        <wpg:grpSp>
                          <wpg:cNvPr id="1422958181" name="مجموعة 48"/>
                          <wpg:cNvGrpSpPr/>
                          <wpg:grpSpPr>
                            <a:xfrm>
                              <a:off x="0" y="0"/>
                              <a:ext cx="5878196" cy="918845"/>
                              <a:chOff x="0" y="0"/>
                              <a:chExt cx="6240348" cy="919070"/>
                            </a:xfrm>
                          </wpg:grpSpPr>
                          <wpg:grpSp>
                            <wpg:cNvPr id="1537943018" name="مجموعة 49"/>
                            <wpg:cNvGrpSpPr/>
                            <wpg:grpSpPr>
                              <a:xfrm>
                                <a:off x="0" y="169208"/>
                                <a:ext cx="5433072" cy="580613"/>
                                <a:chOff x="0" y="169208"/>
                                <a:chExt cx="5433072" cy="580613"/>
                              </a:xfrm>
                            </wpg:grpSpPr>
                            <wps:wsp>
                              <wps:cNvPr id="6991987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68478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38640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4084220" name="مربع نص 41"/>
                          <wps:cNvSpPr txBox="1"/>
                          <wps:spPr>
                            <a:xfrm>
                              <a:off x="204466" y="257055"/>
                              <a:ext cx="4615440" cy="389397"/>
                            </a:xfrm>
                            <a:prstGeom prst="rect">
                              <a:avLst/>
                            </a:prstGeom>
                            <a:noFill/>
                          </wps:spPr>
                          <wps:txbx>
                            <w:txbxContent>
                              <w:p w14:paraId="4DBB2CE5" w14:textId="14FEA44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الابتكار والتكنولوجيا:</w:t>
                                </w:r>
                              </w:p>
                            </w:txbxContent>
                          </wps:txbx>
                          <wps:bodyPr wrap="square" rtlCol="1">
                            <a:spAutoFit/>
                          </wps:bodyPr>
                        </wps:wsp>
                      </wpg:grpSp>
                      <pic:pic xmlns:pic="http://schemas.openxmlformats.org/drawingml/2006/picture">
                        <pic:nvPicPr>
                          <pic:cNvPr id="24423615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BA1ED6" id="_x0000_s36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cNThoQcAAPk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XDU4a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36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">
                  <v:group id="مجموعة 48" o:spid="_x0000_s36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">
                    <v:group id="مجموعة 49" o:spid="_x0000_s36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">
                      <v:shape id="شكل حر 50" o:spid="_x0000_s36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" fillcolor="#a5a5a5 [2092]" stroked="f" strokeweight="1pt">
                        <v:stroke joinstyle="miter"/>
                      </v:roundrect>
                    </v:group>
                    <v:oval id="شكل بيضاوي 52" o:spid="_x0000_s36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" filled="f" strokecolor="#168489" strokeweight="1pt">
                      <v:stroke joinstyle="miter"/>
                    </v:oval>
                  </v:group>
                  <v:shape id="مربع نص 41" o:spid="_x0000_s362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" filled="f" stroked="f">
                    <v:textbox style="mso-fit-shape-to-text:t">
                      <w:txbxContent>
                        <w:p w14:paraId="4DBB2CE5" w14:textId="14FEA443"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الابتكار والتكنولوجيا:</w:t>
                          </w:r>
                        </w:p>
                      </w:txbxContent>
                    </v:textbox>
                  </v:shape>
                </v:group>
                <v:shape id="صورة 54" o:spid="_x0000_s36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">
                  <v:imagedata r:id="rId79" o:title=""/>
                </v:shape>
                <w10:anchorlock/>
              </v:group>
            </w:pict>
          </mc:Fallback>
        </mc:AlternateContent>
      </w:r>
    </w:p>
    <w:p w14:paraId="2BD3F903" w14:textId="00DF9E0C"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الثورة الرقمية وتطور التكنولوجيات الخضراء تفتح آفاقاً جديدة للحلول المستدامة.</w:t>
      </w:r>
    </w:p>
    <w:p w14:paraId="7E04AEBE" w14:textId="3E47E2A4"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تطوير نماذج أعمال وممارسات ابتكارية تعزز الاستدامة.</w:t>
      </w:r>
    </w:p>
    <w:p w14:paraId="14B0BA3E" w14:textId="6A37E875"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7DDDBD99" wp14:editId="5315A40B">
                <wp:extent cx="5731510" cy="891540"/>
                <wp:effectExtent l="0" t="0" r="2540" b="22860"/>
                <wp:docPr id="14679006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97639788" name="مجموعة 47"/>
                        <wpg:cNvGrpSpPr/>
                        <wpg:grpSpPr>
                          <a:xfrm>
                            <a:off x="0" y="0"/>
                            <a:ext cx="5731510" cy="895351"/>
                            <a:chOff x="0" y="0"/>
                            <a:chExt cx="5878196" cy="918845"/>
                          </a:xfrm>
                        </wpg:grpSpPr>
                        <wpg:grpSp>
                          <wpg:cNvPr id="1687248932" name="مجموعة 48"/>
                          <wpg:cNvGrpSpPr/>
                          <wpg:grpSpPr>
                            <a:xfrm>
                              <a:off x="0" y="0"/>
                              <a:ext cx="5878196" cy="918845"/>
                              <a:chOff x="0" y="0"/>
                              <a:chExt cx="6240348" cy="919070"/>
                            </a:xfrm>
                          </wpg:grpSpPr>
                          <wpg:grpSp>
                            <wpg:cNvPr id="1539387584" name="مجموعة 49"/>
                            <wpg:cNvGrpSpPr/>
                            <wpg:grpSpPr>
                              <a:xfrm>
                                <a:off x="0" y="169208"/>
                                <a:ext cx="5433072" cy="580613"/>
                                <a:chOff x="0" y="169208"/>
                                <a:chExt cx="5433072" cy="580613"/>
                              </a:xfrm>
                            </wpg:grpSpPr>
                            <wps:wsp>
                              <wps:cNvPr id="6640035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4495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5978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3279575" name="مربع نص 41"/>
                          <wps:cNvSpPr txBox="1"/>
                          <wps:spPr>
                            <a:xfrm>
                              <a:off x="204466" y="257055"/>
                              <a:ext cx="4615440" cy="389397"/>
                            </a:xfrm>
                            <a:prstGeom prst="rect">
                              <a:avLst/>
                            </a:prstGeom>
                            <a:noFill/>
                          </wps:spPr>
                          <wps:txbx>
                            <w:txbxContent>
                              <w:p w14:paraId="1BBD4FB7" w14:textId="06C40492"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الوعي والطلب المجتمعي:</w:t>
                                </w:r>
                              </w:p>
                            </w:txbxContent>
                          </wps:txbx>
                          <wps:bodyPr wrap="square" rtlCol="1">
                            <a:spAutoFit/>
                          </wps:bodyPr>
                        </wps:wsp>
                      </wpg:grpSp>
                      <pic:pic xmlns:pic="http://schemas.openxmlformats.org/drawingml/2006/picture">
                        <pic:nvPicPr>
                          <pic:cNvPr id="651873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DDBD99" id="_x0000_s36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uQzlwcAAPY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jduQzlwcAAPY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6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">
                  <v:group id="مجموعة 48" o:spid="_x0000_s36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">
                    <v:group id="مجموعة 49" o:spid="_x0000_s36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">
                      <v:shape id="شكل حر 50" o:spid="_x0000_s36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" fillcolor="#a5a5a5 [2092]" stroked="f" strokeweight="1pt">
                        <v:stroke joinstyle="miter"/>
                      </v:roundrect>
                    </v:group>
                    <v:oval id="شكل بيضاوي 52" o:spid="_x0000_s36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" filled="f" strokecolor="#168489" strokeweight="1pt">
                      <v:stroke joinstyle="miter"/>
                    </v:oval>
                  </v:group>
                  <v:shape id="مربع نص 41" o:spid="_x0000_s36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" filled="f" stroked="f">
                    <v:textbox style="mso-fit-shape-to-text:t">
                      <w:txbxContent>
                        <w:p w14:paraId="1BBD4FB7" w14:textId="06C40492"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الوعي والطلب المجتمعي:</w:t>
                          </w:r>
                        </w:p>
                      </w:txbxContent>
                    </v:textbox>
                  </v:shape>
                </v:group>
                <v:shape id="صورة 54" o:spid="_x0000_s36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">
                  <v:imagedata r:id="rId79" o:title=""/>
                </v:shape>
                <w10:anchorlock/>
              </v:group>
            </w:pict>
          </mc:Fallback>
        </mc:AlternateContent>
      </w:r>
    </w:p>
    <w:p w14:paraId="36A68115" w14:textId="1CC7AEAA"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ارتفاع الوعي والاهتمام بالقضايا البيئية والاجتماعية لدى المستهلكين والمواطنين.</w:t>
      </w:r>
    </w:p>
    <w:p w14:paraId="2CB2D953" w14:textId="7AC8707B"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الضغوط المجتمعية تدفع المنظمات لتبني ممارسات أكثر استدامة.</w:t>
      </w:r>
    </w:p>
    <w:p w14:paraId="6447FEB2" w14:textId="37E5AB3B"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00E6D0BA" wp14:editId="42A333F1">
                <wp:extent cx="5731510" cy="891540"/>
                <wp:effectExtent l="0" t="0" r="2540" b="22860"/>
                <wp:docPr id="17224463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4013713" name="مجموعة 47"/>
                        <wpg:cNvGrpSpPr/>
                        <wpg:grpSpPr>
                          <a:xfrm>
                            <a:off x="0" y="0"/>
                            <a:ext cx="5731510" cy="895351"/>
                            <a:chOff x="0" y="0"/>
                            <a:chExt cx="5878196" cy="918845"/>
                          </a:xfrm>
                        </wpg:grpSpPr>
                        <wpg:grpSp>
                          <wpg:cNvPr id="1090994039" name="مجموعة 48"/>
                          <wpg:cNvGrpSpPr/>
                          <wpg:grpSpPr>
                            <a:xfrm>
                              <a:off x="0" y="0"/>
                              <a:ext cx="5878196" cy="918845"/>
                              <a:chOff x="0" y="0"/>
                              <a:chExt cx="6240348" cy="919070"/>
                            </a:xfrm>
                          </wpg:grpSpPr>
                          <wpg:grpSp>
                            <wpg:cNvPr id="1240822171" name="مجموعة 49"/>
                            <wpg:cNvGrpSpPr/>
                            <wpg:grpSpPr>
                              <a:xfrm>
                                <a:off x="0" y="169208"/>
                                <a:ext cx="5433072" cy="580613"/>
                                <a:chOff x="0" y="169208"/>
                                <a:chExt cx="5433072" cy="580613"/>
                              </a:xfrm>
                            </wpg:grpSpPr>
                            <wps:wsp>
                              <wps:cNvPr id="1201676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15810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26546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0490335" name="مربع نص 41"/>
                          <wps:cNvSpPr txBox="1"/>
                          <wps:spPr>
                            <a:xfrm>
                              <a:off x="204466" y="257055"/>
                              <a:ext cx="4615440" cy="389397"/>
                            </a:xfrm>
                            <a:prstGeom prst="rect">
                              <a:avLst/>
                            </a:prstGeom>
                            <a:noFill/>
                          </wps:spPr>
                          <wps:txbx>
                            <w:txbxContent>
                              <w:p w14:paraId="00431BB3" w14:textId="38CDD63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السياسات والتشريعات الداعمة:</w:t>
                                </w:r>
                              </w:p>
                            </w:txbxContent>
                          </wps:txbx>
                          <wps:bodyPr wrap="square" rtlCol="1">
                            <a:spAutoFit/>
                          </wps:bodyPr>
                        </wps:wsp>
                      </wpg:grpSp>
                      <pic:pic xmlns:pic="http://schemas.openxmlformats.org/drawingml/2006/picture">
                        <pic:nvPicPr>
                          <pic:cNvPr id="206551046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E6D0BA" id="_x0000_s36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HjgXp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6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">
                  <v:group id="مجموعة 48" o:spid="_x0000_s36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">
                    <v:group id="مجموعة 49" o:spid="_x0000_s36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">
                      <v:shape id="شكل حر 50" o:spid="_x0000_s36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" fillcolor="#a5a5a5 [2092]" stroked="f" strokeweight="1pt">
                        <v:stroke joinstyle="miter"/>
                      </v:roundrect>
                    </v:group>
                    <v:oval id="شكل بيضاوي 52" o:spid="_x0000_s36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" filled="f" strokecolor="#168489" strokeweight="1pt">
                      <v:stroke joinstyle="miter"/>
                    </v:oval>
                  </v:group>
                  <v:shape id="مربع نص 41" o:spid="_x0000_s36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" filled="f" stroked="f">
                    <v:textbox style="mso-fit-shape-to-text:t">
                      <w:txbxContent>
                        <w:p w14:paraId="00431BB3" w14:textId="38CDD639"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السياسات والتشريعات الداعمة:</w:t>
                          </w:r>
                        </w:p>
                      </w:txbxContent>
                    </v:textbox>
                  </v:shape>
                </v:group>
                <v:shape id="صورة 54" o:spid="_x0000_s36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">
                  <v:imagedata r:id="rId79" o:title=""/>
                </v:shape>
                <w10:anchorlock/>
              </v:group>
            </w:pict>
          </mc:Fallback>
        </mc:AlternateContent>
      </w:r>
    </w:p>
    <w:p w14:paraId="3E4C216E" w14:textId="106B4E52"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الاتجاه العالمي نحو سن قوانين وسياسات لتعزيز الاستدامة في مختلف القطاعات.</w:t>
      </w:r>
    </w:p>
    <w:p w14:paraId="09AB3F2C" w14:textId="78C59B68"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lastRenderedPageBreak/>
        <w:t>تطوير أُطر تنظيمية وحوافز مالية تشجع الشركات على الاستدامة.</w:t>
      </w:r>
    </w:p>
    <w:p w14:paraId="09A33608" w14:textId="76A82DB2" w:rsidR="00570B99" w:rsidRPr="00963A4D" w:rsidRDefault="0045544D" w:rsidP="0045544D">
      <w:r w:rsidRPr="002A078C">
        <w:rPr>
          <w:rFonts w:ascii="Sakkal Majalla" w:hAnsi="Sakkal Majalla"/>
          <w:noProof/>
          <w:sz w:val="34"/>
          <w:lang w:bidi="ar-EG"/>
        </w:rPr>
        <mc:AlternateContent>
          <mc:Choice Requires="wpg">
            <w:drawing>
              <wp:inline distT="0" distB="0" distL="0" distR="0" wp14:anchorId="2CEE0425" wp14:editId="01743AC2">
                <wp:extent cx="5731510" cy="891540"/>
                <wp:effectExtent l="0" t="0" r="2540" b="22860"/>
                <wp:docPr id="14579681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3787198" name="مجموعة 47"/>
                        <wpg:cNvGrpSpPr/>
                        <wpg:grpSpPr>
                          <a:xfrm>
                            <a:off x="0" y="0"/>
                            <a:ext cx="5731510" cy="895351"/>
                            <a:chOff x="0" y="0"/>
                            <a:chExt cx="5878196" cy="918845"/>
                          </a:xfrm>
                        </wpg:grpSpPr>
                        <wpg:grpSp>
                          <wpg:cNvPr id="1209495045" name="مجموعة 48"/>
                          <wpg:cNvGrpSpPr/>
                          <wpg:grpSpPr>
                            <a:xfrm>
                              <a:off x="0" y="0"/>
                              <a:ext cx="5878196" cy="918845"/>
                              <a:chOff x="0" y="0"/>
                              <a:chExt cx="6240348" cy="919070"/>
                            </a:xfrm>
                          </wpg:grpSpPr>
                          <wpg:grpSp>
                            <wpg:cNvPr id="1041993875" name="مجموعة 49"/>
                            <wpg:cNvGrpSpPr/>
                            <wpg:grpSpPr>
                              <a:xfrm>
                                <a:off x="0" y="169208"/>
                                <a:ext cx="5433072" cy="580613"/>
                                <a:chOff x="0" y="169208"/>
                                <a:chExt cx="5433072" cy="580613"/>
                              </a:xfrm>
                            </wpg:grpSpPr>
                            <wps:wsp>
                              <wps:cNvPr id="7019413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0896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4419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7081793" name="مربع نص 41"/>
                          <wps:cNvSpPr txBox="1"/>
                          <wps:spPr>
                            <a:xfrm>
                              <a:off x="204466" y="257055"/>
                              <a:ext cx="4615440" cy="389397"/>
                            </a:xfrm>
                            <a:prstGeom prst="rect">
                              <a:avLst/>
                            </a:prstGeom>
                            <a:noFill/>
                          </wps:spPr>
                          <wps:txbx>
                            <w:txbxContent>
                              <w:p w14:paraId="0A0C78B3" w14:textId="3F0D4D0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الشراكات والتعاون الدولي:</w:t>
                                </w:r>
                              </w:p>
                            </w:txbxContent>
                          </wps:txbx>
                          <wps:bodyPr wrap="square" rtlCol="1">
                            <a:spAutoFit/>
                          </wps:bodyPr>
                        </wps:wsp>
                      </wpg:grpSp>
                      <pic:pic xmlns:pic="http://schemas.openxmlformats.org/drawingml/2006/picture">
                        <pic:nvPicPr>
                          <pic:cNvPr id="113730353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EE0425" id="_x0000_s36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xYdvmQ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3Fh2+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6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">
                  <v:group id="مجموعة 48" o:spid="_x0000_s36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">
                    <v:group id="مجموعة 49" o:spid="_x0000_s36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">
                      <v:shape id="شكل حر 50" o:spid="_x0000_s36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" fillcolor="#a5a5a5 [2092]" stroked="f" strokeweight="1pt">
                        <v:stroke joinstyle="miter"/>
                      </v:roundrect>
                    </v:group>
                    <v:oval id="شكل بيضاوي 52" o:spid="_x0000_s36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" filled="f" strokecolor="#168489" strokeweight="1pt">
                      <v:stroke joinstyle="miter"/>
                    </v:oval>
                  </v:group>
                  <v:shape id="مربع نص 41" o:spid="_x0000_s36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" filled="f" stroked="f">
                    <v:textbox style="mso-fit-shape-to-text:t">
                      <w:txbxContent>
                        <w:p w14:paraId="0A0C78B3" w14:textId="3F0D4D0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الشراكات والتعاون الدولي:</w:t>
                          </w:r>
                        </w:p>
                      </w:txbxContent>
                    </v:textbox>
                  </v:shape>
                </v:group>
                <v:shape id="صورة 54" o:spid="_x0000_s36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">
                  <v:imagedata r:id="rId79" o:title=""/>
                </v:shape>
                <w10:anchorlock/>
              </v:group>
            </w:pict>
          </mc:Fallback>
        </mc:AlternateContent>
      </w:r>
    </w:p>
    <w:p w14:paraId="5A12EC7A" w14:textId="0AC791A6"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تنامي الاتفاقيات والمبادرات الدولية لمواجهة التحديات العالمية المشتركة.</w:t>
      </w:r>
    </w:p>
    <w:p w14:paraId="2306F863" w14:textId="05923F27" w:rsidR="00570B99" w:rsidRPr="009E3635" w:rsidRDefault="00570B99" w:rsidP="002467E8">
      <w:pPr>
        <w:pStyle w:val="a5"/>
        <w:numPr>
          <w:ilvl w:val="0"/>
          <w:numId w:val="5"/>
        </w:numPr>
        <w:spacing w:after="0"/>
        <w:jc w:val="both"/>
        <w:rPr>
          <w:rFonts w:ascii="Sakkal Majalla" w:hAnsi="Sakkal Majalla" w:cs="Sakkal Majalla"/>
          <w:sz w:val="34"/>
          <w:szCs w:val="34"/>
        </w:rPr>
      </w:pPr>
      <w:r w:rsidRPr="009E3635">
        <w:rPr>
          <w:rFonts w:ascii="Sakkal Majalla" w:hAnsi="Sakkal Majalla" w:cs="Sakkal Majalla"/>
          <w:sz w:val="34"/>
          <w:szCs w:val="34"/>
          <w:rtl/>
        </w:rPr>
        <w:t>تبادل الخبرات والممارسات الناجحة بين الدول والمنظمات.</w:t>
      </w:r>
    </w:p>
    <w:p w14:paraId="5D73AF4D" w14:textId="1A7B0BCF" w:rsidR="00570B99" w:rsidRDefault="00570B99" w:rsidP="0045544D">
      <w:r>
        <w:t xml:space="preserve">إن مواجهة التحديات واستغلال الفرص المذكورة سيكون حاسماً لنجاح </w:t>
      </w:r>
      <w:hyperlink r:id="rId305">
        <w:r>
          <w:rPr>
            <w:color w:val="0000FF"/>
            <w:u w:val="single"/>
          </w:rPr>
          <w:t>القيادة</w:t>
        </w:r>
      </w:hyperlink>
      <w:r>
        <w:t xml:space="preserve"> الاستراتيجية المستدامة في المستقبل، وتحقيق أهداف التنمية المستدامة على المدى الطويل.</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9E3635" w:rsidRPr="00563DBD" w14:paraId="7E39915C" w14:textId="77777777" w:rsidTr="001E5A5E">
        <w:tc>
          <w:tcPr>
            <w:tcW w:w="1962" w:type="dxa"/>
            <w:tcBorders>
              <w:right w:val="single" w:sz="36" w:space="0" w:color="168489"/>
            </w:tcBorders>
            <w:shd w:val="clear" w:color="auto" w:fill="F2F2F2" w:themeFill="background1" w:themeFillShade="F2"/>
            <w:vAlign w:val="center"/>
          </w:tcPr>
          <w:p w14:paraId="25A30544" w14:textId="77777777" w:rsidR="009E3635" w:rsidRPr="008113E1" w:rsidRDefault="009E3635" w:rsidP="003E0065">
            <w:pPr>
              <w:pStyle w:val="ad"/>
              <w:jc w:val="center"/>
              <w:rPr>
                <w:rtl/>
              </w:rPr>
            </w:pPr>
            <w:r w:rsidRPr="008113E1">
              <w:rPr>
                <w:noProof/>
                <w:rtl/>
                <w:lang w:val="ar-SA"/>
              </w:rPr>
              <w:drawing>
                <wp:inline distT="0" distB="0" distL="0" distR="0" wp14:anchorId="0D7FE0D7" wp14:editId="7DE146A2">
                  <wp:extent cx="563984" cy="563914"/>
                  <wp:effectExtent l="0" t="0" r="7620" b="7620"/>
                  <wp:docPr id="1393577587" name="Picture 13935775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A0DCB34" w14:textId="72CE64EA" w:rsidR="009E3635" w:rsidRPr="00563DBD" w:rsidRDefault="009E3635" w:rsidP="008D78C8">
            <w:pPr>
              <w:jc w:val="center"/>
              <w:rPr>
                <w:rFonts w:eastAsia="Times New Roman" w:cs="GE Dinar Two Medium"/>
                <w:color w:val="1E3D6A"/>
                <w:kern w:val="24"/>
                <w:szCs w:val="28"/>
                <w:rtl/>
                <w:lang w:bidi="ar-SY"/>
              </w:rPr>
            </w:pPr>
            <w:r>
              <w:t xml:space="preserve">ما هي أفضل الممارسات التي يمكن للمنظمات اتباعها لتطوير مهارات </w:t>
            </w:r>
            <w:hyperlink r:id="rId305">
              <w:r>
                <w:rPr>
                  <w:color w:val="0000FF"/>
                  <w:u w:val="single"/>
                </w:rPr>
                <w:t>القيادة</w:t>
              </w:r>
            </w:hyperlink>
            <w:r>
              <w:t xml:space="preserve"> الاستراتيجية المستدامة اللازمة لمواجهة التحديات المستقبلية؟</w:t>
            </w:r>
          </w:p>
        </w:tc>
      </w:tr>
      <w:tr w:rsidR="009E3635" w14:paraId="72E4F19B" w14:textId="77777777" w:rsidTr="001E5A5E">
        <w:tc>
          <w:tcPr>
            <w:tcW w:w="1962" w:type="dxa"/>
            <w:tcBorders>
              <w:right w:val="single" w:sz="36" w:space="0" w:color="168489"/>
            </w:tcBorders>
            <w:shd w:val="clear" w:color="auto" w:fill="F2F2F2" w:themeFill="background1" w:themeFillShade="F2"/>
            <w:vAlign w:val="center"/>
          </w:tcPr>
          <w:p w14:paraId="018A5FDA" w14:textId="77777777" w:rsidR="009E3635" w:rsidRPr="008113E1" w:rsidRDefault="009E3635"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348BD130" w14:textId="77777777" w:rsidR="009E3635" w:rsidRDefault="009E3635" w:rsidP="008D78C8">
            <w:pPr>
              <w:pStyle w:val="ad"/>
              <w:rPr>
                <w:rtl/>
              </w:rPr>
            </w:pPr>
          </w:p>
        </w:tc>
      </w:tr>
    </w:tbl>
    <w:p w14:paraId="4E261290" w14:textId="77777777" w:rsidR="009E3635" w:rsidRDefault="009E3635" w:rsidP="0045544D">
      <w:pPr>
        <w:rPr>
          <w:rtl/>
        </w:rPr>
      </w:pPr>
    </w:p>
    <w:p w14:paraId="11455F63" w14:textId="1B465ABC" w:rsidR="001E5A5E" w:rsidRPr="00963A4D" w:rsidRDefault="001E5A5E" w:rsidP="001E5A5E">
      <w:pPr>
        <w:ind w:left="-755"/>
      </w:pPr>
      <w:r>
        <w:rPr>
          <w:noProof/>
        </w:rPr>
        <w:lastRenderedPageBreak/>
        <mc:AlternateContent>
          <mc:Choice Requires="wps">
            <w:drawing>
              <wp:inline distT="0" distB="0" distL="0" distR="0" wp14:anchorId="7513A853" wp14:editId="170AF58A">
                <wp:extent cx="6652260" cy="5067300"/>
                <wp:effectExtent l="0" t="0" r="15240" b="19050"/>
                <wp:docPr id="56699274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5067300"/>
                        </a:xfrm>
                        <a:prstGeom prst="roundRect">
                          <a:avLst>
                            <a:gd name="adj" fmla="val 16667"/>
                          </a:avLst>
                        </a:prstGeom>
                        <a:solidFill>
                          <a:srgbClr val="EAF4E4"/>
                        </a:solidFill>
                        <a:ln w="12700">
                          <a:solidFill>
                            <a:schemeClr val="accent6"/>
                          </a:solidFill>
                          <a:miter lim="800000"/>
                          <a:headEnd/>
                          <a:tailEnd/>
                        </a:ln>
                      </wps:spPr>
                      <wps:txbx>
                        <w:txbxContent>
                          <w:p w14:paraId="2D690D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242DA6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C130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73657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08129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BE29E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5B92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FF3A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6C17D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5DBE0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3CEA4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F52A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6834C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BE09F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B9127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AE63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37060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EF765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9ABC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03486E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28AA8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22F00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6042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DD19B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3101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3222B1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DD0CF1"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513A853" id="_x0000_s3653" style="width:523.8pt;height:39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" fillcolor="#eaf4e4" strokecolor="#70ad47 [3209]" strokeweight="1pt">
                <v:stroke joinstyle="miter"/>
                <v:textbox inset="0,3mm,0">
                  <w:txbxContent>
                    <w:p w14:paraId="2D690D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242DA6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C130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373657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08129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BE29E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5B92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FF3A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6C17D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5DBE0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3CEA4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F52A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6834C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BE09F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B9127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AE63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37060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EF765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9ABC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03486E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28AA8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22F00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86042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DD19B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3101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3222B1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DD0CF1" w14:textId="77777777" w:rsidR="001E5A5E" w:rsidRDefault="001E5A5E" w:rsidP="001E5A5E">
                      <w:pPr>
                        <w:jc w:val="center"/>
                        <w:rPr>
                          <w:sz w:val="22"/>
                          <w:szCs w:val="28"/>
                          <w:rtl/>
                          <w:lang w:bidi="ar-SY"/>
                        </w:rPr>
                      </w:pPr>
                    </w:p>
                  </w:txbxContent>
                </v:textbox>
                <w10:anchorlock/>
              </v:roundrect>
            </w:pict>
          </mc:Fallback>
        </mc:AlternateContent>
      </w:r>
    </w:p>
    <w:p w14:paraId="52115CAA" w14:textId="607EF65A" w:rsidR="00570B99" w:rsidRPr="00DA03B5" w:rsidRDefault="00570B99" w:rsidP="00570B99">
      <w:pPr>
        <w:rPr>
          <w:rtl/>
          <w:lang w:bidi="ar-AE"/>
        </w:rPr>
      </w:pPr>
      <w:r w:rsidRPr="002A078C">
        <w:rPr>
          <w:rFonts w:ascii="Sakkal Majalla" w:hAnsi="Sakkal Majalla"/>
          <w:noProof/>
          <w:color w:val="002060"/>
          <w:sz w:val="34"/>
          <w:lang w:bidi="ar-SY"/>
        </w:rPr>
        <mc:AlternateContent>
          <mc:Choice Requires="wpg">
            <w:drawing>
              <wp:inline distT="0" distB="0" distL="0" distR="0" wp14:anchorId="01BDB5F6" wp14:editId="2B43E30B">
                <wp:extent cx="5731510" cy="895350"/>
                <wp:effectExtent l="0" t="0" r="21590" b="19050"/>
                <wp:docPr id="15231975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2027550939"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9333830" name="مجموعة 39"/>
                        <wpg:cNvGrpSpPr/>
                        <wpg:grpSpPr>
                          <a:xfrm>
                            <a:off x="0" y="0"/>
                            <a:ext cx="5731510" cy="895457"/>
                            <a:chOff x="0" y="0"/>
                            <a:chExt cx="5878196" cy="918845"/>
                          </a:xfrm>
                        </wpg:grpSpPr>
                        <wpg:grpSp>
                          <wpg:cNvPr id="1971251426" name="مجموعة 40"/>
                          <wpg:cNvGrpSpPr/>
                          <wpg:grpSpPr>
                            <a:xfrm>
                              <a:off x="0" y="0"/>
                              <a:ext cx="5878196" cy="918845"/>
                              <a:chOff x="0" y="0"/>
                              <a:chExt cx="6240348" cy="919070"/>
                            </a:xfrm>
                          </wpg:grpSpPr>
                          <wpg:grpSp>
                            <wpg:cNvPr id="1537230185" name="مجموعة 41"/>
                            <wpg:cNvGrpSpPr/>
                            <wpg:grpSpPr>
                              <a:xfrm>
                                <a:off x="0" y="169208"/>
                                <a:ext cx="5433072" cy="580613"/>
                                <a:chOff x="0" y="169208"/>
                                <a:chExt cx="5433072" cy="580613"/>
                              </a:xfrm>
                            </wpg:grpSpPr>
                            <wps:wsp>
                              <wps:cNvPr id="18531821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77611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3732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698377" name="مربع نص 41"/>
                          <wps:cNvSpPr txBox="1"/>
                          <wps:spPr>
                            <a:xfrm>
                              <a:off x="204484" y="257055"/>
                              <a:ext cx="4616071" cy="387693"/>
                            </a:xfrm>
                            <a:prstGeom prst="rect">
                              <a:avLst/>
                            </a:prstGeom>
                            <a:noFill/>
                          </wps:spPr>
                          <wps:txbx>
                            <w:txbxContent>
                              <w:p w14:paraId="7D829728" w14:textId="24BCC102"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تطبيق الأدوات والمفاهيم المكتسبة في مشاريع عمل تطبيقية</w:t>
                                </w:r>
                              </w:p>
                            </w:txbxContent>
                          </wps:txbx>
                          <wps:bodyPr wrap="square" rtlCol="1">
                            <a:spAutoFit/>
                          </wps:bodyPr>
                        </wps:wsp>
                      </wpg:grpSp>
                    </wpg:wgp>
                  </a:graphicData>
                </a:graphic>
              </wp:inline>
            </w:drawing>
          </mc:Choice>
          <mc:Fallback>
            <w:pict>
              <v:group w14:anchorId="01BDB5F6" id="_x0000_s3654"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">
                <v:shape id="صورة 38" o:spid="_x0000_s36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">
                  <v:imagedata r:id="rId61" o:title=""/>
                </v:shape>
                <v:group id="مجموعة 39" o:spid="_x0000_s3656"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">
                  <v:group id="مجموعة 40" o:spid="_x0000_s36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">
                    <v:group id="مجموعة 41" o:spid="_x0000_s36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">
                      <v:shape id="شكل حر 42" o:spid="_x0000_s36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" fillcolor="#168489" stroked="f" strokeweight="1pt">
                        <v:stroke joinstyle="miter"/>
                      </v:roundrect>
                    </v:group>
                    <v:oval id="شكل بيضاوي 44" o:spid="_x0000_s36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" filled="f" strokecolor="#a5a5a5 [2092]" strokeweight="1pt">
                      <v:stroke joinstyle="miter"/>
                    </v:oval>
                  </v:group>
                  <v:shape id="مربع نص 41" o:spid="_x0000_s366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" filled="f" stroked="f">
                    <v:textbox style="mso-fit-shape-to-text:t">
                      <w:txbxContent>
                        <w:p w14:paraId="7D829728" w14:textId="24BCC102" w:rsidR="00570B99" w:rsidRDefault="009E3635" w:rsidP="00570B99">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تطبيق الأدوات والمفاهيم المكتسبة في مشاريع عمل تطبيقية</w:t>
                          </w:r>
                        </w:p>
                      </w:txbxContent>
                    </v:textbox>
                  </v:shape>
                </v:group>
                <w10:anchorlock/>
              </v:group>
            </w:pict>
          </mc:Fallback>
        </mc:AlternateContent>
      </w:r>
    </w:p>
    <w:p w14:paraId="0DD7F7C8" w14:textId="77777777" w:rsidR="00570B99" w:rsidRDefault="00570B99" w:rsidP="0045544D">
      <w:pPr>
        <w:rPr>
          <w:rtl/>
        </w:rPr>
      </w:pPr>
      <w:r>
        <w:t xml:space="preserve">هناك العديد من الطرق لتطبيق أدوات ومفاهيم </w:t>
      </w:r>
      <w:hyperlink r:id="rId305">
        <w:r>
          <w:rPr>
            <w:color w:val="0000FF"/>
            <w:u w:val="single"/>
          </w:rPr>
          <w:t>القيادة</w:t>
        </w:r>
      </w:hyperlink>
      <w:r>
        <w:t xml:space="preserve"> الاستراتيجية المستدامة في مشاريع عمل تطبيقية، ومن أبرزها:</w:t>
      </w:r>
    </w:p>
    <w:p w14:paraId="2DD3474D" w14:textId="076BA692" w:rsidR="00AE68C6" w:rsidRDefault="00AE68C6" w:rsidP="00AE68C6">
      <w:r w:rsidRPr="00AE68C6">
        <w:rPr>
          <w:noProof/>
        </w:rPr>
        <mc:AlternateContent>
          <mc:Choice Requires="wpg">
            <w:drawing>
              <wp:inline distT="0" distB="0" distL="0" distR="0" wp14:anchorId="47E1F4B9" wp14:editId="7D9E0734">
                <wp:extent cx="5716904" cy="1760821"/>
                <wp:effectExtent l="0" t="0" r="0" b="0"/>
                <wp:docPr id="982983683" name="Group 13"/>
                <wp:cNvGraphicFramePr/>
                <a:graphic xmlns:a="http://schemas.openxmlformats.org/drawingml/2006/main">
                  <a:graphicData uri="http://schemas.microsoft.com/office/word/2010/wordprocessingGroup">
                    <wpg:wgp>
                      <wpg:cNvGrpSpPr/>
                      <wpg:grpSpPr>
                        <a:xfrm>
                          <a:off x="0" y="0"/>
                          <a:ext cx="5716904" cy="1760821"/>
                          <a:chOff x="0" y="0"/>
                          <a:chExt cx="5716904" cy="1760821"/>
                        </a:xfrm>
                      </wpg:grpSpPr>
                      <wpg:grpSp>
                        <wpg:cNvPr id="1780310446" name="Group 1780310446"/>
                        <wpg:cNvGrpSpPr/>
                        <wpg:grpSpPr>
                          <a:xfrm>
                            <a:off x="0" y="1208290"/>
                            <a:ext cx="2829709" cy="552531"/>
                            <a:chOff x="0" y="1208290"/>
                            <a:chExt cx="3776854" cy="737472"/>
                          </a:xfrm>
                        </wpg:grpSpPr>
                        <wpg:grpSp>
                          <wpg:cNvPr id="1689043285" name="Group 1689043285"/>
                          <wpg:cNvGrpSpPr/>
                          <wpg:grpSpPr>
                            <a:xfrm>
                              <a:off x="0" y="1276541"/>
                              <a:ext cx="3776854" cy="655129"/>
                              <a:chOff x="0" y="1276541"/>
                              <a:chExt cx="4538250" cy="787200"/>
                            </a:xfrm>
                          </wpg:grpSpPr>
                          <wpg:grpSp>
                            <wpg:cNvPr id="1233331530" name="Group 1233331530"/>
                            <wpg:cNvGrpSpPr/>
                            <wpg:grpSpPr>
                              <a:xfrm>
                                <a:off x="0" y="1276541"/>
                                <a:ext cx="4538250" cy="787200"/>
                                <a:chOff x="0" y="1276541"/>
                                <a:chExt cx="4538250" cy="787200"/>
                              </a:xfrm>
                            </wpg:grpSpPr>
                            <wps:wsp>
                              <wps:cNvPr id="2012543645" name="Rectangle 2012543645"/>
                              <wps:cNvSpPr/>
                              <wps:spPr>
                                <a:xfrm>
                                  <a:off x="357533" y="1276541"/>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1246357" name="Freeform: Shape 811246357"/>
                              <wps:cNvSpPr/>
                              <wps:spPr>
                                <a:xfrm>
                                  <a:off x="0" y="1276541"/>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94506624" name="Straight Connector 1594506624"/>
                            <wps:cNvCnPr>
                              <a:cxnSpLocks/>
                            </wps:cNvCnPr>
                            <wps:spPr>
                              <a:xfrm>
                                <a:off x="3853581" y="1411099"/>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574671036" name="مربع نص 257"/>
                          <wps:cNvSpPr txBox="1"/>
                          <wps:spPr>
                            <a:xfrm>
                              <a:off x="89808" y="1311248"/>
                              <a:ext cx="692614" cy="540912"/>
                            </a:xfrm>
                            <a:prstGeom prst="rect">
                              <a:avLst/>
                            </a:prstGeom>
                            <a:noFill/>
                          </wps:spPr>
                          <wps:txbx>
                            <w:txbxContent>
                              <w:p w14:paraId="56F561F2"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wps:txbx>
                          <wps:bodyPr wrap="square">
                            <a:noAutofit/>
                          </wps:bodyPr>
                        </wps:wsp>
                        <wps:wsp>
                          <wps:cNvPr id="1300429091" name="مربع نص 257"/>
                          <wps:cNvSpPr txBox="1"/>
                          <wps:spPr>
                            <a:xfrm>
                              <a:off x="1104767" y="1208290"/>
                              <a:ext cx="2036442" cy="737472"/>
                            </a:xfrm>
                            <a:prstGeom prst="rect">
                              <a:avLst/>
                            </a:prstGeom>
                            <a:noFill/>
                          </wps:spPr>
                          <wps:txbx>
                            <w:txbxContent>
                              <w:p w14:paraId="186C838F" w14:textId="77777777" w:rsidR="00AE68C6" w:rsidRDefault="00AE68C6" w:rsidP="00AE68C6">
                                <w:pPr>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قياس الأداء والتحسين المستمر</w:t>
                                </w:r>
                              </w:p>
                            </w:txbxContent>
                          </wps:txbx>
                          <wps:bodyPr wrap="square">
                            <a:noAutofit/>
                          </wps:bodyPr>
                        </wps:wsp>
                      </wpg:grpSp>
                      <wpg:grpSp>
                        <wpg:cNvPr id="1706935809" name="Group 1706935809"/>
                        <wpg:cNvGrpSpPr/>
                        <wpg:grpSpPr>
                          <a:xfrm flipH="1">
                            <a:off x="2887195" y="1253517"/>
                            <a:ext cx="2829709" cy="490837"/>
                            <a:chOff x="2887195" y="1253517"/>
                            <a:chExt cx="3776854" cy="655129"/>
                          </a:xfrm>
                        </wpg:grpSpPr>
                        <wpg:grpSp>
                          <wpg:cNvPr id="622814642" name="Group 622814642"/>
                          <wpg:cNvGrpSpPr/>
                          <wpg:grpSpPr>
                            <a:xfrm>
                              <a:off x="2887195" y="1253517"/>
                              <a:ext cx="3776854" cy="655129"/>
                              <a:chOff x="2887195" y="1253517"/>
                              <a:chExt cx="4538250" cy="787200"/>
                            </a:xfrm>
                          </wpg:grpSpPr>
                          <wpg:grpSp>
                            <wpg:cNvPr id="387642786" name="Group 387642786"/>
                            <wpg:cNvGrpSpPr/>
                            <wpg:grpSpPr>
                              <a:xfrm>
                                <a:off x="2887195" y="1253517"/>
                                <a:ext cx="4538250" cy="787200"/>
                                <a:chOff x="2887195" y="1253517"/>
                                <a:chExt cx="4538250" cy="787200"/>
                              </a:xfrm>
                            </wpg:grpSpPr>
                            <wps:wsp>
                              <wps:cNvPr id="2916151" name="Rectangle 2916151"/>
                              <wps:cNvSpPr/>
                              <wps:spPr>
                                <a:xfrm>
                                  <a:off x="3244728" y="1253517"/>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0052185" name="Freeform: Shape 730052185"/>
                              <wps:cNvSpPr/>
                              <wps:spPr>
                                <a:xfrm>
                                  <a:off x="2887195" y="1253517"/>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41527926" name="Straight Connector 941527926"/>
                            <wps:cNvCnPr>
                              <a:cxnSpLocks/>
                            </wps:cNvCnPr>
                            <wps:spPr>
                              <a:xfrm>
                                <a:off x="6740776" y="1388075"/>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535285870" name="مربع نص 257"/>
                          <wps:cNvSpPr txBox="1"/>
                          <wps:spPr>
                            <a:xfrm>
                              <a:off x="2976952" y="1288224"/>
                              <a:ext cx="692614" cy="540913"/>
                            </a:xfrm>
                            <a:prstGeom prst="rect">
                              <a:avLst/>
                            </a:prstGeom>
                            <a:noFill/>
                          </wps:spPr>
                          <wps:txbx>
                            <w:txbxContent>
                              <w:p w14:paraId="0FC2EEB8"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wps:txbx>
                          <wps:bodyPr wrap="square">
                            <a:noAutofit/>
                          </wps:bodyPr>
                        </wps:wsp>
                        <wps:wsp>
                          <wps:cNvPr id="1911600288" name="مربع نص 257"/>
                          <wps:cNvSpPr txBox="1"/>
                          <wps:spPr>
                            <a:xfrm>
                              <a:off x="3897414" y="1309415"/>
                              <a:ext cx="2351495" cy="541880"/>
                            </a:xfrm>
                            <a:prstGeom prst="rect">
                              <a:avLst/>
                            </a:prstGeom>
                            <a:noFill/>
                          </wps:spPr>
                          <wps:txbx>
                            <w:txbxContent>
                              <w:p w14:paraId="504017AF"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والتعلم المستمر</w:t>
                                </w:r>
                              </w:p>
                            </w:txbxContent>
                          </wps:txbx>
                          <wps:bodyPr wrap="square">
                            <a:noAutofit/>
                          </wps:bodyPr>
                        </wps:wsp>
                      </wpg:grpSp>
                      <wpg:grpSp>
                        <wpg:cNvPr id="1398665909" name="Group 1398665909"/>
                        <wpg:cNvGrpSpPr/>
                        <wpg:grpSpPr>
                          <a:xfrm>
                            <a:off x="0" y="625403"/>
                            <a:ext cx="2829709" cy="490837"/>
                            <a:chOff x="0" y="625403"/>
                            <a:chExt cx="3776854" cy="655129"/>
                          </a:xfrm>
                        </wpg:grpSpPr>
                        <wpg:grpSp>
                          <wpg:cNvPr id="1699346412" name="Group 1699346412"/>
                          <wpg:cNvGrpSpPr/>
                          <wpg:grpSpPr>
                            <a:xfrm>
                              <a:off x="0" y="625403"/>
                              <a:ext cx="3776854" cy="655129"/>
                              <a:chOff x="0" y="625403"/>
                              <a:chExt cx="4538250" cy="787200"/>
                            </a:xfrm>
                          </wpg:grpSpPr>
                          <wpg:grpSp>
                            <wpg:cNvPr id="220551900" name="Group 220551900"/>
                            <wpg:cNvGrpSpPr/>
                            <wpg:grpSpPr>
                              <a:xfrm>
                                <a:off x="0" y="625403"/>
                                <a:ext cx="4538250" cy="787200"/>
                                <a:chOff x="0" y="625403"/>
                                <a:chExt cx="4538250" cy="787200"/>
                              </a:xfrm>
                            </wpg:grpSpPr>
                            <wps:wsp>
                              <wps:cNvPr id="299016072" name="Rectangle 299016072"/>
                              <wps:cNvSpPr/>
                              <wps:spPr>
                                <a:xfrm>
                                  <a:off x="357533" y="625403"/>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6706587" name="Freeform: Shape 1026706587"/>
                              <wps:cNvSpPr/>
                              <wps:spPr>
                                <a:xfrm>
                                  <a:off x="0" y="625403"/>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10080772" name="Straight Connector 2010080772"/>
                            <wps:cNvCnPr>
                              <a:cxnSpLocks/>
                            </wps:cNvCnPr>
                            <wps:spPr>
                              <a:xfrm>
                                <a:off x="3853581" y="759961"/>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363750718" name="مربع نص 257"/>
                          <wps:cNvSpPr txBox="1"/>
                          <wps:spPr>
                            <a:xfrm>
                              <a:off x="89808" y="660130"/>
                              <a:ext cx="692614" cy="540914"/>
                            </a:xfrm>
                            <a:prstGeom prst="rect">
                              <a:avLst/>
                            </a:prstGeom>
                            <a:noFill/>
                          </wps:spPr>
                          <wps:txbx>
                            <w:txbxContent>
                              <w:p w14:paraId="40C131F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wps:txbx>
                          <wps:bodyPr wrap="square">
                            <a:noAutofit/>
                          </wps:bodyPr>
                        </wps:wsp>
                        <wps:wsp>
                          <wps:cNvPr id="1162038870" name="مربع نص 257"/>
                          <wps:cNvSpPr txBox="1"/>
                          <wps:spPr>
                            <a:xfrm>
                              <a:off x="1205857" y="660782"/>
                              <a:ext cx="1995220" cy="498379"/>
                            </a:xfrm>
                            <a:prstGeom prst="rect">
                              <a:avLst/>
                            </a:prstGeom>
                            <a:noFill/>
                          </wps:spPr>
                          <wps:txbx>
                            <w:txbxContent>
                              <w:p w14:paraId="452A6781"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الأصحاب المعنيين</w:t>
                                </w:r>
                              </w:p>
                            </w:txbxContent>
                          </wps:txbx>
                          <wps:bodyPr wrap="square">
                            <a:noAutofit/>
                          </wps:bodyPr>
                        </wps:wsp>
                      </wpg:grpSp>
                      <wpg:grpSp>
                        <wpg:cNvPr id="1586964060" name="Group 1586964060"/>
                        <wpg:cNvGrpSpPr/>
                        <wpg:grpSpPr>
                          <a:xfrm flipH="1">
                            <a:off x="2887195" y="632800"/>
                            <a:ext cx="2829709" cy="545722"/>
                            <a:chOff x="2887195" y="632800"/>
                            <a:chExt cx="3776854" cy="728384"/>
                          </a:xfrm>
                        </wpg:grpSpPr>
                        <wpg:grpSp>
                          <wpg:cNvPr id="2107034351" name="Group 2107034351"/>
                          <wpg:cNvGrpSpPr/>
                          <wpg:grpSpPr>
                            <a:xfrm>
                              <a:off x="2887195" y="632800"/>
                              <a:ext cx="3776854" cy="655129"/>
                              <a:chOff x="2887195" y="632800"/>
                              <a:chExt cx="4538250" cy="787200"/>
                            </a:xfrm>
                          </wpg:grpSpPr>
                          <wpg:grpSp>
                            <wpg:cNvPr id="230838113" name="Group 230838113"/>
                            <wpg:cNvGrpSpPr/>
                            <wpg:grpSpPr>
                              <a:xfrm>
                                <a:off x="2887195" y="632800"/>
                                <a:ext cx="4538250" cy="787200"/>
                                <a:chOff x="2887195" y="632800"/>
                                <a:chExt cx="4538250" cy="787200"/>
                              </a:xfrm>
                            </wpg:grpSpPr>
                            <wps:wsp>
                              <wps:cNvPr id="1190069838" name="Rectangle 1190069838"/>
                              <wps:cNvSpPr/>
                              <wps:spPr>
                                <a:xfrm>
                                  <a:off x="3244728" y="63280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924549" name="Freeform: Shape 553924549"/>
                              <wps:cNvSpPr/>
                              <wps:spPr>
                                <a:xfrm>
                                  <a:off x="2887195" y="63280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5869914" name="Straight Connector 45869914"/>
                            <wps:cNvCnPr>
                              <a:cxnSpLocks/>
                            </wps:cNvCnPr>
                            <wps:spPr>
                              <a:xfrm>
                                <a:off x="6740776" y="7673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2085134126" name="مربع نص 257"/>
                          <wps:cNvSpPr txBox="1"/>
                          <wps:spPr>
                            <a:xfrm>
                              <a:off x="2976952" y="667527"/>
                              <a:ext cx="692614" cy="540914"/>
                            </a:xfrm>
                            <a:prstGeom prst="rect">
                              <a:avLst/>
                            </a:prstGeom>
                            <a:noFill/>
                          </wps:spPr>
                          <wps:txbx>
                            <w:txbxContent>
                              <w:p w14:paraId="32D156C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wps:txbx>
                          <wps:bodyPr wrap="square">
                            <a:noAutofit/>
                          </wps:bodyPr>
                        </wps:wsp>
                        <wps:wsp>
                          <wps:cNvPr id="1718969689" name="مربع نص 257"/>
                          <wps:cNvSpPr txBox="1"/>
                          <wps:spPr>
                            <a:xfrm>
                              <a:off x="3650269" y="670367"/>
                              <a:ext cx="2682006" cy="690817"/>
                            </a:xfrm>
                            <a:prstGeom prst="rect">
                              <a:avLst/>
                            </a:prstGeom>
                            <a:noFill/>
                          </wps:spPr>
                          <wps:txbx>
                            <w:txbxContent>
                              <w:p w14:paraId="452C6AB7"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التصميم والهندسة المستدامة</w:t>
                                </w:r>
                              </w:p>
                            </w:txbxContent>
                          </wps:txbx>
                          <wps:bodyPr wrap="square">
                            <a:noAutofit/>
                          </wps:bodyPr>
                        </wps:wsp>
                      </wpg:grpSp>
                      <wpg:grpSp>
                        <wpg:cNvPr id="1355792258" name="Group 1355792258"/>
                        <wpg:cNvGrpSpPr/>
                        <wpg:grpSpPr>
                          <a:xfrm>
                            <a:off x="0" y="0"/>
                            <a:ext cx="2829709" cy="533353"/>
                            <a:chOff x="0" y="0"/>
                            <a:chExt cx="3776854" cy="711874"/>
                          </a:xfrm>
                        </wpg:grpSpPr>
                        <wpg:grpSp>
                          <wpg:cNvPr id="1918674424" name="Group 1918674424"/>
                          <wpg:cNvGrpSpPr/>
                          <wpg:grpSpPr>
                            <a:xfrm>
                              <a:off x="0" y="0"/>
                              <a:ext cx="3776854" cy="655129"/>
                              <a:chOff x="0" y="0"/>
                              <a:chExt cx="4538250" cy="787200"/>
                            </a:xfrm>
                          </wpg:grpSpPr>
                          <wpg:grpSp>
                            <wpg:cNvPr id="1491463288" name="Group 1491463288"/>
                            <wpg:cNvGrpSpPr/>
                            <wpg:grpSpPr>
                              <a:xfrm>
                                <a:off x="0" y="0"/>
                                <a:ext cx="4538250" cy="787200"/>
                                <a:chOff x="0" y="0"/>
                                <a:chExt cx="4538250" cy="787200"/>
                              </a:xfrm>
                            </wpg:grpSpPr>
                            <wps:wsp>
                              <wps:cNvPr id="918331410" name="Rectangle 918331410"/>
                              <wps:cNvSpPr/>
                              <wps:spPr>
                                <a:xfrm>
                                  <a:off x="357533"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5316181" name="Freeform: Shape 915316181"/>
                              <wps:cNvSpPr/>
                              <wps:spPr>
                                <a:xfrm>
                                  <a:off x="0"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445757677" name="Straight Connector 1445757677"/>
                            <wps:cNvCnPr>
                              <a:cxnSpLocks/>
                            </wps:cNvCnPr>
                            <wps:spPr>
                              <a:xfrm>
                                <a:off x="3853581"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671295194" name="مربع نص 257"/>
                          <wps:cNvSpPr txBox="1"/>
                          <wps:spPr>
                            <a:xfrm>
                              <a:off x="89808" y="34748"/>
                              <a:ext cx="692614" cy="540913"/>
                            </a:xfrm>
                            <a:prstGeom prst="rect">
                              <a:avLst/>
                            </a:prstGeom>
                            <a:noFill/>
                          </wps:spPr>
                          <wps:txbx>
                            <w:txbxContent>
                              <w:p w14:paraId="236241E9"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wps:txbx>
                          <wps:bodyPr wrap="square">
                            <a:noAutofit/>
                          </wps:bodyPr>
                        </wps:wsp>
                        <wps:wsp>
                          <wps:cNvPr id="742401484" name="مربع نص 257"/>
                          <wps:cNvSpPr txBox="1"/>
                          <wps:spPr>
                            <a:xfrm>
                              <a:off x="972373" y="47324"/>
                              <a:ext cx="2233011" cy="664550"/>
                            </a:xfrm>
                            <a:prstGeom prst="rect">
                              <a:avLst/>
                            </a:prstGeom>
                            <a:noFill/>
                          </wps:spPr>
                          <wps:txbx>
                            <w:txbxContent>
                              <w:p w14:paraId="61F8F7A2"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وضع استراتيجية مستدامة</w:t>
                                </w:r>
                              </w:p>
                            </w:txbxContent>
                          </wps:txbx>
                          <wps:bodyPr wrap="square">
                            <a:noAutofit/>
                          </wps:bodyPr>
                        </wps:wsp>
                      </wpg:grpSp>
                      <wpg:grpSp>
                        <wpg:cNvPr id="597581280" name="Group 597581280"/>
                        <wpg:cNvGrpSpPr/>
                        <wpg:grpSpPr>
                          <a:xfrm flipH="1">
                            <a:off x="2887195" y="0"/>
                            <a:ext cx="2829709" cy="490837"/>
                            <a:chOff x="2887195" y="0"/>
                            <a:chExt cx="3776854" cy="655129"/>
                          </a:xfrm>
                        </wpg:grpSpPr>
                        <wpg:grpSp>
                          <wpg:cNvPr id="1819019661" name="Group 1819019661"/>
                          <wpg:cNvGrpSpPr/>
                          <wpg:grpSpPr>
                            <a:xfrm>
                              <a:off x="2887195" y="0"/>
                              <a:ext cx="3776854" cy="655129"/>
                              <a:chOff x="2887195" y="0"/>
                              <a:chExt cx="4538250" cy="787200"/>
                            </a:xfrm>
                          </wpg:grpSpPr>
                          <wpg:grpSp>
                            <wpg:cNvPr id="1805706741" name="Group 1805706741"/>
                            <wpg:cNvGrpSpPr/>
                            <wpg:grpSpPr>
                              <a:xfrm>
                                <a:off x="2887195" y="0"/>
                                <a:ext cx="4538250" cy="787200"/>
                                <a:chOff x="2887195" y="0"/>
                                <a:chExt cx="4538250" cy="787200"/>
                              </a:xfrm>
                            </wpg:grpSpPr>
                            <wps:wsp>
                              <wps:cNvPr id="618963263" name="Rectangle 618963263"/>
                              <wps:cNvSpPr/>
                              <wps:spPr>
                                <a:xfrm>
                                  <a:off x="3244728" y="0"/>
                                  <a:ext cx="4180717" cy="78720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6693869" name="Freeform: Shape 1326693869"/>
                              <wps:cNvSpPr/>
                              <wps:spPr>
                                <a:xfrm>
                                  <a:off x="2887195" y="0"/>
                                  <a:ext cx="1643534" cy="787200"/>
                                </a:xfrm>
                                <a:custGeom>
                                  <a:avLst/>
                                  <a:gdLst>
                                    <a:gd name="connsiteX0" fmla="*/ 0 w 1643534"/>
                                    <a:gd name="connsiteY0" fmla="*/ 0 h 787200"/>
                                    <a:gd name="connsiteX1" fmla="*/ 551578 w 1643534"/>
                                    <a:gd name="connsiteY1" fmla="*/ 0 h 787200"/>
                                    <a:gd name="connsiteX2" fmla="*/ 1643534 w 1643534"/>
                                    <a:gd name="connsiteY2" fmla="*/ 787200 h 787200"/>
                                    <a:gd name="connsiteX3" fmla="*/ 0 w 1643534"/>
                                    <a:gd name="connsiteY3" fmla="*/ 787200 h 787200"/>
                                    <a:gd name="connsiteX4" fmla="*/ 0 w 1643534"/>
                                    <a:gd name="connsiteY4" fmla="*/ 0 h 78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43534" h="787200">
                                      <a:moveTo>
                                        <a:pt x="0" y="0"/>
                                      </a:moveTo>
                                      <a:lnTo>
                                        <a:pt x="551578" y="0"/>
                                      </a:lnTo>
                                      <a:lnTo>
                                        <a:pt x="1643534" y="787200"/>
                                      </a:lnTo>
                                      <a:lnTo>
                                        <a:pt x="0" y="787200"/>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49645489" name="Straight Connector 1049645489"/>
                            <wps:cNvCnPr>
                              <a:cxnSpLocks/>
                            </wps:cNvCnPr>
                            <wps:spPr>
                              <a:xfrm>
                                <a:off x="6740776" y="134558"/>
                                <a:ext cx="0" cy="497686"/>
                              </a:xfrm>
                              <a:prstGeom prst="line">
                                <a:avLst/>
                              </a:prstGeom>
                              <a:ln w="12700">
                                <a:solidFill>
                                  <a:schemeClr val="tx1"/>
                                </a:solidFill>
                              </a:ln>
                              <a:effectLst>
                                <a:outerShdw blurRad="63500" sx="102000" sy="102000" algn="ct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g:grpSp>
                        <wps:wsp>
                          <wps:cNvPr id="1258226587" name="مربع نص 257"/>
                          <wps:cNvSpPr txBox="1"/>
                          <wps:spPr>
                            <a:xfrm>
                              <a:off x="2976952" y="34748"/>
                              <a:ext cx="692614" cy="540912"/>
                            </a:xfrm>
                            <a:prstGeom prst="rect">
                              <a:avLst/>
                            </a:prstGeom>
                            <a:noFill/>
                          </wps:spPr>
                          <wps:txbx>
                            <w:txbxContent>
                              <w:p w14:paraId="0146C3CD" w14:textId="77777777" w:rsidR="00AE68C6" w:rsidRDefault="00AE68C6" w:rsidP="00AE68C6">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wps:txbx>
                          <wps:bodyPr wrap="square">
                            <a:noAutofit/>
                          </wps:bodyPr>
                        </wps:wsp>
                        <wps:wsp>
                          <wps:cNvPr id="1547680889" name="مربع نص 257"/>
                          <wps:cNvSpPr txBox="1"/>
                          <wps:spPr>
                            <a:xfrm>
                              <a:off x="3897414" y="57166"/>
                              <a:ext cx="2226875" cy="466256"/>
                            </a:xfrm>
                            <a:prstGeom prst="rect">
                              <a:avLst/>
                            </a:prstGeom>
                            <a:noFill/>
                          </wps:spPr>
                          <wps:txbx>
                            <w:txbxContent>
                              <w:p w14:paraId="260C0536"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التقييم الشامل للاستدامة</w:t>
                                </w:r>
                              </w:p>
                            </w:txbxContent>
                          </wps:txbx>
                          <wps:bodyPr wrap="square">
                            <a:noAutofit/>
                          </wps:bodyPr>
                        </wps:wsp>
                      </wpg:grpSp>
                      <pic:pic xmlns:pic="http://schemas.openxmlformats.org/drawingml/2006/picture">
                        <pic:nvPicPr>
                          <pic:cNvPr id="1177566014" name="رسم 20" descr="مخطط شريط"/>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2427512" y="1311946"/>
                            <a:ext cx="392435" cy="392435"/>
                          </a:xfrm>
                          <a:prstGeom prst="rect">
                            <a:avLst/>
                          </a:prstGeom>
                        </pic:spPr>
                      </pic:pic>
                      <pic:pic xmlns:pic="http://schemas.openxmlformats.org/drawingml/2006/picture">
                        <pic:nvPicPr>
                          <pic:cNvPr id="26717101" name="Graphic 42" descr="Business Growth with solid fill"/>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2901278" y="1326857"/>
                            <a:ext cx="362611" cy="362611"/>
                          </a:xfrm>
                          <a:prstGeom prst="rect">
                            <a:avLst/>
                          </a:prstGeom>
                        </pic:spPr>
                      </pic:pic>
                      <pic:pic xmlns:pic="http://schemas.openxmlformats.org/drawingml/2006/picture">
                        <pic:nvPicPr>
                          <pic:cNvPr id="238512370" name="Graphic 14" descr="Presentation with bar chart with solid fill"/>
                          <pic:cNvPicPr>
                            <a:picLocks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2900217" y="666849"/>
                            <a:ext cx="405263" cy="405263"/>
                          </a:xfrm>
                          <a:prstGeom prst="rect">
                            <a:avLst/>
                          </a:prstGeom>
                        </pic:spPr>
                      </pic:pic>
                      <pic:pic xmlns:pic="http://schemas.openxmlformats.org/drawingml/2006/picture">
                        <pic:nvPicPr>
                          <pic:cNvPr id="969363061" name="Graphic 35" descr="Open book with solid fill"/>
                          <pic:cNvPicPr>
                            <a:picLocks noChangeAspect="1"/>
                          </pic:cNvPicPr>
                        </pic:nvPicPr>
                        <pic:blipFill>
                          <a:blip r:embed="rId280" cstate="print">
                            <a:extLst>
                              <a:ext uri="{28A0092B-C50C-407E-A947-70E740481C1C}">
                                <a14:useLocalDpi xmlns:a14="http://schemas.microsoft.com/office/drawing/2010/main" val="0"/>
                              </a:ext>
                              <a:ext uri="{96DAC541-7B7A-43D3-8B79-37D633B846F1}">
                                <asvg:svgBlip xmlns:asvg="http://schemas.microsoft.com/office/drawing/2016/SVG/main" r:embed="rId281"/>
                              </a:ext>
                            </a:extLst>
                          </a:blip>
                          <a:stretch>
                            <a:fillRect/>
                          </a:stretch>
                        </pic:blipFill>
                        <pic:spPr>
                          <a:xfrm>
                            <a:off x="2442121" y="77999"/>
                            <a:ext cx="348524" cy="348556"/>
                          </a:xfrm>
                          <a:prstGeom prst="rect">
                            <a:avLst/>
                          </a:prstGeom>
                        </pic:spPr>
                      </pic:pic>
                      <pic:pic xmlns:pic="http://schemas.openxmlformats.org/drawingml/2006/picture">
                        <pic:nvPicPr>
                          <pic:cNvPr id="1751466387" name="Graphic 28" descr="Checklist with solid fill"/>
                          <pic:cNvPicPr>
                            <a:picLocks noChangeAspect="1"/>
                          </pic:cNvPicPr>
                        </pic:nvPicPr>
                        <pic:blipFill>
                          <a:blip r:embed="rId259" cstate="print">
                            <a:extLst>
                              <a:ext uri="{28A0092B-C50C-407E-A947-70E740481C1C}">
                                <a14:useLocalDpi xmlns:a14="http://schemas.microsoft.com/office/drawing/2010/main" val="0"/>
                              </a:ext>
                              <a:ext uri="{96DAC541-7B7A-43D3-8B79-37D633B846F1}">
                                <asvg:svgBlip xmlns:asvg="http://schemas.microsoft.com/office/drawing/2016/SVG/main" r:embed="rId260"/>
                              </a:ext>
                            </a:extLst>
                          </a:blip>
                          <a:stretch>
                            <a:fillRect/>
                          </a:stretch>
                        </pic:blipFill>
                        <pic:spPr>
                          <a:xfrm>
                            <a:off x="2923739" y="58252"/>
                            <a:ext cx="353820" cy="353853"/>
                          </a:xfrm>
                          <a:prstGeom prst="rect">
                            <a:avLst/>
                          </a:prstGeom>
                        </pic:spPr>
                      </pic:pic>
                      <pic:pic xmlns:pic="http://schemas.openxmlformats.org/drawingml/2006/picture">
                        <pic:nvPicPr>
                          <pic:cNvPr id="1336658191" name="Graphic 48" descr="Handshake with solid fill"/>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2455809" y="679524"/>
                            <a:ext cx="379452" cy="379452"/>
                          </a:xfrm>
                          <a:prstGeom prst="rect">
                            <a:avLst/>
                          </a:prstGeom>
                        </pic:spPr>
                      </pic:pic>
                    </wpg:wgp>
                  </a:graphicData>
                </a:graphic>
              </wp:inline>
            </w:drawing>
          </mc:Choice>
          <mc:Fallback>
            <w:pict>
              <v:group w14:anchorId="47E1F4B9" id="_x0000_s3663" style="width:450.15pt;height:138.65pt;mso-position-horizontal-relative:char;mso-position-vertical-relative:line" coordsize="57169,1760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">
                <v:group id="Group 1780310446" o:spid="_x0000_s3664" style="position:absolute;top:12082;width:28297;height:5526" coordorigin=",12082" coordsize="3776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">
                  <v:group id="Group 1689043285" o:spid="_x0000_s3665" style="position:absolute;top:12765;width:37768;height:6551" coordorigin=",1276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">
                    <v:group id="Group 1233331530" o:spid="_x0000_s3666" style="position:absolute;top:12765;width:45382;height:7872" coordorigin=",1276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">
                      <v:rect id="Rectangle 2012543645" o:spid="_x0000_s3667" style="position:absolute;left:3575;top:1276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" fillcolor="#f2f2f2 [3052]" stroked="f" strokeweight="1pt"/>
                      <v:shape id="Freeform: Shape 811246357" o:spid="_x0000_s3668" style="position:absolute;top:12765;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" path="m,l551578,,1643534,787200,,787200,,xe" fillcolor="#168489" stroked="f" strokeweight="1pt">
                        <v:stroke joinstyle="miter"/>
                        <v:path arrowok="t" o:connecttype="custom" o:connectlocs="0,0;551578,0;1643534,787200;0,787200;0,0" o:connectangles="0,0,0,0,0"/>
                      </v:shape>
                    </v:group>
                    <v:line id="Straight Connector 1594506624" o:spid="_x0000_s3669" style="position:absolute;visibility:visible;mso-wrap-style:square" from="38535,14110" to="38535,19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670" type="#_x0000_t202" style="position:absolute;left:898;top:1311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" filled="f" stroked="f">
                    <v:textbox>
                      <w:txbxContent>
                        <w:p w14:paraId="56F561F2"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06</w:t>
                          </w:r>
                        </w:p>
                      </w:txbxContent>
                    </v:textbox>
                  </v:shape>
                  <v:shape id="مربع نص 257" o:spid="_x0000_s3671" type="#_x0000_t202" style="position:absolute;left:11047;top:12082;width:20365;height:7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" filled="f" stroked="f">
                    <v:textbox>
                      <w:txbxContent>
                        <w:p w14:paraId="186C838F" w14:textId="77777777" w:rsidR="00AE68C6" w:rsidRDefault="00AE68C6" w:rsidP="00AE68C6">
                          <w:pPr>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قياس الأداء والتحسين المستمر</w:t>
                          </w:r>
                        </w:p>
                      </w:txbxContent>
                    </v:textbox>
                  </v:shape>
                </v:group>
                <v:group id="Group 1706935809" o:spid="_x0000_s3672" style="position:absolute;left:28871;top:12535;width:28298;height:4908;flip:x" coordorigin="28871,12535"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">
                  <v:group id="Group 622814642" o:spid="_x0000_s3673" style="position:absolute;left:28871;top:12535;width:37769;height:6551"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">
                    <v:group id="Group 387642786" o:spid="_x0000_s3674" style="position:absolute;left:28871;top:12535;width:45383;height:7872" coordorigin="28871,12535"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">
                      <v:rect id="Rectangle 2916151" o:spid="_x0000_s3675" style="position:absolute;left:32447;top:1253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" fillcolor="#f2f2f2 [3052]" stroked="f" strokeweight="1pt"/>
                      <v:shape id="Freeform: Shape 730052185" o:spid="_x0000_s3676" style="position:absolute;left:28871;top:12535;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941527926" o:spid="_x0000_s3677" style="position:absolute;visibility:visible;mso-wrap-style:square" from="67407,13880" to="67407,18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" strokecolor="black [3213]" strokeweight="1pt">
                      <v:stroke joinstyle="miter"/>
                      <v:shadow on="t" type="perspective" color="black" opacity="26214f" offset="0,0" matrix="66847f,,,66847f"/>
                      <o:lock v:ext="edit" shapetype="f"/>
                    </v:line>
                  </v:group>
                  <v:shape id="مربع نص 257" o:spid="_x0000_s3678" type="#_x0000_t202" style="position:absolute;left:29769;top:12882;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" filled="f" stroked="f">
                    <v:textbox>
                      <w:txbxContent>
                        <w:p w14:paraId="0FC2EEB8"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05</w:t>
                          </w:r>
                        </w:p>
                      </w:txbxContent>
                    </v:textbox>
                  </v:shape>
                  <v:shape id="مربع نص 257" o:spid="_x0000_s3679" type="#_x0000_t202" style="position:absolute;left:38974;top:13094;width:23515;height:5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" filled="f" stroked="f">
                    <v:textbox>
                      <w:txbxContent>
                        <w:p w14:paraId="504017AF"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والتعلم المستمر</w:t>
                          </w:r>
                        </w:p>
                      </w:txbxContent>
                    </v:textbox>
                  </v:shape>
                </v:group>
                <v:group id="Group 1398665909" o:spid="_x0000_s3680" style="position:absolute;top:6254;width:28297;height:4908" coordorigin=",6254"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">
                  <v:group id="Group 1699346412" o:spid="_x0000_s3681" style="position:absolute;top:6254;width:37768;height:6551"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">
                    <v:group id="Group 220551900" o:spid="_x0000_s3682" style="position:absolute;top:6254;width:45382;height:7872" coordorigin=",6254"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">
                      <v:rect id="Rectangle 299016072" o:spid="_x0000_s3683" style="position:absolute;left:3575;top:6254;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" fillcolor="#f2f2f2 [3052]" stroked="f" strokeweight="1pt"/>
                      <v:shape id="Freeform: Shape 1026706587" o:spid="_x0000_s3684" style="position:absolute;top:6254;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2010080772" o:spid="_x0000_s3685" style="position:absolute;visibility:visible;mso-wrap-style:square" from="38535,7599" to="38535,1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" strokecolor="black [3213]" strokeweight="1pt">
                      <v:stroke joinstyle="miter"/>
                      <v:shadow on="t" type="perspective" color="black" opacity="26214f" offset="0,0" matrix="66847f,,,66847f"/>
                      <o:lock v:ext="edit" shapetype="f"/>
                    </v:line>
                  </v:group>
                  <v:shape id="مربع نص 257" o:spid="_x0000_s3686" type="#_x0000_t202" style="position:absolute;left:898;top:6601;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" filled="f" stroked="f">
                    <v:textbox>
                      <w:txbxContent>
                        <w:p w14:paraId="40C131F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04</w:t>
                          </w:r>
                        </w:p>
                      </w:txbxContent>
                    </v:textbox>
                  </v:shape>
                  <v:shape id="مربع نص 257" o:spid="_x0000_s3687" type="#_x0000_t202" style="position:absolute;left:12058;top:6607;width:19952;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" filled="f" stroked="f">
                    <v:textbox>
                      <w:txbxContent>
                        <w:p w14:paraId="452A6781"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الأصحاب المعنيين</w:t>
                          </w:r>
                        </w:p>
                      </w:txbxContent>
                    </v:textbox>
                  </v:shape>
                </v:group>
                <v:group id="Group 1586964060" o:spid="_x0000_s3688" style="position:absolute;left:28871;top:6328;width:28298;height:5457;flip:x" coordorigin="28871,6328" coordsize="37768,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">
                  <v:group id="Group 2107034351" o:spid="_x0000_s3689" style="position:absolute;left:28871;top:6328;width:37769;height:6551"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">
                    <v:group id="Group 230838113" o:spid="_x0000_s3690" style="position:absolute;left:28871;top:6328;width:45383;height:7872" coordorigin="28871,6328"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">
                      <v:rect id="Rectangle 1190069838" o:spid="_x0000_s3691" style="position:absolute;left:32447;top:6328;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" fillcolor="#f2f2f2 [3052]" stroked="f" strokeweight="1pt"/>
                      <v:shape id="Freeform: Shape 553924549" o:spid="_x0000_s3692" style="position:absolute;left:28871;top:6328;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" path="m,l551578,,1643534,787200,,787200,,xe" fillcolor="#168489" stroked="f" strokeweight="1pt">
                        <v:stroke joinstyle="miter"/>
                        <v:path arrowok="t" o:connecttype="custom" o:connectlocs="0,0;551578,0;1643534,787200;0,787200;0,0" o:connectangles="0,0,0,0,0"/>
                      </v:shape>
                    </v:group>
                    <v:line id="Straight Connector 45869914" o:spid="_x0000_s3693" style="position:absolute;visibility:visible;mso-wrap-style:square" from="67407,7673" to="67407,12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" strokecolor="black [3213]" strokeweight="1pt">
                      <v:stroke joinstyle="miter"/>
                      <v:shadow on="t" type="perspective" color="black" opacity="26214f" offset="0,0" matrix="66847f,,,66847f"/>
                      <o:lock v:ext="edit" shapetype="f"/>
                    </v:line>
                  </v:group>
                  <v:shape id="مربع نص 257" o:spid="_x0000_s3694" type="#_x0000_t202" style="position:absolute;left:29769;top:6675;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" filled="f" stroked="f">
                    <v:textbox>
                      <w:txbxContent>
                        <w:p w14:paraId="32D156C1"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03</w:t>
                          </w:r>
                        </w:p>
                      </w:txbxContent>
                    </v:textbox>
                  </v:shape>
                  <v:shape id="مربع نص 257" o:spid="_x0000_s3695" type="#_x0000_t202" style="position:absolute;left:36502;top:6703;width:26820;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" filled="f" stroked="f">
                    <v:textbox>
                      <w:txbxContent>
                        <w:p w14:paraId="452C6AB7"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التصميم والهندسة المستدامة</w:t>
                          </w:r>
                        </w:p>
                      </w:txbxContent>
                    </v:textbox>
                  </v:shape>
                </v:group>
                <v:group id="Group 1355792258" o:spid="_x0000_s3696" style="position:absolute;width:28297;height:5333" coordsize="37768,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">
                  <v:group id="Group 1918674424" o:spid="_x0000_s3697" style="position:absolute;width:37768;height:655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">
                    <v:group id="Group 1491463288" o:spid="_x0000_s3698" style="position:absolute;width:45382;height:7872"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">
                      <v:rect id="Rectangle 918331410" o:spid="_x0000_s3699" style="position:absolute;left:3575;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" fillcolor="#f2f2f2 [3052]" stroked="f" strokeweight="1pt"/>
                      <v:shape id="Freeform: Shape 915316181" o:spid="_x0000_s3700" style="position:absolute;width:16435;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" path="m,l551578,,1643534,787200,,787200,,xe" fillcolor="#168489" stroked="f" strokeweight="1pt">
                        <v:stroke joinstyle="miter"/>
                        <v:path arrowok="t" o:connecttype="custom" o:connectlocs="0,0;551578,0;1643534,787200;0,787200;0,0" o:connectangles="0,0,0,0,0"/>
                      </v:shape>
                    </v:group>
                    <v:line id="Straight Connector 1445757677" o:spid="_x0000_s3701" style="position:absolute;visibility:visible;mso-wrap-style:square" from="38535,1345" to="38535,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702" type="#_x0000_t202" style="position:absolute;left:898;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" filled="f" stroked="f">
                    <v:textbox>
                      <w:txbxContent>
                        <w:p w14:paraId="236241E9" w14:textId="77777777" w:rsidR="00AE68C6" w:rsidRDefault="00AE68C6" w:rsidP="00AE68C6">
                          <w:pPr>
                            <w:jc w:val="center"/>
                            <w:rPr>
                              <w:rFonts w:ascii="Adobe Arabic" w:eastAsia="Calibri" w:hAnsi="Adobe Arabic" w:cs="Adobe Arabic"/>
                              <w:b/>
                              <w:bCs/>
                              <w:color w:val="FFFFFF"/>
                              <w:kern w:val="24"/>
                              <w:sz w:val="40"/>
                              <w:szCs w:val="40"/>
                            </w:rPr>
                          </w:pPr>
                          <w:r>
                            <w:rPr>
                              <w:rFonts w:ascii="Adobe Arabic" w:eastAsia="Calibri" w:hAnsi="Adobe Arabic" w:cs="Adobe Arabic"/>
                              <w:b/>
                              <w:bCs/>
                              <w:color w:val="FFFFFF"/>
                              <w:kern w:val="24"/>
                              <w:sz w:val="40"/>
                              <w:szCs w:val="40"/>
                            </w:rPr>
                            <w:t>02</w:t>
                          </w:r>
                        </w:p>
                      </w:txbxContent>
                    </v:textbox>
                  </v:shape>
                  <v:shape id="مربع نص 257" o:spid="_x0000_s3703" type="#_x0000_t202" style="position:absolute;left:9723;top:473;width:22330;height:6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" filled="f" stroked="f">
                    <v:textbox>
                      <w:txbxContent>
                        <w:p w14:paraId="61F8F7A2"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وضع استراتيجية مستدامة</w:t>
                          </w:r>
                        </w:p>
                      </w:txbxContent>
                    </v:textbox>
                  </v:shape>
                </v:group>
                <v:group id="Group 597581280" o:spid="_x0000_s3704" style="position:absolute;left:28871;width:28298;height:4908;flip:x" coordorigin="28871" coordsize="37768,6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">
                  <v:group id="Group 1819019661" o:spid="_x0000_s3705" style="position:absolute;left:28871;width:37769;height:6551"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">
                    <v:group id="Group 1805706741" o:spid="_x0000_s3706" style="position:absolute;left:28871;width:45383;height:7872" coordorigin="28871" coordsize="45382,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">
                      <v:rect id="Rectangle 618963263" o:spid="_x0000_s3707" style="position:absolute;left:32447;width:41807;height:7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" fillcolor="#f2f2f2 [3052]" stroked="f" strokeweight="1pt"/>
                      <v:shape id="Freeform: Shape 1326693869" o:spid="_x0000_s3708" style="position:absolute;left:28871;width:16436;height:7872;visibility:visible;mso-wrap-style:square;v-text-anchor:middle" coordsize="1643534,7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" path="m,l551578,,1643534,787200,,787200,,xe" fillcolor="#168489" stroked="f" strokeweight="1pt">
                        <v:stroke joinstyle="miter"/>
                        <v:path arrowok="t" o:connecttype="custom" o:connectlocs="0,0;551578,0;1643534,787200;0,787200;0,0" o:connectangles="0,0,0,0,0"/>
                      </v:shape>
                    </v:group>
                    <v:line id="Straight Connector 1049645489" o:spid="_x0000_s3709" style="position:absolute;visibility:visible;mso-wrap-style:square" from="67407,1345" to="67407,6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" strokecolor="black [3213]" strokeweight="1pt">
                      <v:stroke joinstyle="miter"/>
                      <v:shadow on="t" type="perspective" color="black" opacity="26214f" offset="0,0" matrix="66847f,,,66847f"/>
                      <o:lock v:ext="edit" shapetype="f"/>
                    </v:line>
                  </v:group>
                  <v:shape id="مربع نص 257" o:spid="_x0000_s3710" type="#_x0000_t202" style="position:absolute;left:29769;top:347;width:692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" filled="f" stroked="f">
                    <v:textbox>
                      <w:txbxContent>
                        <w:p w14:paraId="0146C3CD" w14:textId="77777777" w:rsidR="00AE68C6" w:rsidRDefault="00AE68C6" w:rsidP="00AE68C6">
                          <w:pPr>
                            <w:jc w:val="center"/>
                            <w:rPr>
                              <w:rFonts w:ascii="Adobe Arabic" w:eastAsia="Calibri" w:hAnsi="Adobe Arabic" w:cs="Adobe Arabic"/>
                              <w:b/>
                              <w:bCs/>
                              <w:color w:val="FFFFFF"/>
                              <w:kern w:val="24"/>
                              <w:sz w:val="40"/>
                              <w:szCs w:val="40"/>
                              <w:lang w:bidi="ar-SY"/>
                            </w:rPr>
                          </w:pPr>
                          <w:r>
                            <w:rPr>
                              <w:rFonts w:ascii="Adobe Arabic" w:eastAsia="Calibri" w:hAnsi="Adobe Arabic" w:cs="Adobe Arabic"/>
                              <w:b/>
                              <w:bCs/>
                              <w:color w:val="FFFFFF"/>
                              <w:kern w:val="24"/>
                              <w:sz w:val="40"/>
                              <w:szCs w:val="40"/>
                              <w:rtl/>
                              <w:lang w:bidi="ar-SY"/>
                            </w:rPr>
                            <w:t>01</w:t>
                          </w:r>
                        </w:p>
                      </w:txbxContent>
                    </v:textbox>
                  </v:shape>
                  <v:shape id="مربع نص 257" o:spid="_x0000_s3711" type="#_x0000_t202" style="position:absolute;left:38974;top:571;width:22268;height: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" filled="f" stroked="f">
                    <v:textbox>
                      <w:txbxContent>
                        <w:p w14:paraId="260C0536" w14:textId="77777777" w:rsidR="00AE68C6" w:rsidRDefault="00AE68C6" w:rsidP="00AE68C6">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التقييم الشامل للاستدامة</w:t>
                          </w:r>
                        </w:p>
                      </w:txbxContent>
                    </v:textbox>
                  </v:shape>
                </v:group>
                <v:shape id="رسم 20" o:spid="_x0000_s3712" type="#_x0000_t75" alt="مخطط شريط" style="position:absolute;left:24275;top:13119;width:3924;height:3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">
                  <v:imagedata r:id="rId140" o:title="مخطط شريط"/>
                </v:shape>
                <v:shape id="Graphic 42" o:spid="_x0000_s3713" type="#_x0000_t75" alt="Business Growth with solid fill" style="position:absolute;left:29012;top:13268;width:3626;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">
                  <v:imagedata r:id="rId120" o:title="Business Growth with solid fill"/>
                </v:shape>
                <v:shape id="Graphic 14" o:spid="_x0000_s3714" type="#_x0000_t75" alt="Presentation with bar chart with solid fill" style="position:absolute;left:29002;top:6668;width:4052;height:4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">
                  <v:imagedata r:id="rId134" o:title="Presentation with bar chart with solid fill"/>
                </v:shape>
                <v:shape id="Graphic 35" o:spid="_x0000_s3715" type="#_x0000_t75" alt="Open book with solid fill" style="position:absolute;left:24421;top:779;width:3485;height:3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">
                  <v:imagedata r:id="rId282" o:title="Open book with solid fill"/>
                </v:shape>
                <v:shape id="Graphic 28" o:spid="_x0000_s3716" type="#_x0000_t75" alt="Checklist with solid fill" style="position:absolute;left:29237;top:582;width:3538;height: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">
                  <v:imagedata r:id="rId261" o:title="Checklist with solid fill"/>
                </v:shape>
                <v:shape id="Graphic 48" o:spid="_x0000_s3717" type="#_x0000_t75" alt="Handshake with solid fill" style="position:absolute;left:24558;top:6795;width:3794;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">
                  <v:imagedata r:id="rId118" o:title="Handshake with solid fill"/>
                </v:shape>
                <w10:anchorlock/>
              </v:group>
            </w:pict>
          </mc:Fallback>
        </mc:AlternateContent>
      </w:r>
    </w:p>
    <w:p w14:paraId="3034B515" w14:textId="504439EE" w:rsidR="0045544D" w:rsidRPr="00963A4D" w:rsidRDefault="0045544D" w:rsidP="0045544D">
      <w:pPr>
        <w:rPr>
          <w:rtl/>
        </w:rPr>
      </w:pPr>
      <w:r w:rsidRPr="002A078C">
        <w:rPr>
          <w:rFonts w:ascii="Sakkal Majalla" w:hAnsi="Sakkal Majalla"/>
          <w:noProof/>
          <w:sz w:val="34"/>
          <w:lang w:bidi="ar-EG"/>
        </w:rPr>
        <w:lastRenderedPageBreak/>
        <mc:AlternateContent>
          <mc:Choice Requires="wpg">
            <w:drawing>
              <wp:inline distT="0" distB="0" distL="0" distR="0" wp14:anchorId="646F401E" wp14:editId="20633499">
                <wp:extent cx="5731510" cy="891540"/>
                <wp:effectExtent l="0" t="0" r="2540" b="22860"/>
                <wp:docPr id="4893735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1431551" name="مجموعة 47"/>
                        <wpg:cNvGrpSpPr/>
                        <wpg:grpSpPr>
                          <a:xfrm>
                            <a:off x="0" y="0"/>
                            <a:ext cx="5731510" cy="895351"/>
                            <a:chOff x="0" y="0"/>
                            <a:chExt cx="5878196" cy="918845"/>
                          </a:xfrm>
                        </wpg:grpSpPr>
                        <wpg:grpSp>
                          <wpg:cNvPr id="1079652867" name="مجموعة 48"/>
                          <wpg:cNvGrpSpPr/>
                          <wpg:grpSpPr>
                            <a:xfrm>
                              <a:off x="0" y="0"/>
                              <a:ext cx="5878196" cy="918845"/>
                              <a:chOff x="0" y="0"/>
                              <a:chExt cx="6240348" cy="919070"/>
                            </a:xfrm>
                          </wpg:grpSpPr>
                          <wpg:grpSp>
                            <wpg:cNvPr id="1594399533" name="مجموعة 49"/>
                            <wpg:cNvGrpSpPr/>
                            <wpg:grpSpPr>
                              <a:xfrm>
                                <a:off x="0" y="169208"/>
                                <a:ext cx="5433072" cy="580613"/>
                                <a:chOff x="0" y="169208"/>
                                <a:chExt cx="5433072" cy="580613"/>
                              </a:xfrm>
                            </wpg:grpSpPr>
                            <wps:wsp>
                              <wps:cNvPr id="1468903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7999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9385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944776" name="مربع نص 41"/>
                          <wps:cNvSpPr txBox="1"/>
                          <wps:spPr>
                            <a:xfrm>
                              <a:off x="204466" y="257055"/>
                              <a:ext cx="4615440" cy="389397"/>
                            </a:xfrm>
                            <a:prstGeom prst="rect">
                              <a:avLst/>
                            </a:prstGeom>
                            <a:noFill/>
                          </wps:spPr>
                          <wps:txbx>
                            <w:txbxContent>
                              <w:p w14:paraId="7113C15D" w14:textId="538F35E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التقييم الشامل للاستدامة:</w:t>
                                </w:r>
                              </w:p>
                            </w:txbxContent>
                          </wps:txbx>
                          <wps:bodyPr wrap="square" rtlCol="1">
                            <a:spAutoFit/>
                          </wps:bodyPr>
                        </wps:wsp>
                      </wpg:grpSp>
                      <pic:pic xmlns:pic="http://schemas.openxmlformats.org/drawingml/2006/picture">
                        <pic:nvPicPr>
                          <pic:cNvPr id="117364639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6F401E" id="_x0000_s37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TzfZnAcAAPw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ZPN9m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7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">
                  <v:group id="مجموعة 48" o:spid="_x0000_s37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">
                    <v:group id="مجموعة 49" o:spid="_x0000_s37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">
                      <v:shape id="شكل حر 50" o:spid="_x0000_s37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" fillcolor="#a5a5a5 [2092]" stroked="f" strokeweight="1pt">
                        <v:stroke joinstyle="miter"/>
                      </v:roundrect>
                    </v:group>
                    <v:oval id="شكل بيضاوي 52" o:spid="_x0000_s37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" filled="f" strokecolor="#168489" strokeweight="1pt">
                      <v:stroke joinstyle="miter"/>
                    </v:oval>
                  </v:group>
                  <v:shape id="مربع نص 41" o:spid="_x0000_s37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" filled="f" stroked="f">
                    <v:textbox style="mso-fit-shape-to-text:t">
                      <w:txbxContent>
                        <w:p w14:paraId="7113C15D" w14:textId="538F35E7"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التقييم الشامل للاستدامة:</w:t>
                          </w:r>
                        </w:p>
                      </w:txbxContent>
                    </v:textbox>
                  </v:shape>
                </v:group>
                <v:shape id="صورة 54" o:spid="_x0000_s37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">
                  <v:imagedata r:id="rId79" o:title=""/>
                </v:shape>
                <w10:anchorlock/>
              </v:group>
            </w:pict>
          </mc:Fallback>
        </mc:AlternateContent>
      </w:r>
    </w:p>
    <w:p w14:paraId="69AFC1E2" w14:textId="1A2495D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تقييم موسع للأداء البيئي والاجتماعي والاقتصادي للمشروع</w:t>
      </w:r>
      <w:r w:rsidRPr="00235CA1">
        <w:rPr>
          <w:rFonts w:ascii="Sakkal Majalla" w:hAnsi="Sakkal Majalla" w:cs="Sakkal Majalla"/>
          <w:sz w:val="34"/>
          <w:szCs w:val="34"/>
        </w:rPr>
        <w:t>.</w:t>
      </w:r>
    </w:p>
    <w:p w14:paraId="16ADD864" w14:textId="60F826C1"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استخدام مؤشرات ومعايير محددة لقياس الأداء المستدام في مختلف المجالات</w:t>
      </w:r>
      <w:r w:rsidRPr="00235CA1">
        <w:rPr>
          <w:rFonts w:ascii="Sakkal Majalla" w:hAnsi="Sakkal Majalla" w:cs="Sakkal Majalla"/>
          <w:sz w:val="34"/>
          <w:szCs w:val="34"/>
        </w:rPr>
        <w:t>.</w:t>
      </w:r>
    </w:p>
    <w:p w14:paraId="26532D47" w14:textId="5F967142"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نتائج التقييم لتحديد نقاط القوة والضعف وفرص التحسين</w:t>
      </w:r>
      <w:r w:rsidRPr="00235CA1">
        <w:rPr>
          <w:rFonts w:ascii="Sakkal Majalla" w:hAnsi="Sakkal Majalla" w:cs="Sakkal Majalla"/>
          <w:sz w:val="34"/>
          <w:szCs w:val="34"/>
        </w:rPr>
        <w:t>.</w:t>
      </w:r>
    </w:p>
    <w:p w14:paraId="5FFCB211" w14:textId="781191A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50D99DF" wp14:editId="6EC577D5">
                <wp:extent cx="5731510" cy="891540"/>
                <wp:effectExtent l="0" t="0" r="2540" b="22860"/>
                <wp:docPr id="5875688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7259975" name="مجموعة 47"/>
                        <wpg:cNvGrpSpPr/>
                        <wpg:grpSpPr>
                          <a:xfrm>
                            <a:off x="0" y="0"/>
                            <a:ext cx="5731510" cy="895351"/>
                            <a:chOff x="0" y="0"/>
                            <a:chExt cx="5878196" cy="918845"/>
                          </a:xfrm>
                        </wpg:grpSpPr>
                        <wpg:grpSp>
                          <wpg:cNvPr id="822302918" name="مجموعة 48"/>
                          <wpg:cNvGrpSpPr/>
                          <wpg:grpSpPr>
                            <a:xfrm>
                              <a:off x="0" y="0"/>
                              <a:ext cx="5878196" cy="918845"/>
                              <a:chOff x="0" y="0"/>
                              <a:chExt cx="6240348" cy="919070"/>
                            </a:xfrm>
                          </wpg:grpSpPr>
                          <wpg:grpSp>
                            <wpg:cNvPr id="551629412" name="مجموعة 49"/>
                            <wpg:cNvGrpSpPr/>
                            <wpg:grpSpPr>
                              <a:xfrm>
                                <a:off x="0" y="169208"/>
                                <a:ext cx="5433072" cy="580613"/>
                                <a:chOff x="0" y="169208"/>
                                <a:chExt cx="5433072" cy="580613"/>
                              </a:xfrm>
                            </wpg:grpSpPr>
                            <wps:wsp>
                              <wps:cNvPr id="339617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83252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0318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8375441" name="مربع نص 41"/>
                          <wps:cNvSpPr txBox="1"/>
                          <wps:spPr>
                            <a:xfrm>
                              <a:off x="204466" y="257055"/>
                              <a:ext cx="4615440" cy="389397"/>
                            </a:xfrm>
                            <a:prstGeom prst="rect">
                              <a:avLst/>
                            </a:prstGeom>
                            <a:noFill/>
                          </wps:spPr>
                          <wps:txbx>
                            <w:txbxContent>
                              <w:p w14:paraId="18E589DB" w14:textId="2E9EE39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وضع استراتيجية مستدامة:</w:t>
                                </w:r>
                              </w:p>
                            </w:txbxContent>
                          </wps:txbx>
                          <wps:bodyPr wrap="square" rtlCol="1">
                            <a:spAutoFit/>
                          </wps:bodyPr>
                        </wps:wsp>
                      </wpg:grpSp>
                      <pic:pic xmlns:pic="http://schemas.openxmlformats.org/drawingml/2006/picture">
                        <pic:nvPicPr>
                          <pic:cNvPr id="98828669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0D99DF" id="_x0000_s37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h7BnwcAAPc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4qHsG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37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">
                  <v:group id="مجموعة 48" o:spid="_x0000_s37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">
                    <v:group id="مجموعة 49" o:spid="_x0000_s37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">
                      <v:shape id="شكل حر 50" o:spid="_x0000_s37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" fillcolor="#a5a5a5 [2092]" stroked="f" strokeweight="1pt">
                        <v:stroke joinstyle="miter"/>
                      </v:roundrect>
                    </v:group>
                    <v:oval id="شكل بيضاوي 52" o:spid="_x0000_s37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" filled="f" strokecolor="#168489" strokeweight="1pt">
                      <v:stroke joinstyle="miter"/>
                    </v:oval>
                  </v:group>
                  <v:shape id="مربع نص 41" o:spid="_x0000_s37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" filled="f" stroked="f">
                    <v:textbox style="mso-fit-shape-to-text:t">
                      <w:txbxContent>
                        <w:p w14:paraId="18E589DB" w14:textId="2E9EE390" w:rsidR="0045544D" w:rsidRDefault="009E3635" w:rsidP="0045544D">
                          <w:pPr>
                            <w:rPr>
                              <w:rFonts w:eastAsia="Calibri" w:hAnsi="Adobe Arabic" w:cs="Adobe Arabic"/>
                              <w:b/>
                              <w:bCs/>
                              <w:color w:val="FFFFFF"/>
                              <w:kern w:val="24"/>
                              <w:sz w:val="36"/>
                              <w:szCs w:val="36"/>
                              <w:lang w:bidi="ar-EG"/>
                            </w:rPr>
                          </w:pPr>
                          <w:r w:rsidRPr="009E3635">
                            <w:rPr>
                              <w:rFonts w:eastAsia="Calibri" w:hAnsi="Adobe Arabic" w:cs="Adobe Arabic"/>
                              <w:b/>
                              <w:bCs/>
                              <w:color w:val="FFFFFF"/>
                              <w:kern w:val="24"/>
                              <w:sz w:val="36"/>
                              <w:szCs w:val="36"/>
                              <w:rtl/>
                              <w:lang w:bidi="ar-EG"/>
                            </w:rPr>
                            <w:t>وضع استراتيجية مستدامة:</w:t>
                          </w:r>
                        </w:p>
                      </w:txbxContent>
                    </v:textbox>
                  </v:shape>
                </v:group>
                <v:shape id="صورة 54" o:spid="_x0000_s37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">
                  <v:imagedata r:id="rId79" o:title=""/>
                </v:shape>
                <w10:anchorlock/>
              </v:group>
            </w:pict>
          </mc:Fallback>
        </mc:AlternateContent>
      </w:r>
    </w:p>
    <w:p w14:paraId="7472D16C" w14:textId="4014051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رؤية واستراتيجية طموحة للمشروع تركز على الاستدامة</w:t>
      </w:r>
      <w:r w:rsidRPr="00235CA1">
        <w:rPr>
          <w:rFonts w:ascii="Sakkal Majalla" w:hAnsi="Sakkal Majalla" w:cs="Sakkal Majalla"/>
          <w:sz w:val="34"/>
          <w:szCs w:val="34"/>
        </w:rPr>
        <w:t>.</w:t>
      </w:r>
    </w:p>
    <w:p w14:paraId="73D919E3" w14:textId="1FA7BA7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ربط الاستراتيجية بأهداف التنمية المستدامة ذات الصلة</w:t>
      </w:r>
      <w:r w:rsidRPr="00235CA1">
        <w:rPr>
          <w:rFonts w:ascii="Sakkal Majalla" w:hAnsi="Sakkal Majalla" w:cs="Sakkal Majalla"/>
          <w:sz w:val="34"/>
          <w:szCs w:val="34"/>
        </w:rPr>
        <w:t>.</w:t>
      </w:r>
    </w:p>
    <w:p w14:paraId="6AC30AD4" w14:textId="21F7401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تصميم خطط عمل محددة لتنفيذ الاستراتيجية على أرض الواقع</w:t>
      </w:r>
      <w:r w:rsidRPr="00235CA1">
        <w:rPr>
          <w:rFonts w:ascii="Sakkal Majalla" w:hAnsi="Sakkal Majalla" w:cs="Sakkal Majalla"/>
          <w:sz w:val="34"/>
          <w:szCs w:val="34"/>
        </w:rPr>
        <w:t>.</w:t>
      </w:r>
    </w:p>
    <w:p w14:paraId="57836079" w14:textId="560615DA"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42813612" wp14:editId="1F485C05">
                <wp:extent cx="5731510" cy="891540"/>
                <wp:effectExtent l="0" t="0" r="2540" b="22860"/>
                <wp:docPr id="10924326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5970895" name="مجموعة 47"/>
                        <wpg:cNvGrpSpPr/>
                        <wpg:grpSpPr>
                          <a:xfrm>
                            <a:off x="0" y="0"/>
                            <a:ext cx="5731510" cy="895351"/>
                            <a:chOff x="0" y="0"/>
                            <a:chExt cx="5878196" cy="918845"/>
                          </a:xfrm>
                        </wpg:grpSpPr>
                        <wpg:grpSp>
                          <wpg:cNvPr id="1085115732" name="مجموعة 48"/>
                          <wpg:cNvGrpSpPr/>
                          <wpg:grpSpPr>
                            <a:xfrm>
                              <a:off x="0" y="0"/>
                              <a:ext cx="5878196" cy="918845"/>
                              <a:chOff x="0" y="0"/>
                              <a:chExt cx="6240348" cy="919070"/>
                            </a:xfrm>
                          </wpg:grpSpPr>
                          <wpg:grpSp>
                            <wpg:cNvPr id="2016033515" name="مجموعة 49"/>
                            <wpg:cNvGrpSpPr/>
                            <wpg:grpSpPr>
                              <a:xfrm>
                                <a:off x="0" y="169208"/>
                                <a:ext cx="5433072" cy="580613"/>
                                <a:chOff x="0" y="169208"/>
                                <a:chExt cx="5433072" cy="580613"/>
                              </a:xfrm>
                            </wpg:grpSpPr>
                            <wps:wsp>
                              <wps:cNvPr id="554266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4760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777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9710107" name="مربع نص 41"/>
                          <wps:cNvSpPr txBox="1"/>
                          <wps:spPr>
                            <a:xfrm>
                              <a:off x="204466" y="257055"/>
                              <a:ext cx="4615440" cy="389397"/>
                            </a:xfrm>
                            <a:prstGeom prst="rect">
                              <a:avLst/>
                            </a:prstGeom>
                            <a:noFill/>
                          </wps:spPr>
                          <wps:txbx>
                            <w:txbxContent>
                              <w:p w14:paraId="28931D97" w14:textId="258174B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التصميم والهندسة المستدامة:</w:t>
                                </w:r>
                              </w:p>
                            </w:txbxContent>
                          </wps:txbx>
                          <wps:bodyPr wrap="square" rtlCol="1">
                            <a:spAutoFit/>
                          </wps:bodyPr>
                        </wps:wsp>
                      </wpg:grpSp>
                      <pic:pic xmlns:pic="http://schemas.openxmlformats.org/drawingml/2006/picture">
                        <pic:nvPicPr>
                          <pic:cNvPr id="3966750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813612" id="_x0000_s37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PfRnwcAAPg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CE99G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37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">
                  <v:group id="مجموعة 48" o:spid="_x0000_s37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">
                    <v:group id="مجموعة 49" o:spid="_x0000_s37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">
                      <v:shape id="شكل حر 50" o:spid="_x0000_s37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" fillcolor="#a5a5a5 [2092]" stroked="f" strokeweight="1pt">
                        <v:stroke joinstyle="miter"/>
                      </v:roundrect>
                    </v:group>
                    <v:oval id="شكل بيضاوي 52" o:spid="_x0000_s37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" filled="f" strokecolor="#168489" strokeweight="1pt">
                      <v:stroke joinstyle="miter"/>
                    </v:oval>
                  </v:group>
                  <v:shape id="مربع نص 41" o:spid="_x0000_s374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" filled="f" stroked="f">
                    <v:textbox style="mso-fit-shape-to-text:t">
                      <w:txbxContent>
                        <w:p w14:paraId="28931D97" w14:textId="258174B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التصميم والهندسة المستدامة:</w:t>
                          </w:r>
                        </w:p>
                      </w:txbxContent>
                    </v:textbox>
                  </v:shape>
                </v:group>
                <v:shape id="صورة 54" o:spid="_x0000_s37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">
                  <v:imagedata r:id="rId79" o:title=""/>
                </v:shape>
                <w10:anchorlock/>
              </v:group>
            </w:pict>
          </mc:Fallback>
        </mc:AlternateContent>
      </w:r>
    </w:p>
    <w:p w14:paraId="653BB5AE" w14:textId="7B150EB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تطبيق مبادئ التصميم الأخضر والهندسة المستدامة في تخطيط وتنفيذ المشروع</w:t>
      </w:r>
      <w:r w:rsidRPr="00235CA1">
        <w:rPr>
          <w:rFonts w:ascii="Sakkal Majalla" w:hAnsi="Sakkal Majalla" w:cs="Sakkal Majalla"/>
          <w:sz w:val="34"/>
          <w:szCs w:val="34"/>
        </w:rPr>
        <w:t>.</w:t>
      </w:r>
    </w:p>
    <w:p w14:paraId="3EB5CD72" w14:textId="3F4724F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تبني تقنيات وحلول تكنولوجية فعالة في استخدام الموارد والطاقة</w:t>
      </w:r>
      <w:r w:rsidRPr="00235CA1">
        <w:rPr>
          <w:rFonts w:ascii="Sakkal Majalla" w:hAnsi="Sakkal Majalla" w:cs="Sakkal Majalla"/>
          <w:sz w:val="34"/>
          <w:szCs w:val="34"/>
        </w:rPr>
        <w:t>.</w:t>
      </w:r>
    </w:p>
    <w:p w14:paraId="5F976435" w14:textId="688D7DA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الاستفادة من الابتكارات والممارسات الناجحة في مجال الاستدامة</w:t>
      </w:r>
      <w:r w:rsidRPr="00235CA1">
        <w:rPr>
          <w:rFonts w:ascii="Sakkal Majalla" w:hAnsi="Sakkal Majalla" w:cs="Sakkal Majalla"/>
          <w:sz w:val="34"/>
          <w:szCs w:val="34"/>
        </w:rPr>
        <w:t>.</w:t>
      </w:r>
    </w:p>
    <w:p w14:paraId="4DEC1E45" w14:textId="322C3906"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65947431" wp14:editId="350F1A93">
                <wp:extent cx="5731510" cy="891540"/>
                <wp:effectExtent l="0" t="0" r="2540" b="22860"/>
                <wp:docPr id="19408118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19714783" name="مجموعة 47"/>
                        <wpg:cNvGrpSpPr/>
                        <wpg:grpSpPr>
                          <a:xfrm>
                            <a:off x="0" y="0"/>
                            <a:ext cx="5731510" cy="895351"/>
                            <a:chOff x="0" y="0"/>
                            <a:chExt cx="5878196" cy="918845"/>
                          </a:xfrm>
                        </wpg:grpSpPr>
                        <wpg:grpSp>
                          <wpg:cNvPr id="871208204" name="مجموعة 48"/>
                          <wpg:cNvGrpSpPr/>
                          <wpg:grpSpPr>
                            <a:xfrm>
                              <a:off x="0" y="0"/>
                              <a:ext cx="5878196" cy="918845"/>
                              <a:chOff x="0" y="0"/>
                              <a:chExt cx="6240348" cy="919070"/>
                            </a:xfrm>
                          </wpg:grpSpPr>
                          <wpg:grpSp>
                            <wpg:cNvPr id="1555756753" name="مجموعة 49"/>
                            <wpg:cNvGrpSpPr/>
                            <wpg:grpSpPr>
                              <a:xfrm>
                                <a:off x="0" y="169208"/>
                                <a:ext cx="5433072" cy="580613"/>
                                <a:chOff x="0" y="169208"/>
                                <a:chExt cx="5433072" cy="580613"/>
                              </a:xfrm>
                            </wpg:grpSpPr>
                            <wps:wsp>
                              <wps:cNvPr id="20183572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0379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84384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9919830" name="مربع نص 41"/>
                          <wps:cNvSpPr txBox="1"/>
                          <wps:spPr>
                            <a:xfrm>
                              <a:off x="204466" y="257055"/>
                              <a:ext cx="4615440" cy="389397"/>
                            </a:xfrm>
                            <a:prstGeom prst="rect">
                              <a:avLst/>
                            </a:prstGeom>
                            <a:noFill/>
                          </wps:spPr>
                          <wps:txbx>
                            <w:txbxContent>
                              <w:p w14:paraId="35FEF878" w14:textId="0E264FCC"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إدارة الأصحاب المعنيين:</w:t>
                                </w:r>
                              </w:p>
                            </w:txbxContent>
                          </wps:txbx>
                          <wps:bodyPr wrap="square" rtlCol="1">
                            <a:spAutoFit/>
                          </wps:bodyPr>
                        </wps:wsp>
                      </wpg:grpSp>
                      <pic:pic xmlns:pic="http://schemas.openxmlformats.org/drawingml/2006/picture">
                        <pic:nvPicPr>
                          <pic:cNvPr id="802957390"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947431" id="_x0000_s37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xhW1K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3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">
                  <v:group id="مجموعة 48" o:spid="_x0000_s3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">
                    <v:group id="مجموعة 49" o:spid="_x0000_s3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">
                      <v:shape id="شكل حر 50" o:spid="_x0000_s3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" fillcolor="#a5a5a5 [2092]" stroked="f" strokeweight="1pt">
                        <v:stroke joinstyle="miter"/>
                      </v:roundrect>
                    </v:group>
                    <v:oval id="شكل بيضاوي 52" o:spid="_x0000_s3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" filled="f" strokecolor="#168489" strokeweight="1pt">
                      <v:stroke joinstyle="miter"/>
                    </v:oval>
                  </v:group>
                  <v:shape id="مربع نص 41" o:spid="_x0000_s375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" filled="f" stroked="f">
                    <v:textbox style="mso-fit-shape-to-text:t">
                      <w:txbxContent>
                        <w:p w14:paraId="35FEF878" w14:textId="0E264FCC"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إدارة الأصحاب المعنيين:</w:t>
                          </w:r>
                        </w:p>
                      </w:txbxContent>
                    </v:textbox>
                  </v:shape>
                </v:group>
                <v:shape id="صورة 54" o:spid="_x0000_s37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">
                  <v:imagedata r:id="rId79" o:title=""/>
                </v:shape>
                <w10:anchorlock/>
              </v:group>
            </w:pict>
          </mc:Fallback>
        </mc:AlternateContent>
      </w:r>
    </w:p>
    <w:p w14:paraId="450F21EC" w14:textId="06CDDDF6"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إشراك جميع أصحاب المصلحة (عملاء، موردين، مجتمعات محلية) في مراحل المشروع</w:t>
      </w:r>
      <w:r w:rsidRPr="00235CA1">
        <w:rPr>
          <w:rFonts w:ascii="Sakkal Majalla" w:hAnsi="Sakkal Majalla" w:cs="Sakkal Majalla"/>
          <w:sz w:val="34"/>
          <w:szCs w:val="34"/>
        </w:rPr>
        <w:t>.</w:t>
      </w:r>
    </w:p>
    <w:p w14:paraId="709524FC" w14:textId="0E99424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بناء شراكات استراتيجية لتعزيز الاستدامة في سلسلة القيمة</w:t>
      </w:r>
      <w:r w:rsidRPr="00235CA1">
        <w:rPr>
          <w:rFonts w:ascii="Sakkal Majalla" w:hAnsi="Sakkal Majalla" w:cs="Sakkal Majalla"/>
          <w:sz w:val="34"/>
          <w:szCs w:val="34"/>
        </w:rPr>
        <w:t>.</w:t>
      </w:r>
    </w:p>
    <w:p w14:paraId="24B8D7FA" w14:textId="63E12147"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آليات للحوار والتشاور المستمر مع الأطراف المعنية</w:t>
      </w:r>
      <w:r w:rsidRPr="00235CA1">
        <w:rPr>
          <w:rFonts w:ascii="Sakkal Majalla" w:hAnsi="Sakkal Majalla" w:cs="Sakkal Majalla"/>
          <w:sz w:val="34"/>
          <w:szCs w:val="34"/>
        </w:rPr>
        <w:t>.</w:t>
      </w:r>
    </w:p>
    <w:p w14:paraId="6242522F" w14:textId="36AF60A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011BC7B4" wp14:editId="391BF10F">
                <wp:extent cx="5731510" cy="891540"/>
                <wp:effectExtent l="0" t="0" r="2540" b="22860"/>
                <wp:docPr id="19063154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4390065" name="مجموعة 47"/>
                        <wpg:cNvGrpSpPr/>
                        <wpg:grpSpPr>
                          <a:xfrm>
                            <a:off x="0" y="0"/>
                            <a:ext cx="5731510" cy="895351"/>
                            <a:chOff x="0" y="0"/>
                            <a:chExt cx="5878196" cy="918845"/>
                          </a:xfrm>
                        </wpg:grpSpPr>
                        <wpg:grpSp>
                          <wpg:cNvPr id="276216135" name="مجموعة 48"/>
                          <wpg:cNvGrpSpPr/>
                          <wpg:grpSpPr>
                            <a:xfrm>
                              <a:off x="0" y="0"/>
                              <a:ext cx="5878196" cy="918845"/>
                              <a:chOff x="0" y="0"/>
                              <a:chExt cx="6240348" cy="919070"/>
                            </a:xfrm>
                          </wpg:grpSpPr>
                          <wpg:grpSp>
                            <wpg:cNvPr id="1756023608" name="مجموعة 49"/>
                            <wpg:cNvGrpSpPr/>
                            <wpg:grpSpPr>
                              <a:xfrm>
                                <a:off x="0" y="169208"/>
                                <a:ext cx="5433072" cy="580613"/>
                                <a:chOff x="0" y="169208"/>
                                <a:chExt cx="5433072" cy="580613"/>
                              </a:xfrm>
                            </wpg:grpSpPr>
                            <wps:wsp>
                              <wps:cNvPr id="2164079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2984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07693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939174" name="مربع نص 41"/>
                          <wps:cNvSpPr txBox="1"/>
                          <wps:spPr>
                            <a:xfrm>
                              <a:off x="204466" y="257055"/>
                              <a:ext cx="4615440" cy="389397"/>
                            </a:xfrm>
                            <a:prstGeom prst="rect">
                              <a:avLst/>
                            </a:prstGeom>
                            <a:noFill/>
                          </wps:spPr>
                          <wps:txbx>
                            <w:txbxContent>
                              <w:p w14:paraId="1F7B3FFD" w14:textId="2442A68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القيادة والتعلم المستمر:</w:t>
                                </w:r>
                              </w:p>
                            </w:txbxContent>
                          </wps:txbx>
                          <wps:bodyPr wrap="square" rtlCol="1">
                            <a:spAutoFit/>
                          </wps:bodyPr>
                        </wps:wsp>
                      </wpg:grpSp>
                      <pic:pic xmlns:pic="http://schemas.openxmlformats.org/drawingml/2006/picture">
                        <pic:nvPicPr>
                          <pic:cNvPr id="137868034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1BC7B4" id="_x0000_s37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l+r5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7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">
                  <v:group id="مجموعة 48" o:spid="_x0000_s37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">
                    <v:group id="مجموعة 49" o:spid="_x0000_s37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">
                      <v:shape id="شكل حر 50" o:spid="_x0000_s37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" fillcolor="#a5a5a5 [2092]" stroked="f" strokeweight="1pt">
                        <v:stroke joinstyle="miter"/>
                      </v:roundrect>
                    </v:group>
                    <v:oval id="شكل بيضاوي 52" o:spid="_x0000_s37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" filled="f" strokecolor="#168489" strokeweight="1pt">
                      <v:stroke joinstyle="miter"/>
                    </v:oval>
                  </v:group>
                  <v:shape id="مربع نص 41" o:spid="_x0000_s37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" filled="f" stroked="f">
                    <v:textbox style="mso-fit-shape-to-text:t">
                      <w:txbxContent>
                        <w:p w14:paraId="1F7B3FFD" w14:textId="2442A68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القيادة والتعلم المستمر:</w:t>
                          </w:r>
                        </w:p>
                      </w:txbxContent>
                    </v:textbox>
                  </v:shape>
                </v:group>
                <v:shape id="صورة 54" o:spid="_x0000_s37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">
                  <v:imagedata r:id="rId79" o:title=""/>
                </v:shape>
                <w10:anchorlock/>
              </v:group>
            </w:pict>
          </mc:Fallback>
        </mc:AlternateContent>
      </w:r>
    </w:p>
    <w:p w14:paraId="300936BE" w14:textId="32E201EB"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تطبيق نهج </w:t>
      </w:r>
      <w:hyperlink r:id="rId305">
        <w:r>
          <w:rPr>
            <w:color w:val="0000FF"/>
            <w:u w:val="single"/>
          </w:rPr>
          <w:t>القيادة</w:t>
        </w:r>
      </w:hyperlink>
      <w:r>
        <w:t xml:space="preserve"> الاستراتيجية المستدامة في إدارة المشروع.</w:t>
      </w:r>
    </w:p>
    <w:p w14:paraId="6C85D8F5" w14:textId="26FC906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تشجيع التفكير النظمي والابتكار والتحسين المستمر</w:t>
      </w:r>
      <w:r w:rsidRPr="00235CA1">
        <w:rPr>
          <w:rFonts w:ascii="Sakkal Majalla" w:hAnsi="Sakkal Majalla" w:cs="Sakkal Majalla"/>
          <w:sz w:val="34"/>
          <w:szCs w:val="34"/>
        </w:rPr>
        <w:t>.</w:t>
      </w:r>
    </w:p>
    <w:p w14:paraId="65E12936" w14:textId="56B4859A" w:rsidR="00570B99" w:rsidRPr="00235CA1" w:rsidRDefault="00570B99" w:rsidP="002467E8">
      <w:pPr>
        <w:pStyle w:val="a5"/>
        <w:numPr>
          <w:ilvl w:val="0"/>
          <w:numId w:val="5"/>
        </w:numPr>
        <w:spacing w:after="0"/>
        <w:jc w:val="both"/>
        <w:rPr>
          <w:rFonts w:ascii="Sakkal Majalla" w:hAnsi="Sakkal Majalla" w:cs="Sakkal Majalla"/>
          <w:sz w:val="34"/>
          <w:szCs w:val="34"/>
          <w:rtl/>
        </w:rPr>
      </w:pPr>
      <w:r>
        <w:t>بناء القدرات والمهارات اللازمة لل</w:t>
      </w:r>
      <w:hyperlink r:id="rId305">
        <w:r>
          <w:rPr>
            <w:color w:val="0000FF"/>
            <w:u w:val="single"/>
          </w:rPr>
          <w:t>قيادة</w:t>
        </w:r>
      </w:hyperlink>
      <w:r>
        <w:t xml:space="preserve"> الاستراتيجية المستدامة.</w:t>
      </w:r>
    </w:p>
    <w:p w14:paraId="09F6E05A" w14:textId="7C2FCD1E"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0DCF0E8" wp14:editId="5946508F">
                <wp:extent cx="5731510" cy="891540"/>
                <wp:effectExtent l="0" t="0" r="2540" b="22860"/>
                <wp:docPr id="4354349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4335978" name="مجموعة 47"/>
                        <wpg:cNvGrpSpPr/>
                        <wpg:grpSpPr>
                          <a:xfrm>
                            <a:off x="0" y="0"/>
                            <a:ext cx="5731510" cy="895351"/>
                            <a:chOff x="0" y="0"/>
                            <a:chExt cx="5878196" cy="918845"/>
                          </a:xfrm>
                        </wpg:grpSpPr>
                        <wpg:grpSp>
                          <wpg:cNvPr id="1765351567" name="مجموعة 48"/>
                          <wpg:cNvGrpSpPr/>
                          <wpg:grpSpPr>
                            <a:xfrm>
                              <a:off x="0" y="0"/>
                              <a:ext cx="5878196" cy="918845"/>
                              <a:chOff x="0" y="0"/>
                              <a:chExt cx="6240348" cy="919070"/>
                            </a:xfrm>
                          </wpg:grpSpPr>
                          <wpg:grpSp>
                            <wpg:cNvPr id="1146292244" name="مجموعة 49"/>
                            <wpg:cNvGrpSpPr/>
                            <wpg:grpSpPr>
                              <a:xfrm>
                                <a:off x="0" y="169208"/>
                                <a:ext cx="5433072" cy="580613"/>
                                <a:chOff x="0" y="169208"/>
                                <a:chExt cx="5433072" cy="580613"/>
                              </a:xfrm>
                            </wpg:grpSpPr>
                            <wps:wsp>
                              <wps:cNvPr id="354506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64721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3016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588492" name="مربع نص 41"/>
                          <wps:cNvSpPr txBox="1"/>
                          <wps:spPr>
                            <a:xfrm>
                              <a:off x="204466" y="257055"/>
                              <a:ext cx="4615440" cy="389397"/>
                            </a:xfrm>
                            <a:prstGeom prst="rect">
                              <a:avLst/>
                            </a:prstGeom>
                            <a:noFill/>
                          </wps:spPr>
                          <wps:txbx>
                            <w:txbxContent>
                              <w:p w14:paraId="7FFB9CB2" w14:textId="703D992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قياس الأداء والتحسين المستمر:</w:t>
                                </w:r>
                              </w:p>
                            </w:txbxContent>
                          </wps:txbx>
                          <wps:bodyPr wrap="square" rtlCol="1">
                            <a:spAutoFit/>
                          </wps:bodyPr>
                        </wps:wsp>
                      </wpg:grpSp>
                      <pic:pic xmlns:pic="http://schemas.openxmlformats.org/drawingml/2006/picture">
                        <pic:nvPicPr>
                          <pic:cNvPr id="105458226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DCF0E8" id="_x0000_s37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rRJmwcAAPk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lq0SZ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7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">
                  <v:group id="مجموعة 48" o:spid="_x0000_s37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">
                    <v:group id="مجموعة 49" o:spid="_x0000_s37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">
                      <v:shape id="شكل حر 50" o:spid="_x0000_s37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" fillcolor="#a5a5a5 [2092]" stroked="f" strokeweight="1pt">
                        <v:stroke joinstyle="miter"/>
                      </v:roundrect>
                    </v:group>
                    <v:oval id="شكل بيضاوي 52" o:spid="_x0000_s37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" filled="f" strokecolor="#168489" strokeweight="1pt">
                      <v:stroke joinstyle="miter"/>
                    </v:oval>
                  </v:group>
                  <v:shape id="مربع نص 41" o:spid="_x0000_s37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" filled="f" stroked="f">
                    <v:textbox style="mso-fit-shape-to-text:t">
                      <w:txbxContent>
                        <w:p w14:paraId="7FFB9CB2" w14:textId="703D9921"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قياس الأداء والتحسين المستمر:</w:t>
                          </w:r>
                        </w:p>
                      </w:txbxContent>
                    </v:textbox>
                  </v:shape>
                </v:group>
                <v:shape id="صورة 54" o:spid="_x0000_s37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">
                  <v:imagedata r:id="rId79" o:title=""/>
                </v:shape>
                <w10:anchorlock/>
              </v:group>
            </w:pict>
          </mc:Fallback>
        </mc:AlternateContent>
      </w:r>
    </w:p>
    <w:p w14:paraId="0B90E94F" w14:textId="644A548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نظام شامل لقياس وتقييم الأداء المستدام في المشروع</w:t>
      </w:r>
      <w:r w:rsidRPr="00235CA1">
        <w:rPr>
          <w:rFonts w:ascii="Sakkal Majalla" w:hAnsi="Sakkal Majalla" w:cs="Sakkal Majalla"/>
          <w:sz w:val="34"/>
          <w:szCs w:val="34"/>
        </w:rPr>
        <w:t>.</w:t>
      </w:r>
    </w:p>
    <w:p w14:paraId="51532EA6" w14:textId="49E7330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البيانات والمعلومات لاستخلاص الدروس والممارسات الناجحة</w:t>
      </w:r>
      <w:r w:rsidRPr="00235CA1">
        <w:rPr>
          <w:rFonts w:ascii="Sakkal Majalla" w:hAnsi="Sakkal Majalla" w:cs="Sakkal Majalla"/>
          <w:sz w:val="34"/>
          <w:szCs w:val="34"/>
        </w:rPr>
        <w:t>.</w:t>
      </w:r>
    </w:p>
    <w:p w14:paraId="299EEAF9" w14:textId="1300B580"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وضع خطط عمل لمعالجة نقاط الضعف والاستمرار في التحسين</w:t>
      </w:r>
      <w:r w:rsidRPr="00235CA1">
        <w:rPr>
          <w:rFonts w:ascii="Sakkal Majalla" w:hAnsi="Sakkal Majalla" w:cs="Sakkal Majalla"/>
          <w:sz w:val="34"/>
          <w:szCs w:val="34"/>
        </w:rPr>
        <w:t>.</w:t>
      </w:r>
    </w:p>
    <w:p w14:paraId="50A91E35" w14:textId="77777777" w:rsidR="00570B99" w:rsidRPr="00235CA1" w:rsidRDefault="00570B99" w:rsidP="00235CA1">
      <w:pPr>
        <w:rPr>
          <w:color w:val="168489"/>
        </w:rPr>
      </w:pPr>
      <w:r>
        <w:t xml:space="preserve">وفيما يلي أمثلة لكيفية تطبيق أدوات ومفاهيم </w:t>
      </w:r>
      <w:hyperlink r:id="rId305">
        <w:r>
          <w:rPr>
            <w:color w:val="0000FF"/>
            <w:u w:val="single"/>
          </w:rPr>
          <w:t>القيادة</w:t>
        </w:r>
      </w:hyperlink>
      <w:r>
        <w:t xml:space="preserve"> الاستراتيجية المستدامة في مشاريع عمل تطبيقية:</w:t>
      </w:r>
    </w:p>
    <w:p w14:paraId="3F98A49B" w14:textId="172F92C6" w:rsidR="0045544D" w:rsidRPr="00963A4D" w:rsidRDefault="0045544D" w:rsidP="0045544D">
      <w:pPr>
        <w:rPr>
          <w:b/>
          <w:bCs/>
          <w:rtl/>
        </w:rPr>
      </w:pPr>
      <w:r w:rsidRPr="002A078C">
        <w:rPr>
          <w:rFonts w:ascii="Sakkal Majalla" w:hAnsi="Sakkal Majalla"/>
          <w:noProof/>
          <w:sz w:val="34"/>
          <w:lang w:bidi="ar-EG"/>
        </w:rPr>
        <mc:AlternateContent>
          <mc:Choice Requires="wpg">
            <w:drawing>
              <wp:inline distT="0" distB="0" distL="0" distR="0" wp14:anchorId="171E61B1" wp14:editId="00AE5006">
                <wp:extent cx="5731510" cy="891540"/>
                <wp:effectExtent l="0" t="0" r="2540" b="22860"/>
                <wp:docPr id="4512000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94353202" name="مجموعة 47"/>
                        <wpg:cNvGrpSpPr/>
                        <wpg:grpSpPr>
                          <a:xfrm>
                            <a:off x="0" y="0"/>
                            <a:ext cx="5731510" cy="895351"/>
                            <a:chOff x="0" y="0"/>
                            <a:chExt cx="5878196" cy="918845"/>
                          </a:xfrm>
                        </wpg:grpSpPr>
                        <wpg:grpSp>
                          <wpg:cNvPr id="1521106526" name="مجموعة 48"/>
                          <wpg:cNvGrpSpPr/>
                          <wpg:grpSpPr>
                            <a:xfrm>
                              <a:off x="0" y="0"/>
                              <a:ext cx="5878196" cy="918845"/>
                              <a:chOff x="0" y="0"/>
                              <a:chExt cx="6240348" cy="919070"/>
                            </a:xfrm>
                          </wpg:grpSpPr>
                          <wpg:grpSp>
                            <wpg:cNvPr id="30584175" name="مجموعة 49"/>
                            <wpg:cNvGrpSpPr/>
                            <wpg:grpSpPr>
                              <a:xfrm>
                                <a:off x="0" y="169208"/>
                                <a:ext cx="5433072" cy="580613"/>
                                <a:chOff x="0" y="169208"/>
                                <a:chExt cx="5433072" cy="580613"/>
                              </a:xfrm>
                            </wpg:grpSpPr>
                            <wps:wsp>
                              <wps:cNvPr id="6451154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82861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8779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871554" name="مربع نص 41"/>
                          <wps:cNvSpPr txBox="1"/>
                          <wps:spPr>
                            <a:xfrm>
                              <a:off x="204466" y="257055"/>
                              <a:ext cx="4615440" cy="389397"/>
                            </a:xfrm>
                            <a:prstGeom prst="rect">
                              <a:avLst/>
                            </a:prstGeom>
                            <a:noFill/>
                          </wps:spPr>
                          <wps:txbx>
                            <w:txbxContent>
                              <w:p w14:paraId="5DEFA141" w14:textId="1202976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إعادة تطوير مجمع سكني:</w:t>
                                </w:r>
                              </w:p>
                            </w:txbxContent>
                          </wps:txbx>
                          <wps:bodyPr wrap="square" rtlCol="1">
                            <a:spAutoFit/>
                          </wps:bodyPr>
                        </wps:wsp>
                      </wpg:grpSp>
                      <pic:pic xmlns:pic="http://schemas.openxmlformats.org/drawingml/2006/picture">
                        <pic:nvPicPr>
                          <pic:cNvPr id="39196500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1E61B1" id="_x0000_s37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uHmgcAAPY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KuHmgcAAPY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37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">
                  <v:group id="مجموعة 48" o:spid="_x0000_s37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">
                    <v:group id="مجموعة 49" o:spid="_x0000_s37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">
                      <v:shape id="شكل حر 50" o:spid="_x0000_s37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" fillcolor="#a5a5a5 [2092]" stroked="f" strokeweight="1pt">
                        <v:stroke joinstyle="miter"/>
                      </v:roundrect>
                    </v:group>
                    <v:oval id="شكل بيضاوي 52" o:spid="_x0000_s37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" filled="f" strokecolor="#168489" strokeweight="1pt">
                      <v:stroke joinstyle="miter"/>
                    </v:oval>
                  </v:group>
                  <v:shape id="مربع نص 41" o:spid="_x0000_s377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" filled="f" stroked="f">
                    <v:textbox style="mso-fit-shape-to-text:t">
                      <w:txbxContent>
                        <w:p w14:paraId="5DEFA141" w14:textId="12029762"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إعادة تطوير مجمع سكني:</w:t>
                          </w:r>
                        </w:p>
                      </w:txbxContent>
                    </v:textbox>
                  </v:shape>
                </v:group>
                <v:shape id="صورة 54" o:spid="_x0000_s37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">
                  <v:imagedata r:id="rId79" o:title=""/>
                </v:shape>
                <w10:anchorlock/>
              </v:group>
            </w:pict>
          </mc:Fallback>
        </mc:AlternateContent>
      </w:r>
    </w:p>
    <w:p w14:paraId="1D5AAD1A" w14:textId="414FA0DA"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تقييم شامل للأداء البيئي والاجتماعي والاقتصادي للمجمع الحالي</w:t>
      </w:r>
      <w:r w:rsidRPr="00235CA1">
        <w:rPr>
          <w:rFonts w:ascii="Sakkal Majalla" w:hAnsi="Sakkal Majalla" w:cs="Sakkal Majalla"/>
          <w:sz w:val="34"/>
          <w:szCs w:val="34"/>
        </w:rPr>
        <w:t>.</w:t>
      </w:r>
    </w:p>
    <w:p w14:paraId="3AAF92F8" w14:textId="3EC24885"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تحليل نتائج التقييم لتحديد فرص التحسين في التصميم والبناء والتشغيل</w:t>
      </w:r>
      <w:r w:rsidRPr="00235CA1">
        <w:rPr>
          <w:rFonts w:ascii="Sakkal Majalla" w:hAnsi="Sakkal Majalla" w:cs="Sakkal Majalla"/>
          <w:sz w:val="34"/>
          <w:szCs w:val="34"/>
        </w:rPr>
        <w:t>.</w:t>
      </w:r>
    </w:p>
    <w:p w14:paraId="7CA5FA60" w14:textId="5D70B044"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وضع استراتيجية شاملة لإعادة التطوير تركز على الاستدامة في جميع المجالات</w:t>
      </w:r>
      <w:r w:rsidRPr="00235CA1">
        <w:rPr>
          <w:rFonts w:ascii="Sakkal Majalla" w:hAnsi="Sakkal Majalla" w:cs="Sakkal Majalla"/>
          <w:sz w:val="34"/>
          <w:szCs w:val="34"/>
        </w:rPr>
        <w:t>.</w:t>
      </w:r>
    </w:p>
    <w:p w14:paraId="06831D41" w14:textId="28E96DBD"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إشراك سكان المجمع والجهات المعنية في عملية التخطيط والتنفيذ</w:t>
      </w:r>
      <w:r w:rsidRPr="00235CA1">
        <w:rPr>
          <w:rFonts w:ascii="Sakkal Majalla" w:hAnsi="Sakkal Majalla" w:cs="Sakkal Majalla"/>
          <w:sz w:val="34"/>
          <w:szCs w:val="34"/>
        </w:rPr>
        <w:t>.</w:t>
      </w:r>
    </w:p>
    <w:p w14:paraId="6F05FB23" w14:textId="71719857"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تطبيق ممارسات </w:t>
      </w:r>
      <w:hyperlink r:id="rId305">
        <w:r>
          <w:rPr>
            <w:color w:val="0000FF"/>
            <w:u w:val="single"/>
          </w:rPr>
          <w:t>القيادة</w:t>
        </w:r>
      </w:hyperlink>
      <w:r>
        <w:t xml:space="preserve"> الاستراتيجية كالتفكير النظمي والابتكار والتعلم المستمر.</w:t>
      </w:r>
    </w:p>
    <w:p w14:paraId="53805437" w14:textId="1CEE387A"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قياس وتقييم الأداء المستدام خلال مراحل المشروع وإجراء التحسينات اللازمة</w:t>
      </w:r>
      <w:r w:rsidRPr="00235CA1">
        <w:rPr>
          <w:rFonts w:ascii="Sakkal Majalla" w:hAnsi="Sakkal Majalla" w:cs="Sakkal Majalla"/>
          <w:sz w:val="34"/>
          <w:szCs w:val="34"/>
        </w:rPr>
        <w:t>.</w:t>
      </w:r>
    </w:p>
    <w:p w14:paraId="7D2BAE66" w14:textId="74C1D78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4B7658F1" wp14:editId="31277CAE">
                <wp:extent cx="5731510" cy="891540"/>
                <wp:effectExtent l="0" t="0" r="2540" b="22860"/>
                <wp:docPr id="6345811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8214327" name="مجموعة 47"/>
                        <wpg:cNvGrpSpPr/>
                        <wpg:grpSpPr>
                          <a:xfrm>
                            <a:off x="0" y="0"/>
                            <a:ext cx="5731510" cy="895351"/>
                            <a:chOff x="0" y="0"/>
                            <a:chExt cx="5878196" cy="918845"/>
                          </a:xfrm>
                        </wpg:grpSpPr>
                        <wpg:grpSp>
                          <wpg:cNvPr id="1031009434" name="مجموعة 48"/>
                          <wpg:cNvGrpSpPr/>
                          <wpg:grpSpPr>
                            <a:xfrm>
                              <a:off x="0" y="0"/>
                              <a:ext cx="5878196" cy="918845"/>
                              <a:chOff x="0" y="0"/>
                              <a:chExt cx="6240348" cy="919070"/>
                            </a:xfrm>
                          </wpg:grpSpPr>
                          <wpg:grpSp>
                            <wpg:cNvPr id="37320076" name="مجموعة 49"/>
                            <wpg:cNvGrpSpPr/>
                            <wpg:grpSpPr>
                              <a:xfrm>
                                <a:off x="0" y="169208"/>
                                <a:ext cx="5433072" cy="580613"/>
                                <a:chOff x="0" y="169208"/>
                                <a:chExt cx="5433072" cy="580613"/>
                              </a:xfrm>
                            </wpg:grpSpPr>
                            <wps:wsp>
                              <wps:cNvPr id="6548966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9213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0340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3623362" name="مربع نص 41"/>
                          <wps:cNvSpPr txBox="1"/>
                          <wps:spPr>
                            <a:xfrm>
                              <a:off x="204466" y="257055"/>
                              <a:ext cx="4615440" cy="389397"/>
                            </a:xfrm>
                            <a:prstGeom prst="rect">
                              <a:avLst/>
                            </a:prstGeom>
                            <a:noFill/>
                          </wps:spPr>
                          <wps:txbx>
                            <w:txbxContent>
                              <w:p w14:paraId="3A40B5CB" w14:textId="659380A9"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مصنع إلكترونيات مستدام:</w:t>
                                </w:r>
                              </w:p>
                            </w:txbxContent>
                          </wps:txbx>
                          <wps:bodyPr wrap="square" rtlCol="1">
                            <a:spAutoFit/>
                          </wps:bodyPr>
                        </wps:wsp>
                      </wpg:grpSp>
                      <pic:pic xmlns:pic="http://schemas.openxmlformats.org/drawingml/2006/picture">
                        <pic:nvPicPr>
                          <pic:cNvPr id="161222101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7658F1" id="_x0000_s37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VIjwsnQcAAPY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7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">
                  <v:group id="مجموعة 48" o:spid="_x0000_s37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">
                    <v:group id="مجموعة 49" o:spid="_x0000_s37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">
                      <v:shape id="شكل حر 50" o:spid="_x0000_s37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" fillcolor="#a5a5a5 [2092]" stroked="f" strokeweight="1pt">
                        <v:stroke joinstyle="miter"/>
                      </v:roundrect>
                    </v:group>
                    <v:oval id="شكل بيضاوي 52" o:spid="_x0000_s37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" filled="f" strokecolor="#168489" strokeweight="1pt">
                      <v:stroke joinstyle="miter"/>
                    </v:oval>
                  </v:group>
                  <v:shape id="مربع نص 41" o:spid="_x0000_s37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" filled="f" stroked="f">
                    <v:textbox style="mso-fit-shape-to-text:t">
                      <w:txbxContent>
                        <w:p w14:paraId="3A40B5CB" w14:textId="659380A9"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مصنع إلكترونيات مستدام:</w:t>
                          </w:r>
                        </w:p>
                      </w:txbxContent>
                    </v:textbox>
                  </v:shape>
                </v:group>
                <v:shape id="صورة 54" o:spid="_x0000_s37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">
                  <v:imagedata r:id="rId79" o:title=""/>
                </v:shape>
                <w10:anchorlock/>
              </v:group>
            </w:pict>
          </mc:Fallback>
        </mc:AlternateContent>
      </w:r>
    </w:p>
    <w:p w14:paraId="7F0083CA" w14:textId="0DCD500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تحليل للسياق البيئي والاجتماعي والتنظيمي المحيط بالمشروع</w:t>
      </w:r>
      <w:r w:rsidRPr="00235CA1">
        <w:rPr>
          <w:rFonts w:ascii="Sakkal Majalla" w:hAnsi="Sakkal Majalla" w:cs="Sakkal Majalla"/>
          <w:sz w:val="34"/>
          <w:szCs w:val="34"/>
        </w:rPr>
        <w:t>.</w:t>
      </w:r>
    </w:p>
    <w:p w14:paraId="51CCC8BA" w14:textId="2BFF111E"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رؤية ورسالة واستراتيجية مستدامة للمصنع تتماشى مع أهداف التنمية المستدامة</w:t>
      </w:r>
      <w:r w:rsidRPr="00235CA1">
        <w:rPr>
          <w:rFonts w:ascii="Sakkal Majalla" w:hAnsi="Sakkal Majalla" w:cs="Sakkal Majalla"/>
          <w:sz w:val="34"/>
          <w:szCs w:val="34"/>
        </w:rPr>
        <w:t>.</w:t>
      </w:r>
    </w:p>
    <w:p w14:paraId="383D7A96" w14:textId="3885F7D4"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lastRenderedPageBreak/>
        <w:t>تصميم العمليات الإنتاجية والتشغيلية باستخدام تقنيات الاستدامة (كفاءة الطاقة، إعادة تدوير، إدارة النفايات)</w:t>
      </w:r>
      <w:r w:rsidRPr="00235CA1">
        <w:rPr>
          <w:rFonts w:ascii="Sakkal Majalla" w:hAnsi="Sakkal Majalla" w:cs="Sakkal Majalla"/>
          <w:sz w:val="34"/>
          <w:szCs w:val="34"/>
        </w:rPr>
        <w:t>.</w:t>
      </w:r>
    </w:p>
    <w:p w14:paraId="29949F5D" w14:textId="18DB995C"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بناء شراكات استراتيجية مع موردين ومجتمعات محلية لتعزيز الاستدامة في سلسلة القيمة</w:t>
      </w:r>
      <w:r w:rsidRPr="00235CA1">
        <w:rPr>
          <w:rFonts w:ascii="Sakkal Majalla" w:hAnsi="Sakkal Majalla" w:cs="Sakkal Majalla"/>
          <w:sz w:val="34"/>
          <w:szCs w:val="34"/>
        </w:rPr>
        <w:t>.</w:t>
      </w:r>
    </w:p>
    <w:p w14:paraId="45B28894" w14:textId="531B20A0"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إنشاء نظام فعال لقياس الأداء المستدام والتحسين المستمر للعمليات</w:t>
      </w:r>
      <w:r w:rsidRPr="00235CA1">
        <w:rPr>
          <w:rFonts w:ascii="Sakkal Majalla" w:hAnsi="Sakkal Majalla" w:cs="Sakkal Majalla"/>
          <w:sz w:val="34"/>
          <w:szCs w:val="34"/>
        </w:rPr>
        <w:t>.</w:t>
      </w:r>
    </w:p>
    <w:p w14:paraId="6D2E6EC7" w14:textId="0CAFE61A"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تطوير برامج تدريب وتمكين العاملين في مجال الاستدامة وممارسات </w:t>
      </w:r>
      <w:hyperlink r:id="rId305">
        <w:r>
          <w:rPr>
            <w:color w:val="0000FF"/>
            <w:u w:val="single"/>
          </w:rPr>
          <w:t>القيادة</w:t>
        </w:r>
      </w:hyperlink>
      <w:r>
        <w:t xml:space="preserve"> الاستراتيجية.</w:t>
      </w:r>
    </w:p>
    <w:p w14:paraId="295CC068" w14:textId="3C4FCBE7" w:rsidR="00570B99" w:rsidRPr="00963A4D" w:rsidRDefault="0045544D" w:rsidP="0045544D">
      <w:pPr>
        <w:rPr>
          <w:rtl/>
        </w:rPr>
      </w:pPr>
      <w:r w:rsidRPr="002A078C">
        <w:rPr>
          <w:rFonts w:ascii="Sakkal Majalla" w:hAnsi="Sakkal Majalla"/>
          <w:noProof/>
          <w:sz w:val="34"/>
          <w:lang w:bidi="ar-EG"/>
        </w:rPr>
        <mc:AlternateContent>
          <mc:Choice Requires="wpg">
            <w:drawing>
              <wp:inline distT="0" distB="0" distL="0" distR="0" wp14:anchorId="5C4E22F9" wp14:editId="7DA658BC">
                <wp:extent cx="5731510" cy="891540"/>
                <wp:effectExtent l="0" t="0" r="2540" b="22860"/>
                <wp:docPr id="9809281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7019004" name="مجموعة 47"/>
                        <wpg:cNvGrpSpPr/>
                        <wpg:grpSpPr>
                          <a:xfrm>
                            <a:off x="0" y="0"/>
                            <a:ext cx="5731510" cy="895351"/>
                            <a:chOff x="0" y="0"/>
                            <a:chExt cx="5878196" cy="918845"/>
                          </a:xfrm>
                        </wpg:grpSpPr>
                        <wpg:grpSp>
                          <wpg:cNvPr id="1090705622" name="مجموعة 48"/>
                          <wpg:cNvGrpSpPr/>
                          <wpg:grpSpPr>
                            <a:xfrm>
                              <a:off x="0" y="0"/>
                              <a:ext cx="5878196" cy="918845"/>
                              <a:chOff x="0" y="0"/>
                              <a:chExt cx="6240348" cy="919070"/>
                            </a:xfrm>
                          </wpg:grpSpPr>
                          <wpg:grpSp>
                            <wpg:cNvPr id="1378283397" name="مجموعة 49"/>
                            <wpg:cNvGrpSpPr/>
                            <wpg:grpSpPr>
                              <a:xfrm>
                                <a:off x="0" y="169208"/>
                                <a:ext cx="5433072" cy="580613"/>
                                <a:chOff x="0" y="169208"/>
                                <a:chExt cx="5433072" cy="580613"/>
                              </a:xfrm>
                            </wpg:grpSpPr>
                            <wps:wsp>
                              <wps:cNvPr id="4548930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648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98418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973894" name="مربع نص 41"/>
                          <wps:cNvSpPr txBox="1"/>
                          <wps:spPr>
                            <a:xfrm>
                              <a:off x="204466" y="257055"/>
                              <a:ext cx="4615440" cy="389397"/>
                            </a:xfrm>
                            <a:prstGeom prst="rect">
                              <a:avLst/>
                            </a:prstGeom>
                            <a:noFill/>
                          </wps:spPr>
                          <wps:txbx>
                            <w:txbxContent>
                              <w:p w14:paraId="52E6E80A" w14:textId="0BE3E083"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منطقة صناعية صديقة للبيئة:</w:t>
                                </w:r>
                              </w:p>
                            </w:txbxContent>
                          </wps:txbx>
                          <wps:bodyPr wrap="square" rtlCol="1">
                            <a:spAutoFit/>
                          </wps:bodyPr>
                        </wps:wsp>
                      </wpg:grpSp>
                      <pic:pic xmlns:pic="http://schemas.openxmlformats.org/drawingml/2006/picture">
                        <pic:nvPicPr>
                          <pic:cNvPr id="52815105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4E22F9" id="_x0000_s37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B/ilWZBwAA9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37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">
                  <v:group id="مجموعة 48" o:spid="_x0000_s37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">
                    <v:group id="مجموعة 49" o:spid="_x0000_s37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">
                      <v:shape id="شكل حر 50" o:spid="_x0000_s37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" fillcolor="#a5a5a5 [2092]" stroked="f" strokeweight="1pt">
                        <v:stroke joinstyle="miter"/>
                      </v:roundrect>
                    </v:group>
                    <v:oval id="شكل بيضاوي 52" o:spid="_x0000_s37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" filled="f" strokecolor="#168489" strokeweight="1pt">
                      <v:stroke joinstyle="miter"/>
                    </v:oval>
                  </v:group>
                  <v:shape id="مربع نص 41" o:spid="_x0000_s379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" filled="f" stroked="f">
                    <v:textbox style="mso-fit-shape-to-text:t">
                      <w:txbxContent>
                        <w:p w14:paraId="52E6E80A" w14:textId="0BE3E083" w:rsidR="0045544D" w:rsidRDefault="00235CA1" w:rsidP="0045544D">
                          <w:pPr>
                            <w:rPr>
                              <w:rFonts w:eastAsia="Calibri" w:hAnsi="Adobe Arabic" w:cs="Adobe Arabic"/>
                              <w:b/>
                              <w:bCs/>
                              <w:color w:val="FFFFFF"/>
                              <w:kern w:val="24"/>
                              <w:sz w:val="36"/>
                              <w:szCs w:val="36"/>
                              <w:lang w:bidi="ar-EG"/>
                            </w:rPr>
                          </w:pPr>
                          <w:r w:rsidRPr="00235CA1">
                            <w:rPr>
                              <w:rFonts w:eastAsia="Calibri" w:hAnsi="Adobe Arabic" w:cs="Adobe Arabic"/>
                              <w:b/>
                              <w:bCs/>
                              <w:color w:val="FFFFFF"/>
                              <w:kern w:val="24"/>
                              <w:sz w:val="36"/>
                              <w:szCs w:val="36"/>
                              <w:rtl/>
                              <w:lang w:bidi="ar-EG"/>
                            </w:rPr>
                            <w:t>مشروع إنشاء منطقة صناعية صديقة للبيئة:</w:t>
                          </w:r>
                        </w:p>
                      </w:txbxContent>
                    </v:textbox>
                  </v:shape>
                </v:group>
                <v:shape id="صورة 54" o:spid="_x0000_s37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">
                  <v:imagedata r:id="rId79" o:title=""/>
                </v:shape>
                <w10:anchorlock/>
              </v:group>
            </w:pict>
          </mc:Fallback>
        </mc:AlternateContent>
      </w:r>
    </w:p>
    <w:p w14:paraId="5BC2EF44" w14:textId="3AFAA99F"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إجراء دراسة شاملة للبصمة البيئية والاجتماعية للمنطقة الصناعية الحالية</w:t>
      </w:r>
      <w:r w:rsidRPr="00235CA1">
        <w:rPr>
          <w:rFonts w:ascii="Sakkal Majalla" w:hAnsi="Sakkal Majalla" w:cs="Sakkal Majalla"/>
          <w:sz w:val="34"/>
          <w:szCs w:val="34"/>
        </w:rPr>
        <w:t>.</w:t>
      </w:r>
    </w:p>
    <w:p w14:paraId="6061F212" w14:textId="5E36E9ED"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تصميم رؤية واستراتيجية طموحة لتحويل المنطقة إلى نموذج للاستدامة الصناعية</w:t>
      </w:r>
      <w:r w:rsidRPr="00235CA1">
        <w:rPr>
          <w:rFonts w:ascii="Sakkal Majalla" w:hAnsi="Sakkal Majalla" w:cs="Sakkal Majalla"/>
          <w:sz w:val="34"/>
          <w:szCs w:val="34"/>
        </w:rPr>
        <w:t>.</w:t>
      </w:r>
    </w:p>
    <w:p w14:paraId="28908BBC" w14:textId="0533B189"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تطوير معايير وتشريعات بيئية صارمة لشركات المنطقة الصناعية</w:t>
      </w:r>
      <w:r w:rsidRPr="00235CA1">
        <w:rPr>
          <w:rFonts w:ascii="Sakkal Majalla" w:hAnsi="Sakkal Majalla" w:cs="Sakkal Majalla"/>
          <w:sz w:val="34"/>
          <w:szCs w:val="34"/>
        </w:rPr>
        <w:t>.</w:t>
      </w:r>
    </w:p>
    <w:p w14:paraId="4C4D740D" w14:textId="30D7C576"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إنشاء نظام لإدارة الموارد والطاقة والنفايات على مستوى المنطقة</w:t>
      </w:r>
      <w:r w:rsidRPr="00235CA1">
        <w:rPr>
          <w:rFonts w:ascii="Sakkal Majalla" w:hAnsi="Sakkal Majalla" w:cs="Sakkal Majalla"/>
          <w:sz w:val="34"/>
          <w:szCs w:val="34"/>
        </w:rPr>
        <w:t>.</w:t>
      </w:r>
    </w:p>
    <w:p w14:paraId="5269FEDF" w14:textId="1A72F2A8" w:rsidR="00570B99" w:rsidRPr="00235CA1" w:rsidRDefault="00570B99" w:rsidP="002467E8">
      <w:pPr>
        <w:pStyle w:val="a5"/>
        <w:numPr>
          <w:ilvl w:val="0"/>
          <w:numId w:val="5"/>
        </w:numPr>
        <w:spacing w:after="0"/>
        <w:jc w:val="both"/>
        <w:rPr>
          <w:rFonts w:ascii="Sakkal Majalla" w:hAnsi="Sakkal Majalla" w:cs="Sakkal Majalla"/>
          <w:sz w:val="34"/>
          <w:szCs w:val="34"/>
          <w:rtl/>
        </w:rPr>
      </w:pPr>
      <w:r w:rsidRPr="00235CA1">
        <w:rPr>
          <w:rFonts w:ascii="Sakkal Majalla" w:hAnsi="Sakkal Majalla" w:cs="Sakkal Majalla"/>
          <w:sz w:val="34"/>
          <w:szCs w:val="34"/>
          <w:rtl/>
        </w:rPr>
        <w:t>تعزيز الشراكات بين الشركات والجهات الحكومية والمجتمعية لتنفيذ المبادرات المشتركة</w:t>
      </w:r>
      <w:r w:rsidRPr="00235CA1">
        <w:rPr>
          <w:rFonts w:ascii="Sakkal Majalla" w:hAnsi="Sakkal Majalla" w:cs="Sakkal Majalla"/>
          <w:sz w:val="34"/>
          <w:szCs w:val="34"/>
        </w:rPr>
        <w:t>.</w:t>
      </w:r>
    </w:p>
    <w:p w14:paraId="47639D48" w14:textId="4A39FECA" w:rsidR="00570B99" w:rsidRPr="00235CA1" w:rsidRDefault="00570B99" w:rsidP="002467E8">
      <w:pPr>
        <w:pStyle w:val="a5"/>
        <w:numPr>
          <w:ilvl w:val="0"/>
          <w:numId w:val="5"/>
        </w:numPr>
        <w:spacing w:after="0"/>
        <w:jc w:val="both"/>
        <w:rPr>
          <w:rFonts w:ascii="Sakkal Majalla" w:hAnsi="Sakkal Majalla" w:cs="Sakkal Majalla"/>
          <w:sz w:val="34"/>
          <w:szCs w:val="34"/>
          <w:rtl/>
        </w:rPr>
      </w:pPr>
      <w:r>
        <w:t xml:space="preserve">تطبيق نهج </w:t>
      </w:r>
      <w:hyperlink r:id="rId305">
        <w:r>
          <w:rPr>
            <w:color w:val="0000FF"/>
            <w:u w:val="single"/>
          </w:rPr>
          <w:t>القيادة</w:t>
        </w:r>
      </w:hyperlink>
      <w:r>
        <w:t xml:space="preserve"> الاستراتيجية المستدامة في إدارة وتطوير المنطقة الصناعية.</w:t>
      </w:r>
    </w:p>
    <w:p w14:paraId="3F489ED9" w14:textId="77777777" w:rsidR="00235CA1" w:rsidRDefault="00235CA1" w:rsidP="00235CA1">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0AC4E8F1" wp14:editId="3F291E32">
                <wp:extent cx="5633504" cy="593062"/>
                <wp:effectExtent l="0" t="0" r="5715" b="0"/>
                <wp:docPr id="586291633"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19974160" name="Rectangle 11997416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1161705" name="Rectangle 72116170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7433022" name="TextBox 7"/>
                        <wps:cNvSpPr txBox="1"/>
                        <wps:spPr>
                          <a:xfrm>
                            <a:off x="1796583" y="0"/>
                            <a:ext cx="4386580" cy="536575"/>
                          </a:xfrm>
                          <a:prstGeom prst="rect">
                            <a:avLst/>
                          </a:prstGeom>
                          <a:noFill/>
                        </wps:spPr>
                        <wps:txbx>
                          <w:txbxContent>
                            <w:p w14:paraId="3C377AFC" w14:textId="77777777" w:rsidR="00235CA1" w:rsidRDefault="00235CA1" w:rsidP="00235CA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0AC4E8F1" id="_x0000_s379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AgptsiAQMAAOUJAAAOAAAAAAAAAAAAAAAAAC4CAABkcnMvZTJvRG9jLnhtbFBLAQIt&#10;ABQABgAIAAAAIQBNE2313QAAAAQBAAAPAAAAAAAAAAAAAAAAAFsFAABkcnMvZG93bnJldi54bWxQ&#10;SwUGAAAAAAQABADzAAAAZQYAAAAA&#10;">
                <v:rect id="Rectangle 119974160" o:spid="_x0000_s380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" fillcolor="#f2f2f2 [3052]" stroked="f" strokeweight="1pt"/>
                <v:rect id="Rectangle 721161705" o:spid="_x0000_s380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" fillcolor="#168489" stroked="f" strokeweight="1pt"/>
                <v:shape id="TextBox 7" o:spid="_x0000_s380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" filled="f" stroked="f">
                  <v:textbox>
                    <w:txbxContent>
                      <w:p w14:paraId="3C377AFC" w14:textId="77777777" w:rsidR="00235CA1" w:rsidRDefault="00235CA1" w:rsidP="00235CA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6002C738" w14:textId="77777777" w:rsidR="00235CA1" w:rsidRDefault="00235CA1" w:rsidP="00235CA1">
      <w:pPr>
        <w:pStyle w:val="ae"/>
      </w:pPr>
    </w:p>
    <w:p w14:paraId="65A187C2" w14:textId="77777777" w:rsidR="00235CA1" w:rsidRDefault="00235CA1" w:rsidP="00235CA1">
      <w:pPr>
        <w:pStyle w:val="ae"/>
      </w:pPr>
    </w:p>
    <w:p w14:paraId="00E20435" w14:textId="77777777" w:rsidR="00235CA1" w:rsidRPr="00A84A2A" w:rsidRDefault="00235CA1" w:rsidP="00235CA1">
      <w:pPr>
        <w:pStyle w:val="ae"/>
        <w:rPr>
          <w:color w:val="168489"/>
        </w:rPr>
      </w:pPr>
      <w:r w:rsidRPr="00A84A2A">
        <w:rPr>
          <w:color w:val="168489"/>
          <w:rtl/>
        </w:rPr>
        <w:t>تم في هذه الجلسة مناقشة المواضيع والأفكار الآتية:</w:t>
      </w:r>
    </w:p>
    <w:p w14:paraId="5102DC31" w14:textId="77777777" w:rsidR="00235CA1" w:rsidRPr="00235CA1" w:rsidRDefault="00235CA1" w:rsidP="002467E8">
      <w:pPr>
        <w:pStyle w:val="ae"/>
        <w:numPr>
          <w:ilvl w:val="0"/>
          <w:numId w:val="14"/>
        </w:numPr>
      </w:pPr>
      <w:r w:rsidRPr="00235CA1">
        <w:rPr>
          <w:rtl/>
        </w:rPr>
        <w:t>تقييم الأداء المستدام وتحليل النتائج والتحسين المستمر.</w:t>
      </w:r>
    </w:p>
    <w:p w14:paraId="75C61312" w14:textId="77777777" w:rsidR="00235CA1" w:rsidRPr="00235CA1" w:rsidRDefault="00235CA1" w:rsidP="002467E8">
      <w:pPr>
        <w:pStyle w:val="ae"/>
        <w:numPr>
          <w:ilvl w:val="0"/>
          <w:numId w:val="14"/>
        </w:numPr>
      </w:pPr>
      <w:r>
        <w:t>التحديات والفرص المستقبلية لل</w:t>
      </w:r>
      <w:hyperlink r:id="rId305">
        <w:r>
          <w:rPr>
            <w:color w:val="0000FF"/>
            <w:u w:val="single"/>
          </w:rPr>
          <w:t>قيادة</w:t>
        </w:r>
      </w:hyperlink>
      <w:r>
        <w:t xml:space="preserve"> الاستراتيجية المستدامة.</w:t>
      </w:r>
    </w:p>
    <w:p w14:paraId="4AD6A07C" w14:textId="77777777" w:rsidR="00235CA1" w:rsidRPr="00235CA1" w:rsidRDefault="00235CA1" w:rsidP="002467E8">
      <w:pPr>
        <w:pStyle w:val="ae"/>
        <w:numPr>
          <w:ilvl w:val="0"/>
          <w:numId w:val="14"/>
        </w:numPr>
        <w:rPr>
          <w:rtl/>
        </w:rPr>
      </w:pPr>
      <w:r w:rsidRPr="00235CA1">
        <w:rPr>
          <w:rtl/>
        </w:rPr>
        <w:t>تطبيق الأدوات والمفاهيم المكتسبة في مشاريع عمل تطبيقية.</w:t>
      </w:r>
    </w:p>
    <w:p w14:paraId="63BF0E3F" w14:textId="77777777" w:rsidR="00235CA1" w:rsidRPr="009E3635" w:rsidRDefault="00235CA1" w:rsidP="00235CA1">
      <w:pPr>
        <w:rPr>
          <w:rFonts w:ascii="Sakkal Majalla" w:hAnsi="Sakkal Majalla"/>
          <w:sz w:val="34"/>
          <w:rtl/>
        </w:rPr>
      </w:pPr>
    </w:p>
    <w:p w14:paraId="339277F4" w14:textId="77777777" w:rsidR="00235CA1" w:rsidRDefault="00235CA1" w:rsidP="00235CA1">
      <w:pPr>
        <w:rPr>
          <w:rFonts w:ascii="Sakkal Majalla" w:hAnsi="Sakkal Majalla"/>
          <w:sz w:val="34"/>
          <w:rtl/>
        </w:rPr>
      </w:pPr>
    </w:p>
    <w:p w14:paraId="1510A927" w14:textId="77777777" w:rsidR="00235CA1" w:rsidRDefault="00235CA1" w:rsidP="00235CA1">
      <w:pPr>
        <w:rPr>
          <w:rFonts w:ascii="Sakkal Majalla" w:hAnsi="Sakkal Majalla"/>
          <w:sz w:val="34"/>
          <w:rtl/>
        </w:rPr>
      </w:pPr>
    </w:p>
    <w:p w14:paraId="3B360B05" w14:textId="77777777" w:rsidR="00235CA1" w:rsidRPr="001F2E1D" w:rsidRDefault="00235CA1" w:rsidP="00235CA1">
      <w:pPr>
        <w:jc w:val="center"/>
        <w:rPr>
          <w:rFonts w:ascii="Sakkal Majalla" w:hAnsi="Sakkal Majalla"/>
          <w:sz w:val="34"/>
          <w:lang w:val="en-GB"/>
        </w:rPr>
      </w:pPr>
      <w:r>
        <w:rPr>
          <w:noProof/>
        </w:rPr>
        <w:drawing>
          <wp:inline distT="0" distB="0" distL="0" distR="0" wp14:anchorId="27784A4B" wp14:editId="4CC6E8D3">
            <wp:extent cx="1219200" cy="1219200"/>
            <wp:effectExtent l="0" t="0" r="0" b="0"/>
            <wp:docPr id="39432111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3518E18" w14:textId="77777777" w:rsidR="00235CA1" w:rsidRDefault="00235CA1" w:rsidP="00235CA1">
      <w:pPr>
        <w:jc w:val="center"/>
        <w:rPr>
          <w:rtl/>
        </w:rPr>
      </w:pPr>
    </w:p>
    <w:p w14:paraId="6A43762E" w14:textId="77777777" w:rsidR="00235CA1" w:rsidRDefault="00235CA1" w:rsidP="00235CA1"/>
    <w:p w14:paraId="20CE19D4" w14:textId="1B155543" w:rsidR="0041133E" w:rsidRDefault="0041133E" w:rsidP="00570B99">
      <w:pPr>
        <w:rPr>
          <w:rtl/>
        </w:rPr>
      </w:pPr>
    </w:p>
    <w:p w14:paraId="7010C68D" w14:textId="2D563AD5" w:rsidR="00691535" w:rsidRDefault="00691535" w:rsidP="009F34C6">
      <w:pPr>
        <w:rPr>
          <w:rFonts w:ascii="Adobe Arabic" w:hAnsi="Adobe Arabic" w:cs="Adobe Arabic"/>
          <w:b/>
          <w:bCs/>
          <w:color w:val="002060"/>
          <w:rtl/>
        </w:rPr>
      </w:pPr>
    </w:p>
    <w:p w14:paraId="71C4B6F3" w14:textId="77777777" w:rsidR="002F2114" w:rsidRPr="002F2114" w:rsidRDefault="002F2114" w:rsidP="002F2114">
      <w:pPr>
        <w:rPr>
          <w:rFonts w:ascii="Sakkal Majalla" w:hAnsi="Sakkal Majalla"/>
          <w:color w:val="002060"/>
          <w:sz w:val="34"/>
          <w:rtl/>
        </w:rPr>
        <w:sectPr w:rsidR="002F2114" w:rsidRPr="002F2114"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BB69C9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81228DE"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596E74CD" w14:textId="77777777" w:rsidTr="00E220AB">
        <w:tc>
          <w:tcPr>
            <w:tcW w:w="2612" w:type="pct"/>
            <w:tcBorders>
              <w:left w:val="single" w:sz="4" w:space="0" w:color="168489"/>
              <w:right w:val="single" w:sz="4" w:space="0" w:color="168489"/>
            </w:tcBorders>
            <w:shd w:val="clear" w:color="auto" w:fill="auto"/>
          </w:tcPr>
          <w:p w14:paraId="27A26C28" w14:textId="77777777" w:rsidR="00F01FA2" w:rsidRDefault="00F01FA2" w:rsidP="00E220AB">
            <w:pPr>
              <w:pStyle w:val="bold"/>
              <w:jc w:val="center"/>
              <w:rPr>
                <w:color w:val="168489"/>
                <w:sz w:val="40"/>
                <w:szCs w:val="40"/>
                <w:rtl/>
                <w:lang w:bidi="ar-EG"/>
              </w:rPr>
            </w:pPr>
            <w:r>
              <w:rPr>
                <w:noProof/>
              </w:rPr>
              <w:drawing>
                <wp:inline distT="0" distB="0" distL="0" distR="0" wp14:anchorId="203339AA" wp14:editId="6837FABC">
                  <wp:extent cx="417155" cy="417165"/>
                  <wp:effectExtent l="0" t="0" r="2540" b="2540"/>
                  <wp:docPr id="1465698232" name="Picture 146569823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D1BF49A"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4838904" w14:textId="77777777" w:rsidR="00F01FA2" w:rsidRDefault="00F01FA2" w:rsidP="00E220AB">
            <w:pPr>
              <w:pStyle w:val="bold"/>
              <w:jc w:val="center"/>
              <w:rPr>
                <w:color w:val="168489"/>
                <w:sz w:val="40"/>
                <w:szCs w:val="40"/>
                <w:rtl/>
                <w:lang w:bidi="ar-EG"/>
              </w:rPr>
            </w:pPr>
            <w:r>
              <w:rPr>
                <w:noProof/>
              </w:rPr>
              <w:drawing>
                <wp:inline distT="0" distB="0" distL="0" distR="0" wp14:anchorId="469ADF2E" wp14:editId="3E70BC3B">
                  <wp:extent cx="371475" cy="400050"/>
                  <wp:effectExtent l="0" t="0" r="9525" b="0"/>
                  <wp:docPr id="1465698233" name="Picture 146569823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52C4CD2"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F8C037C"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5F1F915" wp14:editId="2EED3F58">
                  <wp:extent cx="286893" cy="286893"/>
                  <wp:effectExtent l="0" t="0" r="0" b="0"/>
                  <wp:docPr id="1465698234" name="Picture 146569823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F7254FD" w14:textId="77777777" w:rsidTr="00E220AB">
        <w:tc>
          <w:tcPr>
            <w:tcW w:w="2612" w:type="pct"/>
            <w:tcBorders>
              <w:left w:val="single" w:sz="4" w:space="0" w:color="168489"/>
              <w:right w:val="single" w:sz="4" w:space="0" w:color="168489"/>
            </w:tcBorders>
            <w:vAlign w:val="center"/>
          </w:tcPr>
          <w:p w14:paraId="5784747E"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فيديو تدريبي.</w:t>
            </w:r>
          </w:p>
          <w:p w14:paraId="0F75DF8A"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مفهوم الحوكمة المستدامة وأهميتها.</w:t>
            </w:r>
          </w:p>
          <w:p w14:paraId="380D7BD6"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78549E40"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آليات المساءلة والشفافية في مجال الاستدامة.</w:t>
            </w:r>
          </w:p>
          <w:p w14:paraId="6147F176"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20073195"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دور لجان الاستدامة والإشراف على الأداء.</w:t>
            </w:r>
          </w:p>
          <w:p w14:paraId="697D6F60" w14:textId="4F05E251" w:rsidR="00F01FA2" w:rsidRPr="00041E68" w:rsidRDefault="00235CA1"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35CA1">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0AB39599"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فيديوهات تدريبية.</w:t>
            </w:r>
          </w:p>
          <w:p w14:paraId="267EBA91"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العصف الذهني.</w:t>
            </w:r>
          </w:p>
          <w:p w14:paraId="66C8180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المحاكاة في التدريب.</w:t>
            </w:r>
          </w:p>
          <w:p w14:paraId="254FA096"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التدريب والتوجيه.</w:t>
            </w:r>
          </w:p>
          <w:p w14:paraId="7AD0699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مناقشات جماعية.</w:t>
            </w:r>
          </w:p>
          <w:p w14:paraId="192B1578" w14:textId="2870A50C" w:rsidR="00F01FA2" w:rsidRPr="00781A2F" w:rsidRDefault="00235CA1"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35CA1">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24E34F9F"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053941A"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7712" behindDoc="0" locked="0" layoutInCell="1" allowOverlap="1" wp14:anchorId="71656C47" wp14:editId="5AF7E0E5">
                <wp:simplePos x="0" y="0"/>
                <wp:positionH relativeFrom="column">
                  <wp:posOffset>123825</wp:posOffset>
                </wp:positionH>
                <wp:positionV relativeFrom="paragraph">
                  <wp:posOffset>-466725</wp:posOffset>
                </wp:positionV>
                <wp:extent cx="6352541" cy="6734104"/>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352541" cy="6734104"/>
                          <a:chOff x="0" y="0"/>
                          <a:chExt cx="6352541" cy="6734104"/>
                        </a:xfrm>
                      </wpg:grpSpPr>
                      <wpg:grpSp>
                        <wpg:cNvPr id="1462637177" name="Group 1462637177"/>
                        <wpg:cNvGrpSpPr/>
                        <wpg:grpSpPr>
                          <a:xfrm>
                            <a:off x="161925" y="2571750"/>
                            <a:ext cx="5425884" cy="4162354"/>
                            <a:chOff x="-2" y="0"/>
                            <a:chExt cx="5425956" cy="4162649"/>
                          </a:xfrm>
                        </wpg:grpSpPr>
                        <wpg:grpSp>
                          <wpg:cNvPr id="1462637178" name="Group 25"/>
                          <wpg:cNvGrpSpPr/>
                          <wpg:grpSpPr>
                            <a:xfrm>
                              <a:off x="3130302" y="0"/>
                              <a:ext cx="2262067" cy="515506"/>
                              <a:chOff x="3849928" y="0"/>
                              <a:chExt cx="2262067" cy="515506"/>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8" y="69934"/>
                                <a:ext cx="1755152" cy="441349"/>
                              </a:xfrm>
                              <a:prstGeom prst="rect">
                                <a:avLst/>
                              </a:prstGeom>
                              <a:noFill/>
                            </wps:spPr>
                            <wps:txbx>
                              <w:txbxContent>
                                <w:p w14:paraId="0CCA079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514985"/>
                              <a:chOff x="-2" y="0"/>
                              <a:chExt cx="2261545" cy="515506"/>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936"/>
                                <a:ext cx="1756026" cy="441796"/>
                              </a:xfrm>
                              <a:prstGeom prst="rect">
                                <a:avLst/>
                              </a:prstGeom>
                              <a:noFill/>
                            </wps:spPr>
                            <wps:txbx>
                              <w:txbxContent>
                                <w:p w14:paraId="7F510C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3209528" y="874593"/>
                              <a:ext cx="2216426" cy="3288056"/>
                            </a:xfrm>
                            <a:prstGeom prst="rect">
                              <a:avLst/>
                            </a:prstGeom>
                            <a:noFill/>
                            <a:ln w="6350">
                              <a:noFill/>
                            </a:ln>
                          </wps:spPr>
                          <wps:txbx>
                            <w:txbxContent>
                              <w:p w14:paraId="56BAAEA2"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238E53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7BBD508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3DA67380" w14:textId="28C65E8C"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39626" y="874624"/>
                              <a:ext cx="2216426" cy="3002326"/>
                            </a:xfrm>
                            <a:prstGeom prst="rect">
                              <a:avLst/>
                            </a:prstGeom>
                            <a:noFill/>
                            <a:ln w="6350">
                              <a:noFill/>
                            </a:ln>
                          </wps:spPr>
                          <wps:txbx>
                            <w:txbxContent>
                              <w:p w14:paraId="73614B0D"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76891F91"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058CE29C"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08DE2190"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4CBA4F3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27D5915"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1E9D5E1B" w14:textId="3DCF3047"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52541" cy="2053728"/>
                            <a:chOff x="0" y="0"/>
                            <a:chExt cx="6352541" cy="2053728"/>
                          </a:xfrm>
                        </wpg:grpSpPr>
                        <pic:pic xmlns:pic="http://schemas.openxmlformats.org/drawingml/2006/picture">
                          <pic:nvPicPr>
                            <pic:cNvPr id="1465698182" name="Picture 146569818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220336" y="1072018"/>
                              <a:ext cx="1132205" cy="981710"/>
                            </a:xfrm>
                            <a:prstGeom prst="rect">
                              <a:avLst/>
                            </a:prstGeom>
                            <a:noFill/>
                          </wps:spPr>
                          <wps:txbx>
                            <w:txbxContent>
                              <w:p w14:paraId="46C98FB3" w14:textId="144DFD7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7"/>
                              <a:ext cx="2430145" cy="536575"/>
                            </a:xfrm>
                            <a:prstGeom prst="rect">
                              <a:avLst/>
                            </a:prstGeom>
                            <a:noFill/>
                          </wps:spPr>
                          <wps:txbx>
                            <w:txbxContent>
                              <w:p w14:paraId="7075337F"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1077"/>
                              <a:ext cx="4567555" cy="536575"/>
                            </a:xfrm>
                            <a:prstGeom prst="rect">
                              <a:avLst/>
                            </a:prstGeom>
                            <a:noFill/>
                          </wps:spPr>
                          <wps:txbx>
                            <w:txbxContent>
                              <w:p w14:paraId="177BE437" w14:textId="0BD1A7DD"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الحوكمة والمساءلة في الاستدامة</w:t>
                                </w:r>
                              </w:p>
                            </w:txbxContent>
                          </wps:txbx>
                          <wps:bodyPr wrap="square" rtlCol="0">
                            <a:spAutoFit/>
                          </wps:bodyPr>
                        </wps:wsp>
                      </wpg:grpSp>
                    </wpg:wgp>
                  </a:graphicData>
                </a:graphic>
              </wp:anchor>
            </w:drawing>
          </mc:Choice>
          <mc:Fallback>
            <w:pict>
              <v:group w14:anchorId="71656C47" id="Group 1462637176" o:spid="_x0000_s3803" style="position:absolute;left:0;text-align:left;margin-left:9.75pt;margin-top:-36.75pt;width:500.2pt;height:530.25pt;z-index:252787712;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s7O40FHSAAAA/3RSTlM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">
                <v:group id="Group 1462637177" o:spid="_x0000_s3804"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3805"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38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38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38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46" o:title="Target " gain="19661f" blacklevel="22938f"/>
                      </v:shape>
                    </v:group>
                    <v:shape id="TextBox 34" o:spid="_x0000_s3809"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0CCA079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81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38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TextBox 34" o:spid="_x0000_s3812"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7F510C3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78" o:spid="_x0000_s38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">
                      <v:imagedata r:id="rId47" o:title="Note " gain="19661f" blacklevel="22938f"/>
                    </v:shape>
                  </v:group>
                  <v:shape id="Text Box 1465698179" o:spid="_x0000_s3814"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56BAAEA2"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238E53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مفهوم الحوكمة المستدامة وتحديد أهميتها.</w:t>
                          </w:r>
                        </w:p>
                        <w:p w14:paraId="7BBD508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آليات المساءلة والشفافية في مجال الاستدامة.</w:t>
                          </w:r>
                        </w:p>
                        <w:p w14:paraId="3DA67380" w14:textId="28C65E8C"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تحديد دور لجان الاستدامة والإشراف على الأداء.</w:t>
                          </w:r>
                        </w:p>
                      </w:txbxContent>
                    </v:textbox>
                  </v:shape>
                  <v:shape id="Text Box 1465698180" o:spid="_x0000_s3815"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73614B0D"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76891F91"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مفهوم الحوكمة المستدامة وأهميتها.</w:t>
                          </w:r>
                        </w:p>
                        <w:p w14:paraId="058CE29C"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08DE2190"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آليات المساءلة والشفافية في مجال الاستدامة.</w:t>
                          </w:r>
                        </w:p>
                        <w:p w14:paraId="4CBA4F3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227D5915"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دور لجان الاستدامة والإشراف على الأداء.</w:t>
                          </w:r>
                        </w:p>
                        <w:p w14:paraId="1E9D5E1B" w14:textId="3DCF3047"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81" o:spid="_x0000_s3816" style="position:absolute;width:63525;height:20537" coordsize="63525,20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38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">
                    <v:imagedata r:id="rId48" o:title="Calendar " gain="19661f" blacklevel="22938f"/>
                  </v:shape>
                  <v:shape id="TextBox 34" o:spid="_x0000_s3818" type="#_x0000_t202" style="position:absolute;left:52203;top:10720;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46C98FB3" w14:textId="144DFD71"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3819"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7075337F"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820"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177BE437" w14:textId="0BD1A7DD"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الحوكمة والمساءلة في الاستدامة</w:t>
                          </w:r>
                        </w:p>
                      </w:txbxContent>
                    </v:textbox>
                  </v:shape>
                </v:group>
              </v:group>
            </w:pict>
          </mc:Fallback>
        </mc:AlternateContent>
      </w:r>
    </w:p>
    <w:p w14:paraId="22AB8230" w14:textId="168F5961" w:rsidR="00691535" w:rsidRDefault="00691535" w:rsidP="00691535">
      <w:pPr>
        <w:bidi w:val="0"/>
        <w:rPr>
          <w:rFonts w:asciiTheme="majorBidi" w:hAnsiTheme="majorBidi" w:cstheme="majorBidi"/>
          <w:szCs w:val="28"/>
          <w:lang w:bidi="ar-SY"/>
        </w:rPr>
      </w:pPr>
    </w:p>
    <w:p w14:paraId="28AE334C" w14:textId="77777777" w:rsidR="00691535" w:rsidRDefault="00691535" w:rsidP="00691535">
      <w:pPr>
        <w:spacing w:line="240" w:lineRule="auto"/>
        <w:jc w:val="center"/>
        <w:rPr>
          <w:rFonts w:cs="PT Bold Heading"/>
          <w:sz w:val="52"/>
          <w:szCs w:val="56"/>
          <w:rtl/>
        </w:rPr>
      </w:pPr>
    </w:p>
    <w:p w14:paraId="3DF2A581" w14:textId="77777777" w:rsidR="00691535" w:rsidRDefault="00691535" w:rsidP="00691535">
      <w:pPr>
        <w:pStyle w:val="a5"/>
        <w:spacing w:line="256" w:lineRule="auto"/>
        <w:rPr>
          <w:rFonts w:ascii="Adobe Arabic" w:hAnsi="Adobe Arabic" w:cs="Adobe Arabic"/>
          <w:b/>
          <w:bCs/>
          <w:color w:val="002060"/>
          <w:sz w:val="48"/>
          <w:szCs w:val="36"/>
          <w:rtl/>
        </w:rPr>
      </w:pPr>
    </w:p>
    <w:p w14:paraId="20C416D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1DADDD53" w14:textId="14648E92" w:rsidR="00691535" w:rsidRDefault="00691535" w:rsidP="00691535">
      <w:pPr>
        <w:pStyle w:val="a5"/>
        <w:spacing w:line="360" w:lineRule="auto"/>
        <w:rPr>
          <w:rFonts w:ascii="Adobe Arabic" w:hAnsi="Adobe Arabic" w:cs="Adobe Arabic"/>
          <w:b/>
          <w:bCs/>
          <w:color w:val="002060"/>
          <w:sz w:val="48"/>
          <w:szCs w:val="36"/>
          <w:rtl/>
        </w:rPr>
      </w:pPr>
    </w:p>
    <w:p w14:paraId="21954938" w14:textId="11ADC181" w:rsidR="00C0289F" w:rsidRPr="00F01FA2" w:rsidRDefault="00F9007F" w:rsidP="00F01FA2">
      <w:pPr>
        <w:bidi w:val="0"/>
        <w:spacing w:after="160" w:line="254" w:lineRule="auto"/>
        <w:jc w:val="left"/>
        <w:rPr>
          <w:rFonts w:cs="PT Bold Heading"/>
          <w:sz w:val="52"/>
          <w:szCs w:val="56"/>
          <w:rtl/>
        </w:rPr>
      </w:pPr>
      <w:r>
        <w:rPr>
          <w:rFonts w:cs="PT Bold Heading" w:hint="cs"/>
          <w:sz w:val="52"/>
          <w:szCs w:val="56"/>
          <w:rtl/>
        </w:rPr>
        <w:t xml:space="preserve"> </w:t>
      </w:r>
      <w:r w:rsidR="00691535">
        <w:rPr>
          <w:rFonts w:cs="PT Bold Heading" w:hint="cs"/>
          <w:sz w:val="52"/>
          <w:szCs w:val="56"/>
          <w:rtl/>
        </w:rPr>
        <w:br w:type="page"/>
      </w:r>
    </w:p>
    <w:p w14:paraId="2BF67C4B" w14:textId="636856C5"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076D9EC1" wp14:editId="03EFFA58">
                <wp:extent cx="5239055" cy="1388331"/>
                <wp:effectExtent l="19050" t="19050" r="19050" b="21590"/>
                <wp:docPr id="1015328188"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569814474" name="Rectangle 56981447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32880502" name="Picture 1932880502"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324130647" name="TextBox 36"/>
                        <wps:cNvSpPr txBox="1"/>
                        <wps:spPr>
                          <a:xfrm>
                            <a:off x="1305515" y="316344"/>
                            <a:ext cx="4178935" cy="377825"/>
                          </a:xfrm>
                          <a:prstGeom prst="rect">
                            <a:avLst/>
                          </a:prstGeom>
                          <a:noFill/>
                        </wps:spPr>
                        <wps:txbx>
                          <w:txbxContent>
                            <w:p w14:paraId="34464601" w14:textId="049FE6B2"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دور الحوكمة في تحقيق التنمية المستدامة</w:t>
                              </w:r>
                            </w:p>
                          </w:txbxContent>
                        </wps:txbx>
                        <wps:bodyPr wrap="square">
                          <a:noAutofit/>
                        </wps:bodyPr>
                      </wps:wsp>
                      <wps:wsp>
                        <wps:cNvPr id="433459884" name="TextBox 38"/>
                        <wps:cNvSpPr txBox="1"/>
                        <wps:spPr>
                          <a:xfrm>
                            <a:off x="973811" y="817161"/>
                            <a:ext cx="4833288" cy="417195"/>
                          </a:xfrm>
                          <a:prstGeom prst="rect">
                            <a:avLst/>
                          </a:prstGeom>
                          <a:noFill/>
                        </wps:spPr>
                        <wps:txbx>
                          <w:txbxContent>
                            <w:p w14:paraId="04F60391" w14:textId="1EF6B2EE" w:rsidR="002D7D32" w:rsidRPr="002D7D32" w:rsidRDefault="00235CA1" w:rsidP="00235CA1">
                              <w:pPr>
                                <w:spacing w:line="259" w:lineRule="auto"/>
                                <w:jc w:val="center"/>
                                <w:rPr>
                                  <w:sz w:val="22"/>
                                  <w:szCs w:val="22"/>
                                </w:rPr>
                              </w:pPr>
                              <w:hyperlink r:id="rId283" w:history="1">
                                <w:r w:rsidRPr="0079039F">
                                  <w:rPr>
                                    <w:color w:val="0563C1" w:themeColor="hyperlink"/>
                                    <w:sz w:val="22"/>
                                    <w:szCs w:val="22"/>
                                    <w:u w:val="single"/>
                                  </w:rPr>
                                  <w:t>https://youtu.be/2eZ3nKDq7Ls?si=htytBqm3_H37_Ga9</w:t>
                                </w:r>
                              </w:hyperlink>
                            </w:p>
                          </w:txbxContent>
                        </wps:txbx>
                        <wps:bodyPr wrap="square">
                          <a:noAutofit/>
                        </wps:bodyPr>
                      </wps:wsp>
                    </wpg:wgp>
                  </a:graphicData>
                </a:graphic>
              </wp:inline>
            </w:drawing>
          </mc:Choice>
          <mc:Fallback>
            <w:pict>
              <v:group w14:anchorId="076D9EC1" id="_x0000_s3821"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">
                <v:rect id="Rectangle 569814474" o:spid="_x0000_s3822"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" fillcolor="#f2f2f2 [3052]" strokecolor="#168489" strokeweight="2.25pt"/>
                <v:shape id="Picture 1932880502" o:spid="_x0000_s3823"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">
                  <v:imagedata r:id="rId58" o:title="Youtube-logo png images for free download – Pngset"/>
                </v:shape>
                <v:shape id="TextBox 36" o:spid="_x0000_s3824"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" filled="f" stroked="f">
                  <v:textbox>
                    <w:txbxContent>
                      <w:p w14:paraId="34464601" w14:textId="049FE6B2"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دور الحوكمة في تحقيق التنمية المستدامة</w:t>
                        </w:r>
                      </w:p>
                    </w:txbxContent>
                  </v:textbox>
                </v:shape>
                <v:shape id="TextBox 38" o:spid="_x0000_s3825"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" filled="f" stroked="f">
                  <v:textbox>
                    <w:txbxContent>
                      <w:p w14:paraId="04F60391" w14:textId="1EF6B2EE" w:rsidR="002D7D32" w:rsidRPr="002D7D32" w:rsidRDefault="00000000" w:rsidP="00235CA1">
                        <w:pPr>
                          <w:spacing w:line="259" w:lineRule="auto"/>
                          <w:jc w:val="center"/>
                          <w:rPr>
                            <w:sz w:val="22"/>
                            <w:szCs w:val="22"/>
                          </w:rPr>
                        </w:pPr>
                        <w:hyperlink r:id="rId284" w:history="1">
                          <w:r w:rsidR="00235CA1" w:rsidRPr="0079039F">
                            <w:rPr>
                              <w:color w:val="0563C1" w:themeColor="hyperlink"/>
                              <w:sz w:val="22"/>
                              <w:szCs w:val="22"/>
                              <w:u w:val="single"/>
                            </w:rPr>
                            <w:t>https://youtu.be/2eZ3nKDq7Ls?si=htytBqm3_H37_Ga9</w:t>
                          </w:r>
                        </w:hyperlink>
                      </w:p>
                    </w:txbxContent>
                  </v:textbox>
                </v:shape>
                <w10:anchorlock/>
              </v:group>
            </w:pict>
          </mc:Fallback>
        </mc:AlternateContent>
      </w:r>
    </w:p>
    <w:p w14:paraId="2A0B1D3E"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4DAFAB37" wp14:editId="73A20FC5">
                <wp:extent cx="5731510" cy="895350"/>
                <wp:effectExtent l="0" t="0" r="21590" b="19050"/>
                <wp:docPr id="142096648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73251124"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38398065" name="مجموعة 39"/>
                        <wpg:cNvGrpSpPr/>
                        <wpg:grpSpPr>
                          <a:xfrm>
                            <a:off x="0" y="0"/>
                            <a:ext cx="5731510" cy="895350"/>
                            <a:chOff x="0" y="0"/>
                            <a:chExt cx="5878196" cy="918845"/>
                          </a:xfrm>
                        </wpg:grpSpPr>
                        <wpg:grpSp>
                          <wpg:cNvPr id="1704003237" name="مجموعة 40"/>
                          <wpg:cNvGrpSpPr/>
                          <wpg:grpSpPr>
                            <a:xfrm>
                              <a:off x="0" y="0"/>
                              <a:ext cx="5878196" cy="918845"/>
                              <a:chOff x="0" y="0"/>
                              <a:chExt cx="6240348" cy="919070"/>
                            </a:xfrm>
                          </wpg:grpSpPr>
                          <wpg:grpSp>
                            <wpg:cNvPr id="815164170" name="مجموعة 41"/>
                            <wpg:cNvGrpSpPr/>
                            <wpg:grpSpPr>
                              <a:xfrm>
                                <a:off x="0" y="169208"/>
                                <a:ext cx="5433072" cy="580613"/>
                                <a:chOff x="0" y="169208"/>
                                <a:chExt cx="5433072" cy="580613"/>
                              </a:xfrm>
                            </wpg:grpSpPr>
                            <wps:wsp>
                              <wps:cNvPr id="15192988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54164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773507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3035594" name="مربع نص 41"/>
                          <wps:cNvSpPr txBox="1"/>
                          <wps:spPr>
                            <a:xfrm>
                              <a:off x="204484" y="256985"/>
                              <a:ext cx="4616071" cy="387740"/>
                            </a:xfrm>
                            <a:prstGeom prst="rect">
                              <a:avLst/>
                            </a:prstGeom>
                            <a:noFill/>
                          </wps:spPr>
                          <wps:txbx>
                            <w:txbxContent>
                              <w:p w14:paraId="52905A23" w14:textId="6F24DA6A" w:rsidR="002D7D32" w:rsidRPr="0083164B" w:rsidRDefault="0083164B" w:rsidP="0083164B">
                                <w:pPr>
                                  <w:rPr>
                                    <w:rFonts w:eastAsia="Calibri" w:hAnsi="Adobe Arabic" w:cs="Adobe Arabic"/>
                                    <w:b/>
                                    <w:bCs/>
                                    <w:color w:val="FFFFFF"/>
                                    <w:kern w:val="24"/>
                                    <w:sz w:val="36"/>
                                    <w:szCs w:val="36"/>
                                    <w:lang w:bidi="ar-EG"/>
                                  </w:rPr>
                                </w:pPr>
                                <w:r w:rsidRPr="0083164B">
                                  <w:rPr>
                                    <w:rFonts w:eastAsia="Calibri" w:hAnsi="Adobe Arabic" w:cs="Adobe Arabic"/>
                                    <w:b/>
                                    <w:bCs/>
                                    <w:color w:val="FFFFFF"/>
                                    <w:kern w:val="24"/>
                                    <w:sz w:val="36"/>
                                    <w:szCs w:val="36"/>
                                    <w:rtl/>
                                    <w:lang w:bidi="ar-EG"/>
                                  </w:rPr>
                                  <w:t>مفهوم الحوكمة المستدامة وأهميتها</w:t>
                                </w:r>
                              </w:p>
                            </w:txbxContent>
                          </wps:txbx>
                          <wps:bodyPr wrap="square" rtlCol="1">
                            <a:spAutoFit/>
                          </wps:bodyPr>
                        </wps:wsp>
                      </wpg:grpSp>
                    </wpg:wgp>
                  </a:graphicData>
                </a:graphic>
              </wp:inline>
            </w:drawing>
          </mc:Choice>
          <mc:Fallback>
            <w:pict>
              <v:group w14:anchorId="4DAFAB37" id="_x0000_s382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W8rcKMHAAC6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382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">
                  <v:imagedata r:id="rId61" o:title=""/>
                </v:shape>
                <v:group id="مجموعة 39" o:spid="_x0000_s38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">
                  <v:group id="مجموعة 40" o:spid="_x0000_s38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">
                    <v:group id="مجموعة 41" o:spid="_x0000_s38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">
                      <v:shape id="شكل حر 42" o:spid="_x0000_s38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" fillcolor="#168489" stroked="f" strokeweight="1pt">
                        <v:stroke joinstyle="miter"/>
                      </v:roundrect>
                    </v:group>
                    <v:oval id="شكل بيضاوي 44" o:spid="_x0000_s38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" filled="f" strokecolor="#a5a5a5 [2092]" strokeweight="1pt">
                      <v:stroke joinstyle="miter"/>
                    </v:oval>
                  </v:group>
                  <v:shape id="مربع نص 41" o:spid="_x0000_s383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" filled="f" stroked="f">
                    <v:textbox style="mso-fit-shape-to-text:t">
                      <w:txbxContent>
                        <w:p w14:paraId="52905A23" w14:textId="6F24DA6A" w:rsidR="002D7D32" w:rsidRPr="0083164B" w:rsidRDefault="0083164B" w:rsidP="0083164B">
                          <w:pPr>
                            <w:rPr>
                              <w:rFonts w:eastAsia="Calibri" w:hAnsi="Adobe Arabic" w:cs="Adobe Arabic"/>
                              <w:b/>
                              <w:bCs/>
                              <w:color w:val="FFFFFF"/>
                              <w:kern w:val="24"/>
                              <w:sz w:val="36"/>
                              <w:szCs w:val="36"/>
                              <w:lang w:bidi="ar-EG"/>
                            </w:rPr>
                          </w:pPr>
                          <w:r w:rsidRPr="0083164B">
                            <w:rPr>
                              <w:rFonts w:eastAsia="Calibri" w:hAnsi="Adobe Arabic" w:cs="Adobe Arabic"/>
                              <w:b/>
                              <w:bCs/>
                              <w:color w:val="FFFFFF"/>
                              <w:kern w:val="24"/>
                              <w:sz w:val="36"/>
                              <w:szCs w:val="36"/>
                              <w:rtl/>
                              <w:lang w:bidi="ar-EG"/>
                            </w:rPr>
                            <w:t>مفهوم الحوكمة المستدامة وأهميتها</w:t>
                          </w:r>
                        </w:p>
                      </w:txbxContent>
                    </v:textbox>
                  </v:shape>
                </v:group>
                <w10:anchorlock/>
              </v:group>
            </w:pict>
          </mc:Fallback>
        </mc:AlternateContent>
      </w:r>
    </w:p>
    <w:p w14:paraId="43E986F5" w14:textId="77777777" w:rsidR="00235CA1" w:rsidRPr="0083164B" w:rsidRDefault="00235CA1" w:rsidP="0083164B">
      <w:pPr>
        <w:rPr>
          <w:b/>
          <w:bCs/>
          <w:color w:val="168489"/>
        </w:rPr>
      </w:pPr>
      <w:r w:rsidRPr="0083164B">
        <w:rPr>
          <w:b/>
          <w:bCs/>
          <w:color w:val="168489"/>
          <w:rtl/>
        </w:rPr>
        <w:t>مفهوم الحوكمة المستدامة:</w:t>
      </w:r>
    </w:p>
    <w:p w14:paraId="70EB35C6" w14:textId="2C08CD25" w:rsidR="00235CA1" w:rsidRPr="009B3B51" w:rsidRDefault="00235CA1" w:rsidP="0083164B">
      <w:r w:rsidRPr="009B3B51">
        <w:rPr>
          <w:rtl/>
        </w:rPr>
        <w:t>الحوكمة المستدامة هي نهج شامل لإدارة المنظمات والمجتمعات بطريقة مسؤولة وفعالة وشفافة، مع التركيز على تحقيق التنمية المستدامة على المدى الطويل. وهي تشمل الآتي:</w:t>
      </w:r>
    </w:p>
    <w:p w14:paraId="0A7AE5CB" w14:textId="68B2DF54" w:rsidR="00235CA1" w:rsidRPr="0083164B" w:rsidRDefault="00AE68C6" w:rsidP="002467E8">
      <w:pPr>
        <w:pStyle w:val="a5"/>
        <w:numPr>
          <w:ilvl w:val="0"/>
          <w:numId w:val="36"/>
        </w:numPr>
        <w:jc w:val="both"/>
        <w:rPr>
          <w:rFonts w:ascii="Sakkal Majalla" w:hAnsi="Sakkal Majalla" w:cs="Sakkal Majalla"/>
          <w:sz w:val="34"/>
          <w:szCs w:val="34"/>
        </w:rPr>
      </w:pPr>
      <w:r>
        <w:rPr>
          <w:noProof/>
        </w:rPr>
        <w:drawing>
          <wp:anchor distT="0" distB="0" distL="114300" distR="114300" simplePos="0" relativeHeight="252811264" behindDoc="0" locked="0" layoutInCell="1" allowOverlap="1" wp14:anchorId="15457C23" wp14:editId="4EFCE397">
            <wp:simplePos x="0" y="0"/>
            <wp:positionH relativeFrom="margin">
              <wp:align>left</wp:align>
            </wp:positionH>
            <wp:positionV relativeFrom="paragraph">
              <wp:posOffset>8981</wp:posOffset>
            </wp:positionV>
            <wp:extent cx="1577340" cy="1795780"/>
            <wp:effectExtent l="0" t="0" r="3810" b="0"/>
            <wp:wrapSquare wrapText="bothSides"/>
            <wp:docPr id="1182859720" name="Picture 1490" descr="Premium Vector | Esg infographic for sustainable business environmental  social governance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Esg infographic for sustainable business environmental  social governance vector illustration"/>
                    <pic:cNvPicPr>
                      <a:picLocks noChangeAspect="1" noChangeArrowheads="1"/>
                    </pic:cNvPicPr>
                  </pic:nvPicPr>
                  <pic:blipFill rotWithShape="1">
                    <a:blip r:embed="rId285" cstate="print">
                      <a:extLst>
                        <a:ext uri="{28A0092B-C50C-407E-A947-70E740481C1C}">
                          <a14:useLocalDpi xmlns:a14="http://schemas.microsoft.com/office/drawing/2010/main" val="0"/>
                        </a:ext>
                      </a:extLst>
                    </a:blip>
                    <a:srcRect l="12158" t="4748" r="8255" b="4652"/>
                    <a:stretch/>
                  </pic:blipFill>
                  <pic:spPr bwMode="auto">
                    <a:xfrm>
                      <a:off x="0" y="0"/>
                      <a:ext cx="1577340" cy="1795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CA1" w:rsidRPr="0083164B">
        <w:rPr>
          <w:rFonts w:ascii="Sakkal Majalla" w:hAnsi="Sakkal Majalla" w:cs="Sakkal Majalla"/>
          <w:sz w:val="34"/>
          <w:szCs w:val="34"/>
          <w:rtl/>
        </w:rPr>
        <w:t>النظم والهياكل والعمليات التي تضمن المساءلة والشفافية والمشاركة في صنع القرار.</w:t>
      </w:r>
    </w:p>
    <w:p w14:paraId="27CE4FC6" w14:textId="28E627F7" w:rsidR="00235CA1" w:rsidRPr="0083164B" w:rsidRDefault="00235CA1" w:rsidP="002467E8">
      <w:pPr>
        <w:pStyle w:val="a5"/>
        <w:numPr>
          <w:ilvl w:val="0"/>
          <w:numId w:val="36"/>
        </w:numPr>
        <w:jc w:val="both"/>
        <w:rPr>
          <w:rFonts w:ascii="Sakkal Majalla" w:hAnsi="Sakkal Majalla" w:cs="Sakkal Majalla"/>
          <w:sz w:val="34"/>
          <w:szCs w:val="34"/>
        </w:rPr>
      </w:pPr>
      <w:r w:rsidRPr="0083164B">
        <w:rPr>
          <w:rFonts w:ascii="Sakkal Majalla" w:hAnsi="Sakkal Majalla" w:cs="Sakkal Majalla"/>
          <w:sz w:val="34"/>
          <w:szCs w:val="34"/>
          <w:rtl/>
        </w:rPr>
        <w:t>إدارة الموارد الطبيعية والبشرية بكفاءة وحماية البيئة.</w:t>
      </w:r>
      <w:r w:rsidR="00AE68C6" w:rsidRPr="00AE68C6">
        <w:t xml:space="preserve"> </w:t>
      </w:r>
    </w:p>
    <w:p w14:paraId="30D72D28" w14:textId="241132F3" w:rsidR="00235CA1" w:rsidRPr="0083164B" w:rsidRDefault="00235CA1" w:rsidP="002467E8">
      <w:pPr>
        <w:pStyle w:val="a5"/>
        <w:numPr>
          <w:ilvl w:val="0"/>
          <w:numId w:val="36"/>
        </w:numPr>
        <w:jc w:val="both"/>
        <w:rPr>
          <w:rFonts w:ascii="Sakkal Majalla" w:hAnsi="Sakkal Majalla" w:cs="Sakkal Majalla"/>
          <w:sz w:val="34"/>
          <w:szCs w:val="34"/>
        </w:rPr>
      </w:pPr>
      <w:r w:rsidRPr="0083164B">
        <w:rPr>
          <w:rFonts w:ascii="Sakkal Majalla" w:hAnsi="Sakkal Majalla" w:cs="Sakkal Majalla"/>
          <w:sz w:val="34"/>
          <w:szCs w:val="34"/>
          <w:rtl/>
        </w:rPr>
        <w:t>تحقيق التوازن بين النمو الاقتصادي والعدالة الاجتماعية والاستدامة البيئية.</w:t>
      </w:r>
    </w:p>
    <w:p w14:paraId="03127380" w14:textId="00F59C1B" w:rsidR="00235CA1" w:rsidRPr="0083164B" w:rsidRDefault="00235CA1" w:rsidP="002467E8">
      <w:pPr>
        <w:pStyle w:val="a5"/>
        <w:numPr>
          <w:ilvl w:val="0"/>
          <w:numId w:val="36"/>
        </w:numPr>
        <w:jc w:val="both"/>
        <w:rPr>
          <w:rFonts w:ascii="Sakkal Majalla" w:hAnsi="Sakkal Majalla" w:cs="Sakkal Majalla"/>
          <w:sz w:val="34"/>
          <w:szCs w:val="34"/>
          <w:rtl/>
        </w:rPr>
      </w:pPr>
      <w:r w:rsidRPr="0083164B">
        <w:rPr>
          <w:rFonts w:ascii="Sakkal Majalla" w:hAnsi="Sakkal Majalla" w:cs="Sakkal Majalla"/>
          <w:sz w:val="34"/>
          <w:szCs w:val="34"/>
          <w:rtl/>
        </w:rPr>
        <w:t>الالتزام بالقيم والأخلاقيات والمسؤولية الاجتماعية.</w:t>
      </w:r>
    </w:p>
    <w:p w14:paraId="75E5B004" w14:textId="24D7B519" w:rsidR="00235CA1" w:rsidRPr="0083164B" w:rsidRDefault="00235CA1" w:rsidP="00235CA1">
      <w:pPr>
        <w:rPr>
          <w:b/>
          <w:bCs/>
          <w:color w:val="168489"/>
        </w:rPr>
      </w:pPr>
      <w:r w:rsidRPr="0083164B">
        <w:rPr>
          <w:b/>
          <w:bCs/>
          <w:color w:val="168489"/>
          <w:rtl/>
        </w:rPr>
        <w:t>أهمية الحوكمة المستدامة:</w:t>
      </w:r>
    </w:p>
    <w:p w14:paraId="079E8457" w14:textId="1C2342FC" w:rsidR="00235CA1" w:rsidRPr="0083164B" w:rsidRDefault="00AE68C6" w:rsidP="002467E8">
      <w:pPr>
        <w:pStyle w:val="a5"/>
        <w:numPr>
          <w:ilvl w:val="0"/>
          <w:numId w:val="37"/>
        </w:numPr>
        <w:jc w:val="both"/>
        <w:rPr>
          <w:rFonts w:ascii="Sakkal Majalla" w:hAnsi="Sakkal Majalla" w:cs="Sakkal Majalla"/>
          <w:sz w:val="34"/>
          <w:szCs w:val="34"/>
        </w:rPr>
      </w:pPr>
      <w:r>
        <w:rPr>
          <w:noProof/>
        </w:rPr>
        <w:drawing>
          <wp:anchor distT="0" distB="0" distL="114300" distR="114300" simplePos="0" relativeHeight="252812288" behindDoc="0" locked="0" layoutInCell="1" allowOverlap="1" wp14:anchorId="31D9FCA8" wp14:editId="5AA38A48">
            <wp:simplePos x="0" y="0"/>
            <wp:positionH relativeFrom="margin">
              <wp:align>left</wp:align>
            </wp:positionH>
            <wp:positionV relativeFrom="paragraph">
              <wp:posOffset>112123</wp:posOffset>
            </wp:positionV>
            <wp:extent cx="1927225" cy="1774190"/>
            <wp:effectExtent l="0" t="0" r="0" b="0"/>
            <wp:wrapSquare wrapText="bothSides"/>
            <wp:docPr id="1772716640" name="Picture 1491" descr="Esg icon - environmental social and governance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g icon - environmental social and governance Vector Image"/>
                    <pic:cNvPicPr>
                      <a:picLocks noChangeAspect="1" noChangeArrowheads="1"/>
                    </pic:cNvPicPr>
                  </pic:nvPicPr>
                  <pic:blipFill rotWithShape="1">
                    <a:blip r:embed="rId286" cstate="print">
                      <a:extLst>
                        <a:ext uri="{28A0092B-C50C-407E-A947-70E740481C1C}">
                          <a14:useLocalDpi xmlns:a14="http://schemas.microsoft.com/office/drawing/2010/main" val="0"/>
                        </a:ext>
                      </a:extLst>
                    </a:blip>
                    <a:srcRect l="10826" t="4346" r="8075" b="14316"/>
                    <a:stretch/>
                  </pic:blipFill>
                  <pic:spPr bwMode="auto">
                    <a:xfrm>
                      <a:off x="0" y="0"/>
                      <a:ext cx="1927225" cy="1774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CA1" w:rsidRPr="0083164B">
        <w:rPr>
          <w:rFonts w:ascii="Sakkal Majalla" w:hAnsi="Sakkal Majalla" w:cs="Sakkal Majalla"/>
          <w:sz w:val="34"/>
          <w:szCs w:val="34"/>
          <w:rtl/>
        </w:rPr>
        <w:t>تعزيز الاستقرار السياسي والاقتصادي والاجتماعي على المدى الطويل.</w:t>
      </w:r>
    </w:p>
    <w:p w14:paraId="6747C3F6" w14:textId="4A4822BF"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المساهمة في تحقيق أهداف التنمية المستدامة وحماية البيئة.</w:t>
      </w:r>
    </w:p>
    <w:p w14:paraId="4735A3B6" w14:textId="7169F068"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تحسين كفاءة استخدام الموارد وتعزيز الابتكار والإنتاجية.</w:t>
      </w:r>
      <w:r w:rsidR="00AE68C6" w:rsidRPr="00AE68C6">
        <w:t xml:space="preserve"> </w:t>
      </w:r>
    </w:p>
    <w:p w14:paraId="6FD653CE" w14:textId="546AB15E"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تعزيز الثقة والمشاركة المجتمعية وتحقيق العدالة والمساواة.</w:t>
      </w:r>
    </w:p>
    <w:p w14:paraId="0C5A0C1C" w14:textId="6C6491D9" w:rsidR="00235CA1" w:rsidRPr="0083164B" w:rsidRDefault="00235CA1" w:rsidP="002467E8">
      <w:pPr>
        <w:pStyle w:val="a5"/>
        <w:numPr>
          <w:ilvl w:val="0"/>
          <w:numId w:val="37"/>
        </w:numPr>
        <w:jc w:val="both"/>
        <w:rPr>
          <w:rFonts w:ascii="Sakkal Majalla" w:hAnsi="Sakkal Majalla" w:cs="Sakkal Majalla"/>
          <w:sz w:val="34"/>
          <w:szCs w:val="34"/>
        </w:rPr>
      </w:pPr>
      <w:r w:rsidRPr="0083164B">
        <w:rPr>
          <w:rFonts w:ascii="Sakkal Majalla" w:hAnsi="Sakkal Majalla" w:cs="Sakkal Majalla"/>
          <w:sz w:val="34"/>
          <w:szCs w:val="34"/>
          <w:rtl/>
        </w:rPr>
        <w:t>تحسين السمعة والقدرة التنافسية للمنظمات والدول.</w:t>
      </w:r>
    </w:p>
    <w:p w14:paraId="758F54D4" w14:textId="77777777" w:rsidR="00235CA1" w:rsidRDefault="00235CA1" w:rsidP="0083164B">
      <w:r w:rsidRPr="009B3B51">
        <w:rPr>
          <w:rtl/>
        </w:rPr>
        <w:lastRenderedPageBreak/>
        <w:t>في الخلاصة، الحوكمة المستدامة هي نهج شامل وطويل المدى لإدارة المنظمات والمجتمعات بطريقة مسؤولة وفعالة، مما يسهم في تحقيق التنمية المستدامة والازدهار على المدى الطويل.</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3164B" w:rsidRPr="00563DBD" w14:paraId="50915B95" w14:textId="77777777" w:rsidTr="001E5A5E">
        <w:tc>
          <w:tcPr>
            <w:tcW w:w="1962" w:type="dxa"/>
            <w:tcBorders>
              <w:right w:val="single" w:sz="36" w:space="0" w:color="168489"/>
            </w:tcBorders>
            <w:shd w:val="clear" w:color="auto" w:fill="F2F2F2" w:themeFill="background1" w:themeFillShade="F2"/>
            <w:vAlign w:val="center"/>
          </w:tcPr>
          <w:p w14:paraId="75CB907A" w14:textId="77777777" w:rsidR="0083164B" w:rsidRPr="008113E1" w:rsidRDefault="0083164B" w:rsidP="00AE68C6">
            <w:pPr>
              <w:pStyle w:val="ad"/>
              <w:jc w:val="center"/>
              <w:rPr>
                <w:rtl/>
              </w:rPr>
            </w:pPr>
            <w:r w:rsidRPr="008113E1">
              <w:rPr>
                <w:noProof/>
                <w:rtl/>
                <w:lang w:val="ar-SA"/>
              </w:rPr>
              <w:drawing>
                <wp:inline distT="0" distB="0" distL="0" distR="0" wp14:anchorId="2B469675" wp14:editId="4E06E151">
                  <wp:extent cx="563984" cy="563914"/>
                  <wp:effectExtent l="0" t="0" r="7620" b="7620"/>
                  <wp:docPr id="2140489534" name="Picture 214048953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1D729A2C" w14:textId="3A6139E4" w:rsidR="0083164B" w:rsidRPr="00563DBD" w:rsidRDefault="0083164B" w:rsidP="008D78C8">
            <w:pPr>
              <w:jc w:val="center"/>
              <w:rPr>
                <w:rFonts w:eastAsia="Times New Roman" w:cs="GE Dinar Two Medium"/>
                <w:color w:val="1E3D6A"/>
                <w:kern w:val="24"/>
                <w:szCs w:val="28"/>
                <w:rtl/>
                <w:lang w:bidi="ar-SY"/>
              </w:rPr>
            </w:pPr>
            <w:r w:rsidRPr="0083164B">
              <w:rPr>
                <w:rFonts w:ascii="Adobe Arabic" w:eastAsia="Times New Roman" w:hAnsi="Adobe Arabic" w:cs="Adobe Arabic"/>
                <w:b/>
                <w:bCs/>
                <w:color w:val="168489"/>
                <w:kern w:val="24"/>
                <w:sz w:val="44"/>
                <w:szCs w:val="44"/>
                <w:rtl/>
                <w:lang w:bidi="ar-SY"/>
              </w:rPr>
              <w:t>ما هي أبرز التحديات التي تواجه تطبيق مبادئ الحوكمة المستدامة في المنظمات؟</w:t>
            </w:r>
          </w:p>
        </w:tc>
      </w:tr>
      <w:tr w:rsidR="0083164B" w14:paraId="3F1F907E" w14:textId="77777777" w:rsidTr="001E5A5E">
        <w:tc>
          <w:tcPr>
            <w:tcW w:w="1962" w:type="dxa"/>
            <w:tcBorders>
              <w:right w:val="single" w:sz="36" w:space="0" w:color="168489"/>
            </w:tcBorders>
            <w:shd w:val="clear" w:color="auto" w:fill="F2F2F2" w:themeFill="background1" w:themeFillShade="F2"/>
            <w:vAlign w:val="center"/>
          </w:tcPr>
          <w:p w14:paraId="7373358C" w14:textId="77777777" w:rsidR="0083164B" w:rsidRPr="008113E1" w:rsidRDefault="0083164B"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5DA3492" w14:textId="77777777" w:rsidR="0083164B" w:rsidRDefault="0083164B" w:rsidP="008D78C8">
            <w:pPr>
              <w:pStyle w:val="ad"/>
              <w:rPr>
                <w:rtl/>
              </w:rPr>
            </w:pPr>
          </w:p>
        </w:tc>
      </w:tr>
    </w:tbl>
    <w:p w14:paraId="45BE6688" w14:textId="77777777" w:rsidR="0083164B" w:rsidRDefault="0083164B" w:rsidP="0083164B">
      <w:pPr>
        <w:rPr>
          <w:lang w:bidi="ar-AE"/>
        </w:rPr>
      </w:pPr>
    </w:p>
    <w:p w14:paraId="34703F22" w14:textId="5C2A6213" w:rsidR="0083164B" w:rsidRDefault="001E5A5E" w:rsidP="001E5A5E">
      <w:pPr>
        <w:ind w:left="-755"/>
        <w:rPr>
          <w:lang w:bidi="ar-AE"/>
        </w:rPr>
      </w:pPr>
      <w:r>
        <w:rPr>
          <w:noProof/>
        </w:rPr>
        <mc:AlternateContent>
          <mc:Choice Requires="wps">
            <w:drawing>
              <wp:inline distT="0" distB="0" distL="0" distR="0" wp14:anchorId="61015908" wp14:editId="4653E624">
                <wp:extent cx="6652260" cy="5124450"/>
                <wp:effectExtent l="0" t="0" r="15240" b="19050"/>
                <wp:docPr id="213608583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5124450"/>
                        </a:xfrm>
                        <a:prstGeom prst="roundRect">
                          <a:avLst>
                            <a:gd name="adj" fmla="val 16667"/>
                          </a:avLst>
                        </a:prstGeom>
                        <a:solidFill>
                          <a:srgbClr val="EAF4E4"/>
                        </a:solidFill>
                        <a:ln w="12700">
                          <a:solidFill>
                            <a:schemeClr val="accent6"/>
                          </a:solidFill>
                          <a:miter lim="800000"/>
                          <a:headEnd/>
                          <a:tailEnd/>
                        </a:ln>
                      </wps:spPr>
                      <wps:txbx>
                        <w:txbxContent>
                          <w:p w14:paraId="689220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E30EC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BB7D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D140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9D67E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A7C1C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C237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C6D14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5860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6E52B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685BD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9869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07B8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4DD37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3B6F3C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CB391F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F41ED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35074C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9CB92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7701B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8A15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59B9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2EDE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154E5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6BD83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52AA3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580F70"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1015908" id="_x0000_s3835" style="width:523.8pt;height:40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" fillcolor="#eaf4e4" strokecolor="#70ad47 [3209]" strokeweight="1pt">
                <v:stroke joinstyle="miter"/>
                <v:textbox inset="0,3mm,0">
                  <w:txbxContent>
                    <w:p w14:paraId="689220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E30EC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BB7D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D140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9D67E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A7C1C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9C237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C6D14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5860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6E52B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685BD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98692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807B8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4DD37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3B6F3C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CB391F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F41ED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35074C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09CB92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7701B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8A15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B59B9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2EDE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154E5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6BD83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52AA3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F580F70" w14:textId="77777777" w:rsidR="001E5A5E" w:rsidRDefault="001E5A5E" w:rsidP="001E5A5E">
                      <w:pPr>
                        <w:jc w:val="center"/>
                        <w:rPr>
                          <w:sz w:val="22"/>
                          <w:szCs w:val="28"/>
                          <w:rtl/>
                          <w:lang w:bidi="ar-SY"/>
                        </w:rPr>
                      </w:pPr>
                    </w:p>
                  </w:txbxContent>
                </v:textbox>
                <w10:anchorlock/>
              </v:roundrect>
            </w:pict>
          </mc:Fallback>
        </mc:AlternateContent>
      </w:r>
    </w:p>
    <w:p w14:paraId="4E057E90" w14:textId="2B0C6B88" w:rsidR="0083164B" w:rsidRPr="009B3B51" w:rsidRDefault="0083164B" w:rsidP="00AE68C6">
      <w:pPr>
        <w:jc w:val="center"/>
        <w:rPr>
          <w:lang w:bidi="ar-AE"/>
        </w:rPr>
      </w:pPr>
      <w:r w:rsidRPr="00F131A0">
        <w:rPr>
          <w:noProof/>
          <w:lang w:bidi="ar-SY"/>
        </w:rPr>
        <w:drawing>
          <wp:inline distT="0" distB="0" distL="0" distR="0" wp14:anchorId="78FEBFF5" wp14:editId="60170A8B">
            <wp:extent cx="1527176" cy="1420708"/>
            <wp:effectExtent l="0" t="0" r="0" b="8255"/>
            <wp:docPr id="96422202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0A1D91A8" w14:textId="22C49E9A" w:rsidR="00235CA1" w:rsidRDefault="0083164B" w:rsidP="0083164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6C054180" wp14:editId="1DC397C5">
                <wp:extent cx="5731510" cy="895350"/>
                <wp:effectExtent l="0" t="0" r="21590" b="19050"/>
                <wp:docPr id="14542271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8235533"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65435641" name="مجموعة 39"/>
                        <wpg:cNvGrpSpPr/>
                        <wpg:grpSpPr>
                          <a:xfrm>
                            <a:off x="0" y="0"/>
                            <a:ext cx="5731510" cy="895350"/>
                            <a:chOff x="0" y="0"/>
                            <a:chExt cx="5878196" cy="918845"/>
                          </a:xfrm>
                        </wpg:grpSpPr>
                        <wpg:grpSp>
                          <wpg:cNvPr id="719703174" name="مجموعة 40"/>
                          <wpg:cNvGrpSpPr/>
                          <wpg:grpSpPr>
                            <a:xfrm>
                              <a:off x="0" y="0"/>
                              <a:ext cx="5878196" cy="918845"/>
                              <a:chOff x="0" y="0"/>
                              <a:chExt cx="6240348" cy="919070"/>
                            </a:xfrm>
                          </wpg:grpSpPr>
                          <wpg:grpSp>
                            <wpg:cNvPr id="455333513" name="مجموعة 41"/>
                            <wpg:cNvGrpSpPr/>
                            <wpg:grpSpPr>
                              <a:xfrm>
                                <a:off x="0" y="169208"/>
                                <a:ext cx="5433072" cy="580613"/>
                                <a:chOff x="0" y="169208"/>
                                <a:chExt cx="5433072" cy="580613"/>
                              </a:xfrm>
                            </wpg:grpSpPr>
                            <wps:wsp>
                              <wps:cNvPr id="4145948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39073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14478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8894778" name="مربع نص 41"/>
                          <wps:cNvSpPr txBox="1"/>
                          <wps:spPr>
                            <a:xfrm>
                              <a:off x="204484" y="257055"/>
                              <a:ext cx="4616071" cy="387740"/>
                            </a:xfrm>
                            <a:prstGeom prst="rect">
                              <a:avLst/>
                            </a:prstGeom>
                            <a:noFill/>
                          </wps:spPr>
                          <wps:txbx>
                            <w:txbxContent>
                              <w:p w14:paraId="1617AACF" w14:textId="4F1715E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آليات المساءلة والشفافية في مجال الاستدامة</w:t>
                                </w:r>
                              </w:p>
                            </w:txbxContent>
                          </wps:txbx>
                          <wps:bodyPr wrap="square" rtlCol="1">
                            <a:spAutoFit/>
                          </wps:bodyPr>
                        </wps:wsp>
                      </wpg:grpSp>
                    </wpg:wgp>
                  </a:graphicData>
                </a:graphic>
              </wp:inline>
            </w:drawing>
          </mc:Choice>
          <mc:Fallback>
            <w:pict>
              <v:group w14:anchorId="6C054180" id="_x0000_s38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n/7rwcAALgcAAAOAAAAZHJzL2Uyb0RvYy54bWzsWduO00YYvq/Udxj5&#10;shLE50PELlqgoEqUroCK9tJxJolV2+OOJ5sst4UK8SLQqlVFW1rxJsnb9JsZ23EOS7Ko0F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J/+68HAAC4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38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">
                  <v:imagedata r:id="rId61" o:title=""/>
                </v:shape>
                <v:group id="مجموعة 39" o:spid="_x0000_s38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">
                  <v:group id="مجموعة 40" o:spid="_x0000_s38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">
                    <v:group id="مجموعة 41" o:spid="_x0000_s38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">
                      <v:shape id="شكل حر 42" o:spid="_x0000_s38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" fillcolor="#168489" stroked="f" strokeweight="1pt">
                        <v:stroke joinstyle="miter"/>
                      </v:roundrect>
                    </v:group>
                    <v:oval id="شكل بيضاوي 44" o:spid="_x0000_s38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" filled="f" strokecolor="#a5a5a5 [2092]" strokeweight="1pt">
                      <v:stroke joinstyle="miter"/>
                    </v:oval>
                  </v:group>
                  <v:shape id="مربع نص 41" o:spid="_x0000_s384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" filled="f" stroked="f">
                    <v:textbox style="mso-fit-shape-to-text:t">
                      <w:txbxContent>
                        <w:p w14:paraId="1617AACF" w14:textId="4F1715E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آليات المساءلة والشفافية في مجال الاستدامة</w:t>
                          </w:r>
                        </w:p>
                      </w:txbxContent>
                    </v:textbox>
                  </v:shape>
                </v:group>
                <w10:anchorlock/>
              </v:group>
            </w:pict>
          </mc:Fallback>
        </mc:AlternateContent>
      </w:r>
    </w:p>
    <w:p w14:paraId="567DEACD" w14:textId="4F15E651" w:rsidR="00E97F86" w:rsidRPr="0050247C" w:rsidRDefault="00E97F86" w:rsidP="00E97F86">
      <w:r w:rsidRPr="00E97F86">
        <w:rPr>
          <w:noProof/>
        </w:rPr>
        <mc:AlternateContent>
          <mc:Choice Requires="wpg">
            <w:drawing>
              <wp:inline distT="0" distB="0" distL="0" distR="0" wp14:anchorId="16318F9D" wp14:editId="7F2CD251">
                <wp:extent cx="5849525" cy="1421322"/>
                <wp:effectExtent l="0" t="19050" r="0" b="26670"/>
                <wp:docPr id="7" name="Group 6">
                  <a:extLst xmlns:a="http://schemas.openxmlformats.org/drawingml/2006/main">
                    <a:ext uri="{FF2B5EF4-FFF2-40B4-BE49-F238E27FC236}">
                      <a16:creationId xmlns:a16="http://schemas.microsoft.com/office/drawing/2014/main" id="{2FD18520-58D2-268F-1FAA-B28BE634409A}"/>
                    </a:ext>
                  </a:extLst>
                </wp:docPr>
                <wp:cNvGraphicFramePr/>
                <a:graphic xmlns:a="http://schemas.openxmlformats.org/drawingml/2006/main">
                  <a:graphicData uri="http://schemas.microsoft.com/office/word/2010/wordprocessingGroup">
                    <wpg:wgp>
                      <wpg:cNvGrpSpPr/>
                      <wpg:grpSpPr>
                        <a:xfrm>
                          <a:off x="0" y="0"/>
                          <a:ext cx="5849525" cy="1421322"/>
                          <a:chOff x="0" y="0"/>
                          <a:chExt cx="5849525" cy="1421322"/>
                        </a:xfrm>
                      </wpg:grpSpPr>
                      <wpg:grpSp>
                        <wpg:cNvPr id="2036585413" name="Group 2036585413">
                          <a:extLst>
                            <a:ext uri="{FF2B5EF4-FFF2-40B4-BE49-F238E27FC236}">
                              <a16:creationId xmlns:a16="http://schemas.microsoft.com/office/drawing/2014/main" id="{31D2CCED-ACD7-86A8-47C4-49F7901D821D}"/>
                            </a:ext>
                          </a:extLst>
                        </wpg:cNvPr>
                        <wpg:cNvGrpSpPr/>
                        <wpg:grpSpPr>
                          <a:xfrm>
                            <a:off x="0" y="0"/>
                            <a:ext cx="5849525" cy="1421322"/>
                            <a:chOff x="0" y="0"/>
                            <a:chExt cx="5849525" cy="1421322"/>
                          </a:xfrm>
                        </wpg:grpSpPr>
                        <wpg:grpSp>
                          <wpg:cNvPr id="254139685" name="مجموعة 29">
                            <a:extLst>
                              <a:ext uri="{FF2B5EF4-FFF2-40B4-BE49-F238E27FC236}">
                                <a16:creationId xmlns:a16="http://schemas.microsoft.com/office/drawing/2014/main" id="{F8CA3FD8-14C1-4951-94FF-CEA66A60929C}"/>
                              </a:ext>
                            </a:extLst>
                          </wpg:cNvPr>
                          <wpg:cNvGrpSpPr/>
                          <wpg:grpSpPr>
                            <a:xfrm>
                              <a:off x="4697636" y="0"/>
                              <a:ext cx="1151889" cy="1421320"/>
                              <a:chOff x="4697635" y="0"/>
                              <a:chExt cx="1435800" cy="1771811"/>
                            </a:xfrm>
                          </wpg:grpSpPr>
                          <wpg:grpSp>
                            <wpg:cNvPr id="1823870148" name="مجموعة 30">
                              <a:extLst>
                                <a:ext uri="{FF2B5EF4-FFF2-40B4-BE49-F238E27FC236}">
                                  <a16:creationId xmlns:a16="http://schemas.microsoft.com/office/drawing/2014/main" id="{CB7D8223-DF75-4462-BAAD-FE51FC1569FC}"/>
                                </a:ext>
                              </a:extLst>
                            </wpg:cNvPr>
                            <wpg:cNvGrpSpPr/>
                            <wpg:grpSpPr>
                              <a:xfrm>
                                <a:off x="4697635" y="0"/>
                                <a:ext cx="1390650" cy="1771811"/>
                                <a:chOff x="4697635" y="0"/>
                                <a:chExt cx="1390650" cy="1771811"/>
                              </a:xfrm>
                            </wpg:grpSpPr>
                            <wps:wsp>
                              <wps:cNvPr id="1256300638" name="شكل بيضاوي 64">
                                <a:extLst>
                                  <a:ext uri="{FF2B5EF4-FFF2-40B4-BE49-F238E27FC236}">
                                    <a16:creationId xmlns:a16="http://schemas.microsoft.com/office/drawing/2014/main" id="{89EF93E0-343D-48C7-B2DF-805341BE6D02}"/>
                                  </a:ext>
                                </a:extLst>
                              </wps:cNvPr>
                              <wps:cNvSpPr/>
                              <wps:spPr>
                                <a:xfrm>
                                  <a:off x="5008883"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073560794" name="شكل حر: شكل 70">
                                <a:extLst>
                                  <a:ext uri="{FF2B5EF4-FFF2-40B4-BE49-F238E27FC236}">
                                    <a16:creationId xmlns:a16="http://schemas.microsoft.com/office/drawing/2014/main" id="{0095C927-11CB-4DC0-A3B0-D373612C3224}"/>
                                  </a:ext>
                                </a:extLst>
                              </wps:cNvPr>
                              <wps:cNvSpPr/>
                              <wps:spPr>
                                <a:xfrm>
                                  <a:off x="4697635"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014128702" name="مربع نص 25">
                              <a:extLst>
                                <a:ext uri="{FF2B5EF4-FFF2-40B4-BE49-F238E27FC236}">
                                  <a16:creationId xmlns:a16="http://schemas.microsoft.com/office/drawing/2014/main" id="{91B975D9-5E64-4508-B878-3CC099B2AE79}"/>
                                </a:ext>
                              </a:extLst>
                            </wps:cNvPr>
                            <wps:cNvSpPr txBox="1"/>
                            <wps:spPr>
                              <a:xfrm>
                                <a:off x="4703965" y="1146733"/>
                                <a:ext cx="1429470" cy="391836"/>
                              </a:xfrm>
                              <a:prstGeom prst="rect">
                                <a:avLst/>
                              </a:prstGeom>
                              <a:noFill/>
                            </wps:spPr>
                            <wps:txbx>
                              <w:txbxContent>
                                <w:p w14:paraId="78C722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الإفصاح والشفافية</w:t>
                                  </w:r>
                                </w:p>
                              </w:txbxContent>
                            </wps:txbx>
                            <wps:bodyPr wrap="square" rtlCol="1">
                              <a:spAutoFit/>
                            </wps:bodyPr>
                          </wps:wsp>
                        </wpg:grpSp>
                        <wpg:grpSp>
                          <wpg:cNvPr id="1322049667" name="مجموعة 7">
                            <a:extLst>
                              <a:ext uri="{FF2B5EF4-FFF2-40B4-BE49-F238E27FC236}">
                                <a16:creationId xmlns:a16="http://schemas.microsoft.com/office/drawing/2014/main" id="{16B8C201-0DA3-45DB-B9CE-7C65596DC443}"/>
                              </a:ext>
                            </a:extLst>
                          </wpg:cNvPr>
                          <wpg:cNvGrpSpPr/>
                          <wpg:grpSpPr>
                            <a:xfrm>
                              <a:off x="2313192" y="0"/>
                              <a:ext cx="1251585" cy="1421319"/>
                              <a:chOff x="2313139" y="0"/>
                              <a:chExt cx="1560071" cy="1771811"/>
                            </a:xfrm>
                          </wpg:grpSpPr>
                          <wpg:grpSp>
                            <wpg:cNvPr id="277502522" name="مجموعة 20">
                              <a:extLst>
                                <a:ext uri="{FF2B5EF4-FFF2-40B4-BE49-F238E27FC236}">
                                  <a16:creationId xmlns:a16="http://schemas.microsoft.com/office/drawing/2014/main" id="{2493D854-C696-4941-94C0-4EF41E51F439}"/>
                                </a:ext>
                              </a:extLst>
                            </wpg:cNvPr>
                            <wpg:cNvGrpSpPr/>
                            <wpg:grpSpPr>
                              <a:xfrm>
                                <a:off x="2416982" y="0"/>
                                <a:ext cx="1390650" cy="1771811"/>
                                <a:chOff x="2416982" y="0"/>
                                <a:chExt cx="1390650" cy="1771811"/>
                              </a:xfrm>
                            </wpg:grpSpPr>
                            <wps:wsp>
                              <wps:cNvPr id="1971631421" name="شكل بيضاوي 22">
                                <a:extLst>
                                  <a:ext uri="{FF2B5EF4-FFF2-40B4-BE49-F238E27FC236}">
                                    <a16:creationId xmlns:a16="http://schemas.microsoft.com/office/drawing/2014/main" id="{08975BC0-7E63-4392-8A98-56300A189A2E}"/>
                                  </a:ext>
                                </a:extLst>
                              </wps:cNvPr>
                              <wps:cNvSpPr/>
                              <wps:spPr>
                                <a:xfrm>
                                  <a:off x="2728230"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523237803" name="شكل حر: شكل 23">
                                <a:extLst>
                                  <a:ext uri="{FF2B5EF4-FFF2-40B4-BE49-F238E27FC236}">
                                    <a16:creationId xmlns:a16="http://schemas.microsoft.com/office/drawing/2014/main" id="{B28A89D9-7DFC-4AD7-A991-81946A3A30BD}"/>
                                  </a:ext>
                                </a:extLst>
                              </wps:cNvPr>
                              <wps:cNvSpPr/>
                              <wps:spPr>
                                <a:xfrm>
                                  <a:off x="2416982"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856988015" name="مربع نص 29">
                              <a:extLst>
                                <a:ext uri="{FF2B5EF4-FFF2-40B4-BE49-F238E27FC236}">
                                  <a16:creationId xmlns:a16="http://schemas.microsoft.com/office/drawing/2014/main" id="{8E947F83-7196-4389-8985-E98C97A7AABC}"/>
                                </a:ext>
                              </a:extLst>
                            </wps:cNvPr>
                            <wps:cNvSpPr txBox="1"/>
                            <wps:spPr>
                              <a:xfrm>
                                <a:off x="2313139" y="1146734"/>
                                <a:ext cx="1560071" cy="391836"/>
                              </a:xfrm>
                              <a:prstGeom prst="rect">
                                <a:avLst/>
                              </a:prstGeom>
                              <a:noFill/>
                            </wps:spPr>
                            <wps:txbx>
                              <w:txbxContent>
                                <w:p w14:paraId="6C94C308"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الرقابة والمساءلة</w:t>
                                  </w:r>
                                </w:p>
                              </w:txbxContent>
                            </wps:txbx>
                            <wps:bodyPr wrap="square" rtlCol="1">
                              <a:spAutoFit/>
                            </wps:bodyPr>
                          </wps:wsp>
                        </wpg:grpSp>
                        <wpg:grpSp>
                          <wpg:cNvPr id="209279706" name="مجموعة 93">
                            <a:extLst>
                              <a:ext uri="{FF2B5EF4-FFF2-40B4-BE49-F238E27FC236}">
                                <a16:creationId xmlns:a16="http://schemas.microsoft.com/office/drawing/2014/main" id="{5145418D-D3B0-4FCF-AA81-14C73926691A}"/>
                              </a:ext>
                            </a:extLst>
                          </wpg:cNvPr>
                          <wpg:cNvGrpSpPr/>
                          <wpg:grpSpPr>
                            <a:xfrm>
                              <a:off x="1250974" y="0"/>
                              <a:ext cx="1115662" cy="1421319"/>
                              <a:chOff x="1250974" y="0"/>
                              <a:chExt cx="1390650" cy="1771811"/>
                            </a:xfrm>
                          </wpg:grpSpPr>
                          <wpg:grpSp>
                            <wpg:cNvPr id="894254776" name="مجموعة 94">
                              <a:extLst>
                                <a:ext uri="{FF2B5EF4-FFF2-40B4-BE49-F238E27FC236}">
                                  <a16:creationId xmlns:a16="http://schemas.microsoft.com/office/drawing/2014/main" id="{39375058-D961-4AA2-AD47-137D245E97D3}"/>
                                </a:ext>
                              </a:extLst>
                            </wpg:cNvPr>
                            <wpg:cNvGrpSpPr/>
                            <wpg:grpSpPr>
                              <a:xfrm>
                                <a:off x="1250974" y="0"/>
                                <a:ext cx="1390650" cy="1771811"/>
                                <a:chOff x="1250974" y="0"/>
                                <a:chExt cx="1390650" cy="1771811"/>
                              </a:xfrm>
                            </wpg:grpSpPr>
                            <wps:wsp>
                              <wps:cNvPr id="639844753" name="شكل بيضاوي 96">
                                <a:extLst>
                                  <a:ext uri="{FF2B5EF4-FFF2-40B4-BE49-F238E27FC236}">
                                    <a16:creationId xmlns:a16="http://schemas.microsoft.com/office/drawing/2014/main" id="{FCD3F483-2BCE-4DB1-9E98-F5754134C5D2}"/>
                                  </a:ext>
                                </a:extLst>
                              </wps:cNvPr>
                              <wps:cNvSpPr/>
                              <wps:spPr>
                                <a:xfrm>
                                  <a:off x="1562222"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326272086" name="شكل حر: شكل 97">
                                <a:extLst>
                                  <a:ext uri="{FF2B5EF4-FFF2-40B4-BE49-F238E27FC236}">
                                    <a16:creationId xmlns:a16="http://schemas.microsoft.com/office/drawing/2014/main" id="{66547D90-9336-4C4E-9EF8-832E2FF422B9}"/>
                                  </a:ext>
                                </a:extLst>
                              </wps:cNvPr>
                              <wps:cNvSpPr/>
                              <wps:spPr>
                                <a:xfrm>
                                  <a:off x="1250974"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23445628" name="مربع نص 25">
                              <a:extLst>
                                <a:ext uri="{FF2B5EF4-FFF2-40B4-BE49-F238E27FC236}">
                                  <a16:creationId xmlns:a16="http://schemas.microsoft.com/office/drawing/2014/main" id="{F576C23D-C058-49C1-8077-7DA7F37A61F1}"/>
                                </a:ext>
                              </a:extLst>
                            </wps:cNvPr>
                            <wps:cNvSpPr txBox="1"/>
                            <wps:spPr>
                              <a:xfrm>
                                <a:off x="1297137" y="1012466"/>
                                <a:ext cx="1278296" cy="668892"/>
                              </a:xfrm>
                              <a:prstGeom prst="rect">
                                <a:avLst/>
                              </a:prstGeom>
                              <a:noFill/>
                            </wps:spPr>
                            <wps:txbx>
                              <w:txbxContent>
                                <w:p w14:paraId="1C088BED"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تحفيز النزاهة والأخلاقيات</w:t>
                                  </w:r>
                                </w:p>
                              </w:txbxContent>
                            </wps:txbx>
                            <wps:bodyPr wrap="square" rtlCol="1">
                              <a:spAutoFit/>
                            </wps:bodyPr>
                          </wps:wsp>
                        </wpg:grpSp>
                        <wpg:grpSp>
                          <wpg:cNvPr id="961798838" name="مجموعة 24">
                            <a:extLst>
                              <a:ext uri="{FF2B5EF4-FFF2-40B4-BE49-F238E27FC236}">
                                <a16:creationId xmlns:a16="http://schemas.microsoft.com/office/drawing/2014/main" id="{CEEEC1E0-D1A4-4F32-80E0-77BD85685988}"/>
                              </a:ext>
                            </a:extLst>
                          </wpg:cNvPr>
                          <wpg:cNvGrpSpPr/>
                          <wpg:grpSpPr>
                            <a:xfrm>
                              <a:off x="3517374" y="0"/>
                              <a:ext cx="1179195" cy="1421317"/>
                              <a:chOff x="3517293" y="0"/>
                              <a:chExt cx="1469838" cy="1771811"/>
                            </a:xfrm>
                          </wpg:grpSpPr>
                          <wpg:grpSp>
                            <wpg:cNvPr id="1802006328" name="مجموعة 25">
                              <a:extLst>
                                <a:ext uri="{FF2B5EF4-FFF2-40B4-BE49-F238E27FC236}">
                                  <a16:creationId xmlns:a16="http://schemas.microsoft.com/office/drawing/2014/main" id="{1FB9B6F2-660C-427A-BB7D-C107F4EABCB0}"/>
                                </a:ext>
                              </a:extLst>
                            </wpg:cNvPr>
                            <wpg:cNvGrpSpPr/>
                            <wpg:grpSpPr>
                              <a:xfrm>
                                <a:off x="3560589" y="0"/>
                                <a:ext cx="1390650" cy="1771811"/>
                                <a:chOff x="3560589" y="0"/>
                                <a:chExt cx="1390650" cy="1771811"/>
                              </a:xfrm>
                            </wpg:grpSpPr>
                            <wps:wsp>
                              <wps:cNvPr id="167258686" name="شكل بيضاوي 27">
                                <a:extLst>
                                  <a:ext uri="{FF2B5EF4-FFF2-40B4-BE49-F238E27FC236}">
                                    <a16:creationId xmlns:a16="http://schemas.microsoft.com/office/drawing/2014/main" id="{2FFA3E2B-7DA5-420D-ACDD-0D3A2D695B16}"/>
                                  </a:ext>
                                </a:extLst>
                              </wps:cNvPr>
                              <wps:cNvSpPr/>
                              <wps:spPr>
                                <a:xfrm>
                                  <a:off x="387183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27410140" name="شكل حر: شكل 28">
                                <a:extLst>
                                  <a:ext uri="{FF2B5EF4-FFF2-40B4-BE49-F238E27FC236}">
                                    <a16:creationId xmlns:a16="http://schemas.microsoft.com/office/drawing/2014/main" id="{9ED87E74-0A7A-4F51-B9BC-C7F5494E2628}"/>
                                  </a:ext>
                                </a:extLst>
                              </wps:cNvPr>
                              <wps:cNvSpPr/>
                              <wps:spPr>
                                <a:xfrm>
                                  <a:off x="356058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088868758" name="مربع نص 25">
                              <a:extLst>
                                <a:ext uri="{FF2B5EF4-FFF2-40B4-BE49-F238E27FC236}">
                                  <a16:creationId xmlns:a16="http://schemas.microsoft.com/office/drawing/2014/main" id="{BCF81785-798F-4C05-A905-4405E833489D}"/>
                                </a:ext>
                              </a:extLst>
                            </wps:cNvPr>
                            <wps:cNvSpPr txBox="1"/>
                            <wps:spPr>
                              <a:xfrm>
                                <a:off x="3517293" y="1012461"/>
                                <a:ext cx="1469838" cy="668893"/>
                              </a:xfrm>
                              <a:prstGeom prst="rect">
                                <a:avLst/>
                              </a:prstGeom>
                            </wps:spPr>
                            <wps:txbx>
                              <w:txbxContent>
                                <w:p w14:paraId="2A5B949E"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المشاركة والحوار المجتمعي</w:t>
                                  </w:r>
                                </w:p>
                              </w:txbxContent>
                            </wps:txbx>
                            <wps:bodyPr wrap="square" rtlCol="1">
                              <a:spAutoFit/>
                            </wps:bodyPr>
                          </wps:wsp>
                        </wpg:grpSp>
                        <wpg:grpSp>
                          <wpg:cNvPr id="160232534" name="مجموعة 88">
                            <a:extLst>
                              <a:ext uri="{FF2B5EF4-FFF2-40B4-BE49-F238E27FC236}">
                                <a16:creationId xmlns:a16="http://schemas.microsoft.com/office/drawing/2014/main" id="{9A1B4367-132F-4012-A45D-FBFC769F2A9F}"/>
                              </a:ext>
                            </a:extLst>
                          </wpg:cNvPr>
                          <wpg:cNvGrpSpPr/>
                          <wpg:grpSpPr>
                            <a:xfrm>
                              <a:off x="0" y="0"/>
                              <a:ext cx="1316355" cy="1421322"/>
                              <a:chOff x="0" y="0"/>
                              <a:chExt cx="1640804" cy="1771811"/>
                            </a:xfrm>
                          </wpg:grpSpPr>
                          <wpg:grpSp>
                            <wpg:cNvPr id="484063150" name="مجموعة 89">
                              <a:extLst>
                                <a:ext uri="{FF2B5EF4-FFF2-40B4-BE49-F238E27FC236}">
                                  <a16:creationId xmlns:a16="http://schemas.microsoft.com/office/drawing/2014/main" id="{AFC81F8F-31F8-4405-8527-C98D9871794D}"/>
                                </a:ext>
                              </a:extLst>
                            </wpg:cNvPr>
                            <wpg:cNvGrpSpPr/>
                            <wpg:grpSpPr>
                              <a:xfrm>
                                <a:off x="118876" y="0"/>
                                <a:ext cx="1390650" cy="1771811"/>
                                <a:chOff x="118876" y="0"/>
                                <a:chExt cx="1390650" cy="1771811"/>
                              </a:xfrm>
                            </wpg:grpSpPr>
                            <wps:wsp>
                              <wps:cNvPr id="1153763759" name="شكل بيضاوي 91">
                                <a:extLst>
                                  <a:ext uri="{FF2B5EF4-FFF2-40B4-BE49-F238E27FC236}">
                                    <a16:creationId xmlns:a16="http://schemas.microsoft.com/office/drawing/2014/main" id="{F5AA1005-C9E1-429A-92B7-E6AAA563F74A}"/>
                                  </a:ext>
                                </a:extLst>
                              </wps:cNvPr>
                              <wps:cNvSpPr/>
                              <wps:spPr>
                                <a:xfrm>
                                  <a:off x="430124"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702194714" name="شكل حر: شكل 92">
                                <a:extLst>
                                  <a:ext uri="{FF2B5EF4-FFF2-40B4-BE49-F238E27FC236}">
                                    <a16:creationId xmlns:a16="http://schemas.microsoft.com/office/drawing/2014/main" id="{54563729-3A4C-4803-B1D5-287A0E89718E}"/>
                                  </a:ext>
                                </a:extLst>
                              </wps:cNvPr>
                              <wps:cNvSpPr/>
                              <wps:spPr>
                                <a:xfrm>
                                  <a:off x="118876"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62490796" name="مربع نص 29">
                              <a:extLst>
                                <a:ext uri="{FF2B5EF4-FFF2-40B4-BE49-F238E27FC236}">
                                  <a16:creationId xmlns:a16="http://schemas.microsoft.com/office/drawing/2014/main" id="{2006ADB1-C073-4EAE-9ADE-3FCBFB351B87}"/>
                                </a:ext>
                              </a:extLst>
                            </wps:cNvPr>
                            <wps:cNvSpPr txBox="1"/>
                            <wps:spPr>
                              <a:xfrm>
                                <a:off x="0" y="972185"/>
                                <a:ext cx="1640804" cy="668891"/>
                              </a:xfrm>
                              <a:prstGeom prst="rect">
                                <a:avLst/>
                              </a:prstGeom>
                              <a:noFill/>
                            </wps:spPr>
                            <wps:txbx>
                              <w:txbxContent>
                                <w:p w14:paraId="2D4298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التقييم والتحسين المستمر</w:t>
                                  </w:r>
                                </w:p>
                              </w:txbxContent>
                            </wps:txbx>
                            <wps:bodyPr wrap="square" rtlCol="1">
                              <a:spAutoFit/>
                            </wps:bodyPr>
                          </wps:wsp>
                        </wpg:grpSp>
                      </wpg:grpSp>
                      <pic:pic xmlns:pic="http://schemas.openxmlformats.org/drawingml/2006/picture">
                        <pic:nvPicPr>
                          <pic:cNvPr id="127189613" name="Graphic 154" descr="Target Audience with solid fill">
                            <a:extLst>
                              <a:ext uri="{FF2B5EF4-FFF2-40B4-BE49-F238E27FC236}">
                                <a16:creationId xmlns:a16="http://schemas.microsoft.com/office/drawing/2014/main" id="{4D3B86FA-1E65-414F-B797-25011939167A}"/>
                              </a:ext>
                            </a:extLst>
                          </pic:cNvPr>
                          <pic:cNvPicPr>
                            <a:picLocks noChangeAspect="1"/>
                          </pic:cNvPicPr>
                        </pic:nvPicPr>
                        <pic:blipFill>
                          <a:blip r:embed="rId287">
                            <a:extLst>
                              <a:ext uri="{28A0092B-C50C-407E-A947-70E740481C1C}">
                                <a14:useLocalDpi xmlns:a14="http://schemas.microsoft.com/office/drawing/2010/main" val="0"/>
                              </a:ext>
                              <a:ext uri="{96DAC541-7B7A-43D3-8B79-37D633B846F1}">
                                <asvg:svgBlip xmlns:asvg="http://schemas.microsoft.com/office/drawing/2016/SVG/main" r:embed="rId288"/>
                              </a:ext>
                            </a:extLst>
                          </a:blip>
                          <a:stretch>
                            <a:fillRect/>
                          </a:stretch>
                        </pic:blipFill>
                        <pic:spPr>
                          <a:xfrm>
                            <a:off x="2705383" y="29826"/>
                            <a:ext cx="536083" cy="536083"/>
                          </a:xfrm>
                          <a:prstGeom prst="rect">
                            <a:avLst/>
                          </a:prstGeom>
                        </pic:spPr>
                      </pic:pic>
                      <pic:pic xmlns:pic="http://schemas.openxmlformats.org/drawingml/2006/picture">
                        <pic:nvPicPr>
                          <pic:cNvPr id="219047033" name="Graphic 73" descr="Checklist with solid fill">
                            <a:extLst>
                              <a:ext uri="{FF2B5EF4-FFF2-40B4-BE49-F238E27FC236}">
                                <a16:creationId xmlns:a16="http://schemas.microsoft.com/office/drawing/2014/main" id="{A8E98F1D-DC88-49F5-BC3C-BCAF199F3901}"/>
                              </a:ext>
                            </a:extLst>
                          </pic:cNvPr>
                          <pic:cNvPicPr>
                            <a:picLocks noChangeAspect="1"/>
                          </pic:cNvPicPr>
                        </pic:nvPicPr>
                        <pic:blipFill>
                          <a:blip r:embed="rId195">
                            <a:extLst>
                              <a:ext uri="{28A0092B-C50C-407E-A947-70E740481C1C}">
                                <a14:useLocalDpi xmlns:a14="http://schemas.microsoft.com/office/drawing/2010/main" val="0"/>
                              </a:ext>
                              <a:ext uri="{96DAC541-7B7A-43D3-8B79-37D633B846F1}">
                                <asvg:svgBlip xmlns:asvg="http://schemas.microsoft.com/office/drawing/2016/SVG/main" r:embed="rId196"/>
                              </a:ext>
                            </a:extLst>
                          </a:blip>
                          <a:stretch>
                            <a:fillRect/>
                          </a:stretch>
                        </pic:blipFill>
                        <pic:spPr>
                          <a:xfrm>
                            <a:off x="395178" y="49380"/>
                            <a:ext cx="496996" cy="496975"/>
                          </a:xfrm>
                          <a:prstGeom prst="rect">
                            <a:avLst/>
                          </a:prstGeom>
                        </pic:spPr>
                      </pic:pic>
                      <pic:pic xmlns:pic="http://schemas.openxmlformats.org/drawingml/2006/picture">
                        <pic:nvPicPr>
                          <pic:cNvPr id="2123504734" name="Graphic 39" descr="Person with idea with solid fill">
                            <a:extLst>
                              <a:ext uri="{FF2B5EF4-FFF2-40B4-BE49-F238E27FC236}">
                                <a16:creationId xmlns:a16="http://schemas.microsoft.com/office/drawing/2014/main" id="{D6BB3871-D703-4F04-BDAB-1C3A5D3EBEFF}"/>
                              </a:ext>
                            </a:extLst>
                          </pic:cNvPr>
                          <pic:cNvPicPr>
                            <a:picLocks noChangeAspect="1"/>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4944182" y="32464"/>
                            <a:ext cx="530808" cy="530806"/>
                          </a:xfrm>
                          <a:prstGeom prst="rect">
                            <a:avLst/>
                          </a:prstGeom>
                        </pic:spPr>
                      </pic:pic>
                      <pic:pic xmlns:pic="http://schemas.openxmlformats.org/drawingml/2006/picture">
                        <pic:nvPicPr>
                          <pic:cNvPr id="337330427" name="Graphic 9" descr="Questions with solid fill">
                            <a:extLst>
                              <a:ext uri="{FF2B5EF4-FFF2-40B4-BE49-F238E27FC236}">
                                <a16:creationId xmlns:a16="http://schemas.microsoft.com/office/drawing/2014/main" id="{0F458CA5-BE8D-9F49-CD83-A00F236B9246}"/>
                              </a:ext>
                            </a:extLst>
                          </pic:cNvPr>
                          <pic:cNvPicPr>
                            <a:picLocks noChangeAspect="1"/>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1541166" y="48278"/>
                            <a:ext cx="499178" cy="499178"/>
                          </a:xfrm>
                          <a:prstGeom prst="rect">
                            <a:avLst/>
                          </a:prstGeom>
                        </pic:spPr>
                      </pic:pic>
                      <pic:pic xmlns:pic="http://schemas.openxmlformats.org/drawingml/2006/picture">
                        <pic:nvPicPr>
                          <pic:cNvPr id="1983233383" name="Graphic 5" descr="Meeting with solid fill">
                            <a:extLst>
                              <a:ext uri="{FF2B5EF4-FFF2-40B4-BE49-F238E27FC236}">
                                <a16:creationId xmlns:a16="http://schemas.microsoft.com/office/drawing/2014/main" id="{DB1EA56D-212A-4DAB-9CB6-04AEF53DEAD7}"/>
                              </a:ext>
                            </a:extLst>
                          </pic:cNvPr>
                          <pic:cNvPicPr>
                            <a:picLocks noChangeAspect="1"/>
                          </pic:cNvPicPr>
                        </pic:nvPicPr>
                        <pic:blipFill>
                          <a:blip r:embed="rId193">
                            <a:extLst>
                              <a:ext uri="{28A0092B-C50C-407E-A947-70E740481C1C}">
                                <a14:useLocalDpi xmlns:a14="http://schemas.microsoft.com/office/drawing/2010/main" val="0"/>
                              </a:ext>
                              <a:ext uri="{96DAC541-7B7A-43D3-8B79-37D633B846F1}">
                                <asvg:svgBlip xmlns:asvg="http://schemas.microsoft.com/office/drawing/2016/SVG/main" r:embed="rId194"/>
                              </a:ext>
                            </a:extLst>
                          </a:blip>
                          <a:stretch>
                            <a:fillRect/>
                          </a:stretch>
                        </pic:blipFill>
                        <pic:spPr>
                          <a:xfrm>
                            <a:off x="3846591" y="27666"/>
                            <a:ext cx="540403" cy="540403"/>
                          </a:xfrm>
                          <a:prstGeom prst="rect">
                            <a:avLst/>
                          </a:prstGeom>
                        </pic:spPr>
                      </pic:pic>
                    </wpg:wgp>
                  </a:graphicData>
                </a:graphic>
              </wp:inline>
            </w:drawing>
          </mc:Choice>
          <mc:Fallback>
            <w:pict>
              <v:group w14:anchorId="16318F9D" id="Group 6" o:spid="_x0000_s3845" style="width:460.6pt;height:111.9pt;mso-position-horizontal-relative:char;mso-position-vertical-relative:line" coordsize="58495,142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">
                <v:group id="Group 2036585413" o:spid="_x0000_s3846" style="position:absolute;width:58495;height:14213" coordsize="58495,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">
                  <v:group id="مجموعة 29" o:spid="_x0000_s3847" style="position:absolute;left:46976;width:11519;height:14213" coordorigin="46976" coordsize="1435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">
                    <v:group id="مجموعة 30" o:spid="_x0000_s3848" style="position:absolute;left:46976;width:13906;height:17718" coordorigin="4697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">
                      <v:oval id="شكل بيضاوي 64" o:spid="_x0000_s3849" style="position:absolute;left:5008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" fillcolor="#168489" strokecolor="#168489" strokeweight="4.5pt">
                        <v:stroke joinstyle="miter"/>
                      </v:oval>
                      <v:shape id="شكل حر: شكل 70" o:spid="_x0000_s3850" style="position:absolute;left:4697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51" type="#_x0000_t202" style="position:absolute;left:47039;top:11467;width:14295;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" filled="f" stroked="f">
                      <v:textbox style="mso-fit-shape-to-text:t">
                        <w:txbxContent>
                          <w:p w14:paraId="78C722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الإفصاح والشفافية</w:t>
                            </w:r>
                          </w:p>
                        </w:txbxContent>
                      </v:textbox>
                    </v:shape>
                  </v:group>
                  <v:group id="مجموعة 7" o:spid="_x0000_s3852" style="position:absolute;left:23131;width:12516;height:14213" coordorigin="23131" coordsize="15600,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">
                    <v:group id="مجموعة 20" o:spid="_x0000_s3853" style="position:absolute;left:24169;width:13907;height:17718" coordorigin="2416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">
                      <v:oval id="شكل بيضاوي 22" o:spid="_x0000_s3854" style="position:absolute;left:2728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" fillcolor="#168489" strokecolor="#168489" strokeweight="4.5pt">
                        <v:stroke joinstyle="miter"/>
                      </v:oval>
                      <v:shape id="شكل حر: شكل 23" o:spid="_x0000_s3855" style="position:absolute;left:2416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856" type="#_x0000_t202" style="position:absolute;left:23131;top:11467;width:15601;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" filled="f" stroked="f">
                      <v:textbox style="mso-fit-shape-to-text:t">
                        <w:txbxContent>
                          <w:p w14:paraId="6C94C308"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الرقابة والمساءلة</w:t>
                            </w:r>
                          </w:p>
                        </w:txbxContent>
                      </v:textbox>
                    </v:shape>
                  </v:group>
                  <v:group id="مجموعة 93" o:spid="_x0000_s3857" style="position:absolute;left:12509;width:11157;height:14213"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">
                    <v:group id="مجموعة 94" o:spid="_x0000_s3858" style="position:absolute;left:12509;width:13907;height:17718"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">
                      <v:oval id="شكل بيضاوي 96" o:spid="_x0000_s3859" style="position:absolute;left:1562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" fillcolor="#168489" strokecolor="#168489" strokeweight="4.5pt">
                        <v:stroke joinstyle="miter"/>
                      </v:oval>
                      <v:shape id="شكل حر: شكل 97" o:spid="_x0000_s3860" style="position:absolute;left:1250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61" type="#_x0000_t202" style="position:absolute;left:12971;top:10124;width:12783;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" filled="f" stroked="f">
                      <v:textbox style="mso-fit-shape-to-text:t">
                        <w:txbxContent>
                          <w:p w14:paraId="1C088BED"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تحفيز النزاهة والأخلاقيات</w:t>
                            </w:r>
                          </w:p>
                        </w:txbxContent>
                      </v:textbox>
                    </v:shape>
                  </v:group>
                  <v:group id="مجموعة 24" o:spid="_x0000_s3862" style="position:absolute;left:35173;width:11792;height:14213" coordorigin="35172" coordsize="1469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">
                    <v:group id="مجموعة 25" o:spid="_x0000_s3863" style="position:absolute;left:35605;width:13907;height:17718" coordorigin="3560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">
                      <v:oval id="شكل بيضاوي 27" o:spid="_x0000_s3864" style="position:absolute;left:38718;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" fillcolor="#168489" strokecolor="#168489" strokeweight="4.5pt">
                        <v:stroke joinstyle="miter"/>
                      </v:oval>
                      <v:shape id="شكل حر: شكل 28" o:spid="_x0000_s3865" style="position:absolute;left:35605;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866" type="#_x0000_t202" style="position:absolute;left:35172;top:10124;width:14699;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" filled="f" stroked="f">
                      <v:textbox style="mso-fit-shape-to-text:t">
                        <w:txbxContent>
                          <w:p w14:paraId="2A5B949E"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المشاركة والحوار المجتمعي</w:t>
                            </w:r>
                          </w:p>
                        </w:txbxContent>
                      </v:textbox>
                    </v:shape>
                  </v:group>
                  <v:group id="مجموعة 88" o:spid="_x0000_s3867" style="position:absolute;width:13163;height:14213" coordsize="1640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">
                    <v:group id="مجموعة 89" o:spid="_x0000_s3868" style="position:absolute;left:1188;width:13907;height:17718" coordorigin="1188"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">
                      <v:oval id="شكل بيضاوي 91" o:spid="_x0000_s3869" style="position:absolute;left:4301;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" fillcolor="#168489" strokecolor="#168489" strokeweight="4.5pt">
                        <v:stroke joinstyle="miter"/>
                      </v:oval>
                      <v:shape id="شكل حر: شكل 92" o:spid="_x0000_s3870" style="position:absolute;left:1188;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871" type="#_x0000_t202" style="position:absolute;top:9721;width:16408;height:6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" filled="f" stroked="f">
                      <v:textbox style="mso-fit-shape-to-text:t">
                        <w:txbxContent>
                          <w:p w14:paraId="2D429853" w14:textId="77777777" w:rsidR="00E97F86" w:rsidRDefault="00E97F86" w:rsidP="00E97F86">
                            <w:pPr>
                              <w:bidi w:val="0"/>
                              <w:jc w:val="center"/>
                              <w:rPr>
                                <w:rFonts w:ascii="Adobe Arabic" w:hAnsi="Adobe Arabic" w:cs="Adobe Arabic"/>
                                <w:b/>
                                <w:bCs/>
                                <w:color w:val="000000"/>
                                <w:kern w:val="24"/>
                                <w:szCs w:val="28"/>
                                <w:lang w:bidi="ar-EG"/>
                              </w:rPr>
                            </w:pPr>
                            <w:r>
                              <w:rPr>
                                <w:rFonts w:ascii="Adobe Arabic" w:hAnsi="Adobe Arabic" w:cs="Adobe Arabic"/>
                                <w:b/>
                                <w:bCs/>
                                <w:color w:val="000000"/>
                                <w:kern w:val="24"/>
                                <w:szCs w:val="28"/>
                                <w:rtl/>
                                <w:lang w:bidi="ar-EG"/>
                              </w:rPr>
                              <w:t>التقييم والتحسين المستمر</w:t>
                            </w:r>
                          </w:p>
                        </w:txbxContent>
                      </v:textbox>
                    </v:shape>
                  </v:group>
                </v:group>
                <v:shape id="Graphic 154" o:spid="_x0000_s3872" type="#_x0000_t75" alt="Target Audience with solid fill" style="position:absolute;left:27053;top:298;width:5361;height:5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">
                  <v:imagedata r:id="rId289" o:title="Target Audience with solid fill"/>
                </v:shape>
                <v:shape id="Graphic 73" o:spid="_x0000_s3873" type="#_x0000_t75" alt="Checklist with solid fill" style="position:absolute;left:3951;top:493;width:4970;height:4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">
                  <v:imagedata r:id="rId199" o:title="Checklist with solid fill"/>
                </v:shape>
                <v:shape id="Graphic 39" o:spid="_x0000_s3874" type="#_x0000_t75" alt="Person with idea with solid fill" style="position:absolute;left:49441;top:32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">
                  <v:imagedata r:id="rId101" o:title="Person with idea with solid fill"/>
                </v:shape>
                <v:shape id="Graphic 9" o:spid="_x0000_s3875" type="#_x0000_t75" alt="Questions with solid fill" style="position:absolute;left:15411;top:482;width:4992;height: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">
                  <v:imagedata r:id="rId102" o:title="Questions with solid fill"/>
                </v:shape>
                <v:shape id="Graphic 5" o:spid="_x0000_s3876" type="#_x0000_t75" alt="Meeting with solid fill" style="position:absolute;left:38465;top:276;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">
                  <v:imagedata r:id="rId198" o:title="Meeting with solid fill"/>
                </v:shape>
                <w10:anchorlock/>
              </v:group>
            </w:pict>
          </mc:Fallback>
        </mc:AlternateContent>
      </w:r>
    </w:p>
    <w:p w14:paraId="4A186865" w14:textId="44F881A4" w:rsidR="0083164B" w:rsidRPr="0050247C" w:rsidRDefault="0083164B" w:rsidP="0083164B">
      <w:r w:rsidRPr="002A078C">
        <w:rPr>
          <w:rFonts w:ascii="Sakkal Majalla" w:hAnsi="Sakkal Majalla"/>
          <w:noProof/>
          <w:sz w:val="34"/>
          <w:lang w:bidi="ar-EG"/>
        </w:rPr>
        <mc:AlternateContent>
          <mc:Choice Requires="wpg">
            <w:drawing>
              <wp:inline distT="0" distB="0" distL="0" distR="0" wp14:anchorId="0C92415B" wp14:editId="290A085A">
                <wp:extent cx="5731510" cy="891540"/>
                <wp:effectExtent l="0" t="0" r="2540" b="22860"/>
                <wp:docPr id="865097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6577690" name="مجموعة 47"/>
                        <wpg:cNvGrpSpPr/>
                        <wpg:grpSpPr>
                          <a:xfrm>
                            <a:off x="0" y="0"/>
                            <a:ext cx="5731510" cy="895351"/>
                            <a:chOff x="0" y="0"/>
                            <a:chExt cx="5878196" cy="918845"/>
                          </a:xfrm>
                        </wpg:grpSpPr>
                        <wpg:grpSp>
                          <wpg:cNvPr id="205697410" name="مجموعة 48"/>
                          <wpg:cNvGrpSpPr/>
                          <wpg:grpSpPr>
                            <a:xfrm>
                              <a:off x="0" y="0"/>
                              <a:ext cx="5878196" cy="918845"/>
                              <a:chOff x="0" y="0"/>
                              <a:chExt cx="6240348" cy="919070"/>
                            </a:xfrm>
                          </wpg:grpSpPr>
                          <wpg:grpSp>
                            <wpg:cNvPr id="1466857695" name="مجموعة 49"/>
                            <wpg:cNvGrpSpPr/>
                            <wpg:grpSpPr>
                              <a:xfrm>
                                <a:off x="0" y="169208"/>
                                <a:ext cx="5433072" cy="580613"/>
                                <a:chOff x="0" y="169208"/>
                                <a:chExt cx="5433072" cy="580613"/>
                              </a:xfrm>
                            </wpg:grpSpPr>
                            <wps:wsp>
                              <wps:cNvPr id="2110972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3140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7531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2918215" name="مربع نص 41"/>
                          <wps:cNvSpPr txBox="1"/>
                          <wps:spPr>
                            <a:xfrm>
                              <a:off x="204466" y="257055"/>
                              <a:ext cx="4615440" cy="389397"/>
                            </a:xfrm>
                            <a:prstGeom prst="rect">
                              <a:avLst/>
                            </a:prstGeom>
                            <a:noFill/>
                          </wps:spPr>
                          <wps:txbx>
                            <w:txbxContent>
                              <w:p w14:paraId="7F9A3968" w14:textId="2C6612A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الإفصاح والشفافية:</w:t>
                                </w:r>
                              </w:p>
                            </w:txbxContent>
                          </wps:txbx>
                          <wps:bodyPr wrap="square" rtlCol="1">
                            <a:spAutoFit/>
                          </wps:bodyPr>
                        </wps:wsp>
                      </wpg:grpSp>
                      <pic:pic xmlns:pic="http://schemas.openxmlformats.org/drawingml/2006/picture">
                        <pic:nvPicPr>
                          <pic:cNvPr id="168971467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92415B" id="_x0000_s38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BkClwcAAPwcAAAOAAAAZHJzL2Uyb0RvYy54bWzsWVuP20QUfkfiP4zy&#10;iETj2/gS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MHBkClwcAAPw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38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">
                  <v:group id="مجموعة 48" o:spid="_x0000_s38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">
                    <v:group id="مجموعة 49" o:spid="_x0000_s38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">
                      <v:shape id="شكل حر 50" o:spid="_x0000_s38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" fillcolor="#a5a5a5 [2092]" stroked="f" strokeweight="1pt">
                        <v:stroke joinstyle="miter"/>
                      </v:roundrect>
                    </v:group>
                    <v:oval id="شكل بيضاوي 52" o:spid="_x0000_s38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" filled="f" strokecolor="#168489" strokeweight="1pt">
                      <v:stroke joinstyle="miter"/>
                    </v:oval>
                  </v:group>
                  <v:shape id="مربع نص 41" o:spid="_x0000_s388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" filled="f" stroked="f">
                    <v:textbox style="mso-fit-shape-to-text:t">
                      <w:txbxContent>
                        <w:p w14:paraId="7F9A3968" w14:textId="2C6612A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الإفصاح والشفافية:</w:t>
                          </w:r>
                        </w:p>
                      </w:txbxContent>
                    </v:textbox>
                  </v:shape>
                </v:group>
                <v:shape id="صورة 54" o:spid="_x0000_s38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">
                  <v:imagedata r:id="rId79" o:title=""/>
                </v:shape>
                <w10:anchorlock/>
              </v:group>
            </w:pict>
          </mc:Fallback>
        </mc:AlternateContent>
      </w:r>
    </w:p>
    <w:p w14:paraId="280E27B8" w14:textId="501EA2D5"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إتاحة المعلومات المالية، التشغيلية، والبيئية للجمهور بطريقة شفافة وفي الوقت المناسب.</w:t>
      </w:r>
    </w:p>
    <w:p w14:paraId="421684A7" w14:textId="05BEFC2E"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 xml:space="preserve">تطبيق معايير الإبلاغ والإفصاح العالمية مثل </w:t>
      </w:r>
      <w:r w:rsidRPr="008851A0">
        <w:rPr>
          <w:rFonts w:ascii="Sakkal Majalla" w:hAnsi="Sakkal Majalla" w:cs="Sakkal Majalla"/>
          <w:sz w:val="34"/>
          <w:szCs w:val="34"/>
        </w:rPr>
        <w:t xml:space="preserve">GRI </w:t>
      </w:r>
      <w:r w:rsidRPr="008851A0">
        <w:rPr>
          <w:rFonts w:ascii="Sakkal Majalla" w:hAnsi="Sakkal Majalla" w:cs="Sakkal Majalla" w:hint="cs"/>
          <w:sz w:val="34"/>
          <w:szCs w:val="34"/>
          <w:rtl/>
        </w:rPr>
        <w:t xml:space="preserve"> </w:t>
      </w:r>
      <w:r w:rsidRPr="008851A0">
        <w:rPr>
          <w:rFonts w:ascii="Sakkal Majalla" w:hAnsi="Sakkal Majalla" w:cs="Sakkal Majalla"/>
          <w:sz w:val="34"/>
          <w:szCs w:val="34"/>
          <w:rtl/>
        </w:rPr>
        <w:t>وتقارير الاستدامة.</w:t>
      </w:r>
    </w:p>
    <w:p w14:paraId="74EBC718" w14:textId="35B2FE89"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2EDBA4D6" wp14:editId="437BF7AF">
                <wp:extent cx="5731510" cy="891540"/>
                <wp:effectExtent l="0" t="0" r="2540" b="22860"/>
                <wp:docPr id="17595309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1950201" name="مجموعة 47"/>
                        <wpg:cNvGrpSpPr/>
                        <wpg:grpSpPr>
                          <a:xfrm>
                            <a:off x="0" y="0"/>
                            <a:ext cx="5731510" cy="895351"/>
                            <a:chOff x="0" y="0"/>
                            <a:chExt cx="5878196" cy="918845"/>
                          </a:xfrm>
                        </wpg:grpSpPr>
                        <wpg:grpSp>
                          <wpg:cNvPr id="671220901" name="مجموعة 48"/>
                          <wpg:cNvGrpSpPr/>
                          <wpg:grpSpPr>
                            <a:xfrm>
                              <a:off x="0" y="0"/>
                              <a:ext cx="5878196" cy="918845"/>
                              <a:chOff x="0" y="0"/>
                              <a:chExt cx="6240348" cy="919070"/>
                            </a:xfrm>
                          </wpg:grpSpPr>
                          <wpg:grpSp>
                            <wpg:cNvPr id="1586675127" name="مجموعة 49"/>
                            <wpg:cNvGrpSpPr/>
                            <wpg:grpSpPr>
                              <a:xfrm>
                                <a:off x="0" y="169208"/>
                                <a:ext cx="5433072" cy="580613"/>
                                <a:chOff x="0" y="169208"/>
                                <a:chExt cx="5433072" cy="580613"/>
                              </a:xfrm>
                            </wpg:grpSpPr>
                            <wps:wsp>
                              <wps:cNvPr id="6800154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2709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108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2958831" name="مربع نص 41"/>
                          <wps:cNvSpPr txBox="1"/>
                          <wps:spPr>
                            <a:xfrm>
                              <a:off x="204466" y="257055"/>
                              <a:ext cx="4615440" cy="389397"/>
                            </a:xfrm>
                            <a:prstGeom prst="rect">
                              <a:avLst/>
                            </a:prstGeom>
                            <a:noFill/>
                          </wps:spPr>
                          <wps:txbx>
                            <w:txbxContent>
                              <w:p w14:paraId="08F8B962" w14:textId="066D93F5"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المشاركة والحوار المجتمعي:</w:t>
                                </w:r>
                              </w:p>
                            </w:txbxContent>
                          </wps:txbx>
                          <wps:bodyPr wrap="square" rtlCol="1">
                            <a:spAutoFit/>
                          </wps:bodyPr>
                        </wps:wsp>
                      </wpg:grpSp>
                      <pic:pic xmlns:pic="http://schemas.openxmlformats.org/drawingml/2006/picture">
                        <pic:nvPicPr>
                          <pic:cNvPr id="41691061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DBA4D6" id="_x0000_s38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8jT8nAcAAPc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ryNPy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">
                  <v:group id="مجموعة 48" o:spid="_x0000_s3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">
                    <v:group id="مجموعة 49" o:spid="_x0000_s3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">
                      <v:shape id="شكل حر 50" o:spid="_x0000_s3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" fillcolor="#a5a5a5 [2092]" stroked="f" strokeweight="1pt">
                        <v:stroke joinstyle="miter"/>
                      </v:roundrect>
                    </v:group>
                    <v:oval id="شكل بيضاوي 52" o:spid="_x0000_s3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" filled="f" strokecolor="#168489" strokeweight="1pt">
                      <v:stroke joinstyle="miter"/>
                    </v:oval>
                  </v:group>
                  <v:shape id="مربع نص 41" o:spid="_x0000_s389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" filled="f" stroked="f">
                    <v:textbox style="mso-fit-shape-to-text:t">
                      <w:txbxContent>
                        <w:p w14:paraId="08F8B962" w14:textId="066D93F5"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المشاركة والحوار المجتمعي:</w:t>
                          </w:r>
                        </w:p>
                      </w:txbxContent>
                    </v:textbox>
                  </v:shape>
                </v:group>
                <v:shape id="صورة 54" o:spid="_x0000_s38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">
                  <v:imagedata r:id="rId79" o:title=""/>
                </v:shape>
                <w10:anchorlock/>
              </v:group>
            </w:pict>
          </mc:Fallback>
        </mc:AlternateContent>
      </w:r>
    </w:p>
    <w:p w14:paraId="3AA45697" w14:textId="60F2F4E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إشراك أصحاب المصلحة (الموظفين، المجتمع، المستثمرين، السلطات...إلخ) في عملية صنع القرار.</w:t>
      </w:r>
    </w:p>
    <w:p w14:paraId="4D9ABDB7" w14:textId="1C65C3FD"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تنظيم جلسات استماع عامة ومناقشات حول القضايا المتعلقة بالاستدامة.</w:t>
      </w:r>
    </w:p>
    <w:p w14:paraId="446CEDAC" w14:textId="07EA1BFB"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3B401180" wp14:editId="2DA3E08A">
                <wp:extent cx="5731510" cy="891540"/>
                <wp:effectExtent l="0" t="0" r="2540" b="22860"/>
                <wp:docPr id="20210250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907776" name="مجموعة 47"/>
                        <wpg:cNvGrpSpPr/>
                        <wpg:grpSpPr>
                          <a:xfrm>
                            <a:off x="0" y="0"/>
                            <a:ext cx="5731510" cy="895351"/>
                            <a:chOff x="0" y="0"/>
                            <a:chExt cx="5878196" cy="918845"/>
                          </a:xfrm>
                        </wpg:grpSpPr>
                        <wpg:grpSp>
                          <wpg:cNvPr id="862679785" name="مجموعة 48"/>
                          <wpg:cNvGrpSpPr/>
                          <wpg:grpSpPr>
                            <a:xfrm>
                              <a:off x="0" y="0"/>
                              <a:ext cx="5878196" cy="918845"/>
                              <a:chOff x="0" y="0"/>
                              <a:chExt cx="6240348" cy="919070"/>
                            </a:xfrm>
                          </wpg:grpSpPr>
                          <wpg:grpSp>
                            <wpg:cNvPr id="899442905" name="مجموعة 49"/>
                            <wpg:cNvGrpSpPr/>
                            <wpg:grpSpPr>
                              <a:xfrm>
                                <a:off x="0" y="169208"/>
                                <a:ext cx="5433072" cy="580613"/>
                                <a:chOff x="0" y="169208"/>
                                <a:chExt cx="5433072" cy="580613"/>
                              </a:xfrm>
                            </wpg:grpSpPr>
                            <wps:wsp>
                              <wps:cNvPr id="825782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24071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263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9271265" name="مربع نص 41"/>
                          <wps:cNvSpPr txBox="1"/>
                          <wps:spPr>
                            <a:xfrm>
                              <a:off x="204466" y="257055"/>
                              <a:ext cx="4615440" cy="389397"/>
                            </a:xfrm>
                            <a:prstGeom prst="rect">
                              <a:avLst/>
                            </a:prstGeom>
                            <a:noFill/>
                          </wps:spPr>
                          <wps:txbx>
                            <w:txbxContent>
                              <w:p w14:paraId="0D87D197" w14:textId="12B664C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الرقابة والمساءلة:</w:t>
                                </w:r>
                              </w:p>
                            </w:txbxContent>
                          </wps:txbx>
                          <wps:bodyPr wrap="square" rtlCol="1">
                            <a:spAutoFit/>
                          </wps:bodyPr>
                        </wps:wsp>
                      </wpg:grpSp>
                      <pic:pic xmlns:pic="http://schemas.openxmlformats.org/drawingml/2006/picture">
                        <pic:nvPicPr>
                          <pic:cNvPr id="124561768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401180" id="_x0000_s38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gQKmwcAAPc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UIECp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38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">
                  <v:group id="مجموعة 48" o:spid="_x0000_s38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">
                    <v:group id="مجموعة 49" o:spid="_x0000_s38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">
                      <v:shape id="شكل حر 50" o:spid="_x0000_s38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" fillcolor="#a5a5a5 [2092]" stroked="f" strokeweight="1pt">
                        <v:stroke joinstyle="miter"/>
                      </v:roundrect>
                    </v:group>
                    <v:oval id="شكل بيضاوي 52" o:spid="_x0000_s39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" filled="f" strokecolor="#168489" strokeweight="1pt">
                      <v:stroke joinstyle="miter"/>
                    </v:oval>
                  </v:group>
                  <v:shape id="مربع نص 41" o:spid="_x0000_s390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" filled="f" stroked="f">
                    <v:textbox style="mso-fit-shape-to-text:t">
                      <w:txbxContent>
                        <w:p w14:paraId="0D87D197" w14:textId="12B664C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الرقابة والمساءلة:</w:t>
                          </w:r>
                        </w:p>
                      </w:txbxContent>
                    </v:textbox>
                  </v:shape>
                </v:group>
                <v:shape id="صورة 54" o:spid="_x0000_s39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">
                  <v:imagedata r:id="rId79" o:title=""/>
                </v:shape>
                <w10:anchorlock/>
              </v:group>
            </w:pict>
          </mc:Fallback>
        </mc:AlternateContent>
      </w:r>
    </w:p>
    <w:p w14:paraId="2A2CE4AA" w14:textId="6A1426D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وجود هيئات مستقلة للمراقبة والتدقيق على الأداء المالي والاجتماعي والبيئي.</w:t>
      </w:r>
    </w:p>
    <w:p w14:paraId="174D13BE" w14:textId="40497109"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تطبيق آليات للتظلم والشكاوى المجتمعية والموظفين.</w:t>
      </w:r>
    </w:p>
    <w:p w14:paraId="02FB2C87" w14:textId="0051D8FC" w:rsidR="00235CA1" w:rsidRPr="009B3B51" w:rsidRDefault="0083164B" w:rsidP="00E97F86">
      <w:pPr>
        <w:keepNext/>
      </w:pPr>
      <w:r w:rsidRPr="002A078C">
        <w:rPr>
          <w:rFonts w:ascii="Sakkal Majalla" w:hAnsi="Sakkal Majalla"/>
          <w:noProof/>
          <w:sz w:val="34"/>
          <w:lang w:bidi="ar-EG"/>
        </w:rPr>
        <w:lastRenderedPageBreak/>
        <mc:AlternateContent>
          <mc:Choice Requires="wpg">
            <w:drawing>
              <wp:inline distT="0" distB="0" distL="0" distR="0" wp14:anchorId="5EFDF5C4" wp14:editId="73AD6F8E">
                <wp:extent cx="5731510" cy="891540"/>
                <wp:effectExtent l="0" t="0" r="2540" b="22860"/>
                <wp:docPr id="16520188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6062168" name="مجموعة 47"/>
                        <wpg:cNvGrpSpPr/>
                        <wpg:grpSpPr>
                          <a:xfrm>
                            <a:off x="0" y="0"/>
                            <a:ext cx="5731510" cy="895351"/>
                            <a:chOff x="0" y="0"/>
                            <a:chExt cx="5878196" cy="918845"/>
                          </a:xfrm>
                        </wpg:grpSpPr>
                        <wpg:grpSp>
                          <wpg:cNvPr id="267421033" name="مجموعة 48"/>
                          <wpg:cNvGrpSpPr/>
                          <wpg:grpSpPr>
                            <a:xfrm>
                              <a:off x="0" y="0"/>
                              <a:ext cx="5878196" cy="918845"/>
                              <a:chOff x="0" y="0"/>
                              <a:chExt cx="6240348" cy="919070"/>
                            </a:xfrm>
                          </wpg:grpSpPr>
                          <wpg:grpSp>
                            <wpg:cNvPr id="286067426" name="مجموعة 49"/>
                            <wpg:cNvGrpSpPr/>
                            <wpg:grpSpPr>
                              <a:xfrm>
                                <a:off x="0" y="169208"/>
                                <a:ext cx="5433072" cy="580613"/>
                                <a:chOff x="0" y="169208"/>
                                <a:chExt cx="5433072" cy="580613"/>
                              </a:xfrm>
                            </wpg:grpSpPr>
                            <wps:wsp>
                              <wps:cNvPr id="4154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9173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00464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727572" name="مربع نص 41"/>
                          <wps:cNvSpPr txBox="1"/>
                          <wps:spPr>
                            <a:xfrm>
                              <a:off x="204466" y="257055"/>
                              <a:ext cx="4615440" cy="389397"/>
                            </a:xfrm>
                            <a:prstGeom prst="rect">
                              <a:avLst/>
                            </a:prstGeom>
                            <a:noFill/>
                          </wps:spPr>
                          <wps:txbx>
                            <w:txbxContent>
                              <w:p w14:paraId="26663EEB" w14:textId="7E5E4B9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تحفيز النزاهة والأخلاقيات:</w:t>
                                </w:r>
                              </w:p>
                            </w:txbxContent>
                          </wps:txbx>
                          <wps:bodyPr wrap="square" rtlCol="1">
                            <a:spAutoFit/>
                          </wps:bodyPr>
                        </wps:wsp>
                      </wpg:grpSp>
                      <pic:pic xmlns:pic="http://schemas.openxmlformats.org/drawingml/2006/picture">
                        <pic:nvPicPr>
                          <pic:cNvPr id="112103916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FDF5C4" id="_x0000_s39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fJzhJgHAADz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9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">
                  <v:group id="مجموعة 48" o:spid="_x0000_s39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">
                    <v:group id="مجموعة 49" o:spid="_x0000_s39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">
                      <v:shape id="شكل حر 50" o:spid="_x0000_s39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" fillcolor="#a5a5a5 [2092]" stroked="f" strokeweight="1pt">
                        <v:stroke joinstyle="miter"/>
                      </v:roundrect>
                    </v:group>
                    <v:oval id="شكل بيضاوي 52" o:spid="_x0000_s39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" filled="f" strokecolor="#168489" strokeweight="1pt">
                      <v:stroke joinstyle="miter"/>
                    </v:oval>
                  </v:group>
                  <v:shape id="مربع نص 41" o:spid="_x0000_s391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" filled="f" stroked="f">
                    <v:textbox style="mso-fit-shape-to-text:t">
                      <w:txbxContent>
                        <w:p w14:paraId="26663EEB" w14:textId="7E5E4B9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تحفيز النزاهة والأخلاقيات:</w:t>
                          </w:r>
                        </w:p>
                      </w:txbxContent>
                    </v:textbox>
                  </v:shape>
                </v:group>
                <v:shape id="صورة 54" o:spid="_x0000_s39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">
                  <v:imagedata r:id="rId79" o:title=""/>
                </v:shape>
                <w10:anchorlock/>
              </v:group>
            </w:pict>
          </mc:Fallback>
        </mc:AlternateContent>
      </w:r>
    </w:p>
    <w:p w14:paraId="76BA83DB" w14:textId="0D3E143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مدونات سلوك واضحة وإلزامية للموظفين والإدارة.</w:t>
      </w:r>
    </w:p>
    <w:p w14:paraId="6C6157D3" w14:textId="1CF444AF"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تطبيق برامج للتدريب على الممارسات الأخلاقية والاجتماعية والبيئية.</w:t>
      </w:r>
    </w:p>
    <w:p w14:paraId="6D732FD0" w14:textId="4183A8C6"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72EE8214" wp14:editId="4D6BAC23">
                <wp:extent cx="5731510" cy="891540"/>
                <wp:effectExtent l="0" t="0" r="2540" b="22860"/>
                <wp:docPr id="18523720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91752532" name="مجموعة 47"/>
                        <wpg:cNvGrpSpPr/>
                        <wpg:grpSpPr>
                          <a:xfrm>
                            <a:off x="0" y="0"/>
                            <a:ext cx="5731510" cy="895351"/>
                            <a:chOff x="0" y="0"/>
                            <a:chExt cx="5878196" cy="918845"/>
                          </a:xfrm>
                        </wpg:grpSpPr>
                        <wpg:grpSp>
                          <wpg:cNvPr id="265341760" name="مجموعة 48"/>
                          <wpg:cNvGrpSpPr/>
                          <wpg:grpSpPr>
                            <a:xfrm>
                              <a:off x="0" y="0"/>
                              <a:ext cx="5878196" cy="918845"/>
                              <a:chOff x="0" y="0"/>
                              <a:chExt cx="6240348" cy="919070"/>
                            </a:xfrm>
                          </wpg:grpSpPr>
                          <wpg:grpSp>
                            <wpg:cNvPr id="1562355210" name="مجموعة 49"/>
                            <wpg:cNvGrpSpPr/>
                            <wpg:grpSpPr>
                              <a:xfrm>
                                <a:off x="0" y="169208"/>
                                <a:ext cx="5433072" cy="580613"/>
                                <a:chOff x="0" y="169208"/>
                                <a:chExt cx="5433072" cy="580613"/>
                              </a:xfrm>
                            </wpg:grpSpPr>
                            <wps:wsp>
                              <wps:cNvPr id="21424415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4753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3685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0630016" name="مربع نص 41"/>
                          <wps:cNvSpPr txBox="1"/>
                          <wps:spPr>
                            <a:xfrm>
                              <a:off x="204466" y="257055"/>
                              <a:ext cx="4615440" cy="389397"/>
                            </a:xfrm>
                            <a:prstGeom prst="rect">
                              <a:avLst/>
                            </a:prstGeom>
                            <a:noFill/>
                          </wps:spPr>
                          <wps:txbx>
                            <w:txbxContent>
                              <w:p w14:paraId="5A74AA3F" w14:textId="40812DB6"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105886483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EE8214" id="_x0000_s39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ENvQEoAcAAPo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39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">
                  <v:group id="مجموعة 48" o:spid="_x0000_s39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">
                    <v:group id="مجموعة 49" o:spid="_x0000_s39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">
                      <v:shape id="شكل حر 50" o:spid="_x0000_s39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" fillcolor="#a5a5a5 [2092]" stroked="f" strokeweight="1pt">
                        <v:stroke joinstyle="miter"/>
                      </v:roundrect>
                    </v:group>
                    <v:oval id="شكل بيضاوي 52" o:spid="_x0000_s39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" filled="f" strokecolor="#168489" strokeweight="1pt">
                      <v:stroke joinstyle="miter"/>
                    </v:oval>
                  </v:group>
                  <v:shape id="مربع نص 41" o:spid="_x0000_s392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" filled="f" stroked="f">
                    <v:textbox style="mso-fit-shape-to-text:t">
                      <w:txbxContent>
                        <w:p w14:paraId="5A74AA3F" w14:textId="40812DB6"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39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">
                  <v:imagedata r:id="rId79" o:title=""/>
                </v:shape>
                <w10:anchorlock/>
              </v:group>
            </w:pict>
          </mc:Fallback>
        </mc:AlternateContent>
      </w:r>
    </w:p>
    <w:p w14:paraId="0F901B6C" w14:textId="10637E9C"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مؤشرات أداء رئيسية واضحة للاستدامة.</w:t>
      </w:r>
    </w:p>
    <w:p w14:paraId="2678C38C" w14:textId="26D0CF66"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إجراء مراجعات دورية للأداء والكشف عن الثغرات وتطوير خطط التحسين.</w:t>
      </w:r>
    </w:p>
    <w:p w14:paraId="01F28603" w14:textId="77777777" w:rsidR="00235CA1" w:rsidRDefault="00235CA1" w:rsidP="0083164B">
      <w:r w:rsidRPr="009B3B51">
        <w:rPr>
          <w:rtl/>
        </w:rPr>
        <w:t>هذه الآليات تعزز الثقة والمساءلة في تحقيق الأهداف الاستراتيجية للاستدامة على المدى الطويل.</w:t>
      </w:r>
      <w:r>
        <w:rPr>
          <w:rFonts w:hint="cs"/>
          <w:rtl/>
        </w:rPr>
        <w:t xml:space="preserve"> و</w:t>
      </w:r>
      <w:r w:rsidRPr="009B3B51">
        <w:rPr>
          <w:rtl/>
        </w:rPr>
        <w:t xml:space="preserve">هناك العديد من المؤسسات والشركات الرائدة في مجال الاستدامة التي طبقت آليات المساءلة والشفافية بنجاح. </w:t>
      </w:r>
      <w:r w:rsidRPr="00AE68C6">
        <w:rPr>
          <w:color w:val="168489"/>
          <w:rtl/>
        </w:rPr>
        <w:t>فيما يلي بعض الأمثلة:</w:t>
      </w:r>
    </w:p>
    <w:p w14:paraId="371A11EA" w14:textId="30A122F7"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30C73B64" wp14:editId="22D54E7C">
                <wp:extent cx="5731510" cy="891540"/>
                <wp:effectExtent l="0" t="0" r="2540" b="22860"/>
                <wp:docPr id="4348624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7299216" name="مجموعة 47"/>
                        <wpg:cNvGrpSpPr/>
                        <wpg:grpSpPr>
                          <a:xfrm>
                            <a:off x="0" y="0"/>
                            <a:ext cx="5731510" cy="895351"/>
                            <a:chOff x="0" y="0"/>
                            <a:chExt cx="5878196" cy="918845"/>
                          </a:xfrm>
                        </wpg:grpSpPr>
                        <wpg:grpSp>
                          <wpg:cNvPr id="1858207413" name="مجموعة 48"/>
                          <wpg:cNvGrpSpPr/>
                          <wpg:grpSpPr>
                            <a:xfrm>
                              <a:off x="0" y="0"/>
                              <a:ext cx="5878196" cy="918845"/>
                              <a:chOff x="0" y="0"/>
                              <a:chExt cx="6240348" cy="919070"/>
                            </a:xfrm>
                          </wpg:grpSpPr>
                          <wpg:grpSp>
                            <wpg:cNvPr id="871010685" name="مجموعة 49"/>
                            <wpg:cNvGrpSpPr/>
                            <wpg:grpSpPr>
                              <a:xfrm>
                                <a:off x="0" y="169208"/>
                                <a:ext cx="5433072" cy="580613"/>
                                <a:chOff x="0" y="169208"/>
                                <a:chExt cx="5433072" cy="580613"/>
                              </a:xfrm>
                            </wpg:grpSpPr>
                            <wps:wsp>
                              <wps:cNvPr id="13135624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8075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00604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6691746" name="مربع نص 41"/>
                          <wps:cNvSpPr txBox="1"/>
                          <wps:spPr>
                            <a:xfrm>
                              <a:off x="204466" y="257055"/>
                              <a:ext cx="4615440" cy="389397"/>
                            </a:xfrm>
                            <a:prstGeom prst="rect">
                              <a:avLst/>
                            </a:prstGeom>
                            <a:noFill/>
                          </wps:spPr>
                          <wps:txbx>
                            <w:txbxContent>
                              <w:p w14:paraId="7E2E1825" w14:textId="6660FB82"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ديزني:</w:t>
                                </w:r>
                              </w:p>
                            </w:txbxContent>
                          </wps:txbx>
                          <wps:bodyPr wrap="square" rtlCol="1">
                            <a:spAutoFit/>
                          </wps:bodyPr>
                        </wps:wsp>
                      </wpg:grpSp>
                      <pic:pic xmlns:pic="http://schemas.openxmlformats.org/drawingml/2006/picture">
                        <pic:nvPicPr>
                          <pic:cNvPr id="133542806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C73B64" id="_x0000_s39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HiJsq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39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">
                  <v:group id="مجموعة 48" o:spid="_x0000_s39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">
                    <v:group id="مجموعة 49" o:spid="_x0000_s39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">
                      <v:shape id="شكل حر 50" o:spid="_x0000_s39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" fillcolor="#a5a5a5 [2092]" stroked="f" strokeweight="1pt">
                        <v:stroke joinstyle="miter"/>
                      </v:roundrect>
                    </v:group>
                    <v:oval id="شكل بيضاوي 52" o:spid="_x0000_s39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" filled="f" strokecolor="#168489" strokeweight="1pt">
                      <v:stroke joinstyle="miter"/>
                    </v:oval>
                  </v:group>
                  <v:shape id="مربع نص 41" o:spid="_x0000_s392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" filled="f" stroked="f">
                    <v:textbox style="mso-fit-shape-to-text:t">
                      <w:txbxContent>
                        <w:p w14:paraId="7E2E1825" w14:textId="6660FB82"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ديزني:</w:t>
                          </w:r>
                        </w:p>
                      </w:txbxContent>
                    </v:textbox>
                  </v:shape>
                </v:group>
                <v:shape id="صورة 54" o:spid="_x0000_s39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">
                  <v:imagedata r:id="rId79" o:title=""/>
                </v:shape>
                <w10:anchorlock/>
              </v:group>
            </w:pict>
          </mc:Fallback>
        </mc:AlternateContent>
      </w:r>
    </w:p>
    <w:p w14:paraId="7353746A" w14:textId="7DC30831"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تصدر تقارير استدامة سنوية شاملة تغطي جوانب الأداء البيئي والاجتماعي والحوكمي.</w:t>
      </w:r>
    </w:p>
    <w:p w14:paraId="63A5EF1B" w14:textId="3E1E3597"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توفر منصة عامة على الإنترنت لإشراك أصحاب المصلحة وتلقي الملاحظات والشكاوى.</w:t>
      </w:r>
    </w:p>
    <w:p w14:paraId="6FD2CE86" w14:textId="27FAAA0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تطبق برامج تدريب واسعة للموظفين على الممارسات الأخلاقية والاجتماعية.</w:t>
      </w:r>
    </w:p>
    <w:p w14:paraId="0549E438" w14:textId="532399B0"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17CBDDFD" wp14:editId="6D7D2DD3">
                <wp:extent cx="5731510" cy="891540"/>
                <wp:effectExtent l="0" t="0" r="2540" b="22860"/>
                <wp:docPr id="6922671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0745935" name="مجموعة 47"/>
                        <wpg:cNvGrpSpPr/>
                        <wpg:grpSpPr>
                          <a:xfrm>
                            <a:off x="0" y="0"/>
                            <a:ext cx="5731510" cy="895351"/>
                            <a:chOff x="0" y="0"/>
                            <a:chExt cx="5878196" cy="918845"/>
                          </a:xfrm>
                        </wpg:grpSpPr>
                        <wpg:grpSp>
                          <wpg:cNvPr id="1520919432" name="مجموعة 48"/>
                          <wpg:cNvGrpSpPr/>
                          <wpg:grpSpPr>
                            <a:xfrm>
                              <a:off x="0" y="0"/>
                              <a:ext cx="5878196" cy="918845"/>
                              <a:chOff x="0" y="0"/>
                              <a:chExt cx="6240348" cy="919070"/>
                            </a:xfrm>
                          </wpg:grpSpPr>
                          <wpg:grpSp>
                            <wpg:cNvPr id="1812256802" name="مجموعة 49"/>
                            <wpg:cNvGrpSpPr/>
                            <wpg:grpSpPr>
                              <a:xfrm>
                                <a:off x="0" y="169208"/>
                                <a:ext cx="5433072" cy="580613"/>
                                <a:chOff x="0" y="169208"/>
                                <a:chExt cx="5433072" cy="580613"/>
                              </a:xfrm>
                            </wpg:grpSpPr>
                            <wps:wsp>
                              <wps:cNvPr id="1569151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85039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2323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0290852" name="مربع نص 41"/>
                          <wps:cNvSpPr txBox="1"/>
                          <wps:spPr>
                            <a:xfrm>
                              <a:off x="204466" y="257055"/>
                              <a:ext cx="4615440" cy="389397"/>
                            </a:xfrm>
                            <a:prstGeom prst="rect">
                              <a:avLst/>
                            </a:prstGeom>
                            <a:noFill/>
                          </wps:spPr>
                          <wps:txbx>
                            <w:txbxContent>
                              <w:p w14:paraId="6C30BFCA" w14:textId="07E83908"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إيكيا:</w:t>
                                </w:r>
                              </w:p>
                            </w:txbxContent>
                          </wps:txbx>
                          <wps:bodyPr wrap="square" rtlCol="1">
                            <a:spAutoFit/>
                          </wps:bodyPr>
                        </wps:wsp>
                      </wpg:grpSp>
                      <pic:pic xmlns:pic="http://schemas.openxmlformats.org/drawingml/2006/picture">
                        <pic:nvPicPr>
                          <pic:cNvPr id="4158499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CBDDFD" id="_x0000_s39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ChZtBJ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39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">
                  <v:group id="مجموعة 48" o:spid="_x0000_s39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">
                    <v:group id="مجموعة 49" o:spid="_x0000_s39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">
                      <v:shape id="شكل حر 50" o:spid="_x0000_s39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" fillcolor="#a5a5a5 [2092]" stroked="f" strokeweight="1pt">
                        <v:stroke joinstyle="miter"/>
                      </v:roundrect>
                    </v:group>
                    <v:oval id="شكل بيضاوي 52" o:spid="_x0000_s39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" filled="f" strokecolor="#168489" strokeweight="1pt">
                      <v:stroke joinstyle="miter"/>
                    </v:oval>
                  </v:group>
                  <v:shape id="مربع نص 41" o:spid="_x0000_s393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" filled="f" stroked="f">
                    <v:textbox style="mso-fit-shape-to-text:t">
                      <w:txbxContent>
                        <w:p w14:paraId="6C30BFCA" w14:textId="07E83908"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إيكيا:</w:t>
                          </w:r>
                        </w:p>
                      </w:txbxContent>
                    </v:textbox>
                  </v:shape>
                </v:group>
                <v:shape id="صورة 54" o:spid="_x0000_s39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">
                  <v:imagedata r:id="rId79" o:title=""/>
                </v:shape>
                <w10:anchorlock/>
              </v:group>
            </w:pict>
          </mc:Fallback>
        </mc:AlternateContent>
      </w:r>
    </w:p>
    <w:p w14:paraId="616FC1CA" w14:textId="56590BD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تستخدم نظام إدارة البيانات البيئية لرصد أدائها في استهلاك الطاقة والمياه والنفايات.</w:t>
      </w:r>
    </w:p>
    <w:p w14:paraId="176A53E7" w14:textId="3128B77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تشرك عملاءها في برامج إعادة التدوير والاستعمال عبر متاجرها.</w:t>
      </w:r>
    </w:p>
    <w:p w14:paraId="65217F83" w14:textId="0212063A"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تفصح عن تفاصيل سلسلة التوريد وتتيح فرص التظلم للعاملين.</w:t>
      </w:r>
    </w:p>
    <w:p w14:paraId="5125A014" w14:textId="6DBC4721" w:rsidR="00235CA1" w:rsidRPr="009B3B51" w:rsidRDefault="0083164B" w:rsidP="0083164B">
      <w:r w:rsidRPr="002A078C">
        <w:rPr>
          <w:rFonts w:ascii="Sakkal Majalla" w:hAnsi="Sakkal Majalla"/>
          <w:noProof/>
          <w:sz w:val="34"/>
          <w:lang w:bidi="ar-EG"/>
        </w:rPr>
        <w:lastRenderedPageBreak/>
        <mc:AlternateContent>
          <mc:Choice Requires="wpg">
            <w:drawing>
              <wp:inline distT="0" distB="0" distL="0" distR="0" wp14:anchorId="6B01B89E" wp14:editId="3F066E1F">
                <wp:extent cx="5731510" cy="891540"/>
                <wp:effectExtent l="0" t="0" r="2540" b="22860"/>
                <wp:docPr id="12707525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2501784" name="مجموعة 47"/>
                        <wpg:cNvGrpSpPr/>
                        <wpg:grpSpPr>
                          <a:xfrm>
                            <a:off x="0" y="0"/>
                            <a:ext cx="5731510" cy="895351"/>
                            <a:chOff x="0" y="0"/>
                            <a:chExt cx="5878196" cy="918845"/>
                          </a:xfrm>
                        </wpg:grpSpPr>
                        <wpg:grpSp>
                          <wpg:cNvPr id="1435761815" name="مجموعة 48"/>
                          <wpg:cNvGrpSpPr/>
                          <wpg:grpSpPr>
                            <a:xfrm>
                              <a:off x="0" y="0"/>
                              <a:ext cx="5878196" cy="918845"/>
                              <a:chOff x="0" y="0"/>
                              <a:chExt cx="6240348" cy="919070"/>
                            </a:xfrm>
                          </wpg:grpSpPr>
                          <wpg:grpSp>
                            <wpg:cNvPr id="1600569618" name="مجموعة 49"/>
                            <wpg:cNvGrpSpPr/>
                            <wpg:grpSpPr>
                              <a:xfrm>
                                <a:off x="0" y="169208"/>
                                <a:ext cx="5433072" cy="580613"/>
                                <a:chOff x="0" y="169208"/>
                                <a:chExt cx="5433072" cy="580613"/>
                              </a:xfrm>
                            </wpg:grpSpPr>
                            <wps:wsp>
                              <wps:cNvPr id="821088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97048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55711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8112942" name="مربع نص 41"/>
                          <wps:cNvSpPr txBox="1"/>
                          <wps:spPr>
                            <a:xfrm>
                              <a:off x="204466" y="257055"/>
                              <a:ext cx="4615440" cy="389397"/>
                            </a:xfrm>
                            <a:prstGeom prst="rect">
                              <a:avLst/>
                            </a:prstGeom>
                            <a:noFill/>
                          </wps:spPr>
                          <wps:txbx>
                            <w:txbxContent>
                              <w:p w14:paraId="7653E1AC" w14:textId="22186C2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جونسون أند جونسون:</w:t>
                                </w:r>
                              </w:p>
                            </w:txbxContent>
                          </wps:txbx>
                          <wps:bodyPr wrap="square" rtlCol="1">
                            <a:spAutoFit/>
                          </wps:bodyPr>
                        </wps:wsp>
                      </wpg:grpSp>
                      <pic:pic xmlns:pic="http://schemas.openxmlformats.org/drawingml/2006/picture">
                        <pic:nvPicPr>
                          <pic:cNvPr id="71323680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1B89E" id="_x0000_s39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1W3Ang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tVtwJ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39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">
                  <v:group id="مجموعة 48" o:spid="_x0000_s39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">
                    <v:group id="مجموعة 49" o:spid="_x0000_s39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">
                      <v:shape id="شكل حر 50" o:spid="_x0000_s39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" fillcolor="#a5a5a5 [2092]" stroked="f" strokeweight="1pt">
                        <v:stroke joinstyle="miter"/>
                      </v:roundrect>
                    </v:group>
                    <v:oval id="شكل بيضاوي 52" o:spid="_x0000_s39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" filled="f" strokecolor="#168489" strokeweight="1pt">
                      <v:stroke joinstyle="miter"/>
                    </v:oval>
                  </v:group>
                  <v:shape id="مربع نص 41" o:spid="_x0000_s394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" filled="f" stroked="f">
                    <v:textbox style="mso-fit-shape-to-text:t">
                      <w:txbxContent>
                        <w:p w14:paraId="7653E1AC" w14:textId="22186C2C"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شركة جونسون أند جونسون:</w:t>
                          </w:r>
                        </w:p>
                      </w:txbxContent>
                    </v:textbox>
                  </v:shape>
                </v:group>
                <v:shape id="صورة 54" o:spid="_x0000_s39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">
                  <v:imagedata r:id="rId79" o:title=""/>
                </v:shape>
                <w10:anchorlock/>
              </v:group>
            </w:pict>
          </mc:Fallback>
        </mc:AlternateContent>
      </w:r>
    </w:p>
    <w:p w14:paraId="267440D6" w14:textId="08859DF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تنشر تقارير استدامة سنوية مفصلة تخضع للتدقيق الخارجي.</w:t>
      </w:r>
    </w:p>
    <w:p w14:paraId="54E82835" w14:textId="0908C2E1"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لديها لجان رقابية مستقلة للمراجعة البيئية والأخلاقية.</w:t>
      </w:r>
    </w:p>
    <w:p w14:paraId="695B6A9E" w14:textId="3028EF2C"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تربط مكافآت الإدارة العليا بتحقيق أهداف الاستدامة.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851A0" w:rsidRPr="00563DBD" w14:paraId="3AA16AF5" w14:textId="77777777" w:rsidTr="001E5A5E">
        <w:tc>
          <w:tcPr>
            <w:tcW w:w="1962" w:type="dxa"/>
            <w:tcBorders>
              <w:right w:val="single" w:sz="36" w:space="0" w:color="168489"/>
            </w:tcBorders>
            <w:shd w:val="clear" w:color="auto" w:fill="F2F2F2" w:themeFill="background1" w:themeFillShade="F2"/>
            <w:vAlign w:val="center"/>
          </w:tcPr>
          <w:p w14:paraId="5D4E8207" w14:textId="77777777" w:rsidR="008851A0" w:rsidRPr="008113E1" w:rsidRDefault="008851A0" w:rsidP="00E97F86">
            <w:pPr>
              <w:pStyle w:val="ad"/>
              <w:jc w:val="center"/>
              <w:rPr>
                <w:rtl/>
              </w:rPr>
            </w:pPr>
            <w:r w:rsidRPr="008113E1">
              <w:rPr>
                <w:noProof/>
                <w:rtl/>
                <w:lang w:val="ar-SA"/>
              </w:rPr>
              <w:drawing>
                <wp:inline distT="0" distB="0" distL="0" distR="0" wp14:anchorId="56ABEF1F" wp14:editId="1D01589F">
                  <wp:extent cx="563984" cy="563914"/>
                  <wp:effectExtent l="0" t="0" r="7620" b="7620"/>
                  <wp:docPr id="422064909" name="Picture 42206490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27DF3FDB" w14:textId="7802FBED" w:rsidR="008851A0" w:rsidRPr="00563DBD" w:rsidRDefault="008851A0" w:rsidP="008D78C8">
            <w:pPr>
              <w:jc w:val="center"/>
              <w:rPr>
                <w:rFonts w:eastAsia="Times New Roman" w:cs="GE Dinar Two Medium"/>
                <w:color w:val="1E3D6A"/>
                <w:kern w:val="24"/>
                <w:szCs w:val="28"/>
                <w:rtl/>
                <w:lang w:bidi="ar-SY"/>
              </w:rPr>
            </w:pPr>
            <w:r w:rsidRPr="008851A0">
              <w:rPr>
                <w:rFonts w:ascii="Adobe Arabic" w:eastAsia="Times New Roman" w:hAnsi="Adobe Arabic" w:cs="Adobe Arabic"/>
                <w:b/>
                <w:bCs/>
                <w:color w:val="168489"/>
                <w:kern w:val="24"/>
                <w:sz w:val="44"/>
                <w:szCs w:val="44"/>
                <w:rtl/>
                <w:lang w:bidi="ar-SY"/>
              </w:rPr>
              <w:t>ما هي أبرز الصعوبات التي تواجه المؤسسات في تنفيذ آليات المساءلة والشفافية في مجال الاستدامة؟</w:t>
            </w:r>
          </w:p>
        </w:tc>
      </w:tr>
      <w:tr w:rsidR="008851A0" w14:paraId="40A683AF" w14:textId="77777777" w:rsidTr="001E5A5E">
        <w:tc>
          <w:tcPr>
            <w:tcW w:w="1962" w:type="dxa"/>
            <w:tcBorders>
              <w:right w:val="single" w:sz="36" w:space="0" w:color="168489"/>
            </w:tcBorders>
            <w:shd w:val="clear" w:color="auto" w:fill="F2F2F2" w:themeFill="background1" w:themeFillShade="F2"/>
            <w:vAlign w:val="center"/>
          </w:tcPr>
          <w:p w14:paraId="5D910DE5" w14:textId="77777777" w:rsidR="008851A0" w:rsidRPr="008113E1" w:rsidRDefault="008851A0"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20CF02AE" w14:textId="77777777" w:rsidR="008851A0" w:rsidRDefault="008851A0" w:rsidP="008D78C8">
            <w:pPr>
              <w:pStyle w:val="ad"/>
              <w:rPr>
                <w:rtl/>
              </w:rPr>
            </w:pPr>
          </w:p>
        </w:tc>
      </w:tr>
    </w:tbl>
    <w:p w14:paraId="5C6F8120" w14:textId="6EB9A13E" w:rsidR="008851A0" w:rsidRDefault="008851A0" w:rsidP="008851A0">
      <w:pPr>
        <w:rPr>
          <w:rFonts w:ascii="Sakkal Majalla" w:hAnsi="Sakkal Majalla"/>
          <w:sz w:val="34"/>
          <w:rtl/>
          <w:lang w:bidi="ar-SY"/>
        </w:rPr>
      </w:pPr>
    </w:p>
    <w:p w14:paraId="47A8288E" w14:textId="7478B411" w:rsidR="001E5A5E" w:rsidRPr="003B7188" w:rsidRDefault="001E5A5E" w:rsidP="001E5A5E">
      <w:pPr>
        <w:ind w:left="-755"/>
        <w:rPr>
          <w:rFonts w:ascii="Sakkal Majalla" w:hAnsi="Sakkal Majalla"/>
          <w:sz w:val="34"/>
          <w:lang w:bidi="ar-SY"/>
        </w:rPr>
      </w:pPr>
      <w:r>
        <w:rPr>
          <w:noProof/>
        </w:rPr>
        <mc:AlternateContent>
          <mc:Choice Requires="wps">
            <w:drawing>
              <wp:inline distT="0" distB="0" distL="0" distR="0" wp14:anchorId="55A0E271" wp14:editId="6EB27BBC">
                <wp:extent cx="6652260" cy="5441950"/>
                <wp:effectExtent l="0" t="0" r="15240" b="25400"/>
                <wp:docPr id="37982834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5441950"/>
                        </a:xfrm>
                        <a:prstGeom prst="roundRect">
                          <a:avLst>
                            <a:gd name="adj" fmla="val 16667"/>
                          </a:avLst>
                        </a:prstGeom>
                        <a:solidFill>
                          <a:srgbClr val="EAF4E4"/>
                        </a:solidFill>
                        <a:ln w="12700">
                          <a:solidFill>
                            <a:schemeClr val="accent6"/>
                          </a:solidFill>
                          <a:miter lim="800000"/>
                          <a:headEnd/>
                          <a:tailEnd/>
                        </a:ln>
                      </wps:spPr>
                      <wps:txbx>
                        <w:txbxContent>
                          <w:p w14:paraId="1928AC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5D27B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CA86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9BA9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CEED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7E00A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EB69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335A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29B4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0DBB8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6E06AD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6F551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C1FC91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72559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4B555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165E6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31315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3DF9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A3D26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CACEF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71EF8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000C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7DA428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B373B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DFD9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6ABB7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BE7D51"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5A0E271" id="_x0000_s3949" style="width:523.8pt;height:42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" fillcolor="#eaf4e4" strokecolor="#70ad47 [3209]" strokeweight="1pt">
                <v:stroke joinstyle="miter"/>
                <v:textbox inset="0,3mm,0">
                  <w:txbxContent>
                    <w:p w14:paraId="1928AC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5D27B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8CA86A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9BA9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CEED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7E00A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EB694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335AA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29B4E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10DBB8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6E06AD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A6F551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C1FC91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72559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4B555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8165E6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31315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3DF9C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BA3D26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CACEF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71EF8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000C0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7DA428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B373B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DFD99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6ABB7F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BE7D51" w14:textId="77777777" w:rsidR="001E5A5E" w:rsidRDefault="001E5A5E" w:rsidP="001E5A5E">
                      <w:pPr>
                        <w:jc w:val="center"/>
                        <w:rPr>
                          <w:sz w:val="22"/>
                          <w:szCs w:val="28"/>
                          <w:rtl/>
                          <w:lang w:bidi="ar-SY"/>
                        </w:rPr>
                      </w:pPr>
                    </w:p>
                  </w:txbxContent>
                </v:textbox>
                <w10:anchorlock/>
              </v:roundrect>
            </w:pict>
          </mc:Fallback>
        </mc:AlternateContent>
      </w:r>
    </w:p>
    <w:p w14:paraId="25C49172" w14:textId="60448AA1" w:rsidR="00235CA1" w:rsidRPr="00D81C33" w:rsidRDefault="0083164B" w:rsidP="0083164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40871E33" wp14:editId="43AB4D5C">
                <wp:extent cx="5731510" cy="895350"/>
                <wp:effectExtent l="0" t="0" r="21590" b="19050"/>
                <wp:docPr id="4470496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2670380"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0660983" name="مجموعة 39"/>
                        <wpg:cNvGrpSpPr/>
                        <wpg:grpSpPr>
                          <a:xfrm>
                            <a:off x="0" y="0"/>
                            <a:ext cx="5731510" cy="895350"/>
                            <a:chOff x="0" y="0"/>
                            <a:chExt cx="5878196" cy="918845"/>
                          </a:xfrm>
                        </wpg:grpSpPr>
                        <wpg:grpSp>
                          <wpg:cNvPr id="1033966074" name="مجموعة 40"/>
                          <wpg:cNvGrpSpPr/>
                          <wpg:grpSpPr>
                            <a:xfrm>
                              <a:off x="0" y="0"/>
                              <a:ext cx="5878196" cy="918845"/>
                              <a:chOff x="0" y="0"/>
                              <a:chExt cx="6240348" cy="919070"/>
                            </a:xfrm>
                          </wpg:grpSpPr>
                          <wpg:grpSp>
                            <wpg:cNvPr id="998863832" name="مجموعة 41"/>
                            <wpg:cNvGrpSpPr/>
                            <wpg:grpSpPr>
                              <a:xfrm>
                                <a:off x="0" y="169208"/>
                                <a:ext cx="5433072" cy="580613"/>
                                <a:chOff x="0" y="169208"/>
                                <a:chExt cx="5433072" cy="580613"/>
                              </a:xfrm>
                            </wpg:grpSpPr>
                            <wps:wsp>
                              <wps:cNvPr id="7655134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0261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41125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3739409" name="مربع نص 41"/>
                          <wps:cNvSpPr txBox="1"/>
                          <wps:spPr>
                            <a:xfrm>
                              <a:off x="204484" y="257055"/>
                              <a:ext cx="4616071" cy="387740"/>
                            </a:xfrm>
                            <a:prstGeom prst="rect">
                              <a:avLst/>
                            </a:prstGeom>
                            <a:noFill/>
                          </wps:spPr>
                          <wps:txbx>
                            <w:txbxContent>
                              <w:p w14:paraId="7C4C626B" w14:textId="368EE36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دور لجان الاستدامة والإشراف على الأداء</w:t>
                                </w:r>
                              </w:p>
                            </w:txbxContent>
                          </wps:txbx>
                          <wps:bodyPr wrap="square" rtlCol="1">
                            <a:spAutoFit/>
                          </wps:bodyPr>
                        </wps:wsp>
                      </wpg:grpSp>
                    </wpg:wgp>
                  </a:graphicData>
                </a:graphic>
              </wp:inline>
            </w:drawing>
          </mc:Choice>
          <mc:Fallback>
            <w:pict>
              <v:group w14:anchorId="40871E33" id="_x0000_s39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T9CwsgcAALgcAAAOAAAAZHJzL2Uyb0RvYy54bWzsWVuP00YUfq/U/2D5&#10;sRLE90vEghbookqUroCK9tFxnMSq7XHHk02W10KF+CPQqlVFW1rxT5J/0+/M2I5zgWRRoX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3k/QsLIHAAC4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39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">
                  <v:imagedata r:id="rId61" o:title=""/>
                </v:shape>
                <v:group id="مجموعة 39" o:spid="_x0000_s39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">
                  <v:group id="مجموعة 40" o:spid="_x0000_s39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">
                    <v:group id="مجموعة 41" o:spid="_x0000_s39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">
                      <v:shape id="شكل حر 42" o:spid="_x0000_s39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9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" fillcolor="#168489" stroked="f" strokeweight="1pt">
                        <v:stroke joinstyle="miter"/>
                      </v:roundrect>
                    </v:group>
                    <v:oval id="شكل بيضاوي 44" o:spid="_x0000_s39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" filled="f" strokecolor="#a5a5a5 [2092]" strokeweight="1pt">
                      <v:stroke joinstyle="miter"/>
                    </v:oval>
                  </v:group>
                  <v:shape id="مربع نص 41" o:spid="_x0000_s395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" filled="f" stroked="f">
                    <v:textbox style="mso-fit-shape-to-text:t">
                      <w:txbxContent>
                        <w:p w14:paraId="7C4C626B" w14:textId="368EE36D"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دور لجان الاستدامة والإشراف على الأداء</w:t>
                          </w:r>
                        </w:p>
                      </w:txbxContent>
                    </v:textbox>
                  </v:shape>
                </v:group>
                <w10:anchorlock/>
              </v:group>
            </w:pict>
          </mc:Fallback>
        </mc:AlternateContent>
      </w:r>
    </w:p>
    <w:p w14:paraId="5760EE7F" w14:textId="77777777" w:rsidR="00235CA1" w:rsidRDefault="00235CA1" w:rsidP="0083164B">
      <w:pPr>
        <w:rPr>
          <w:rtl/>
        </w:rPr>
      </w:pPr>
      <w:r>
        <w:rPr>
          <w:rFonts w:hint="cs"/>
          <w:rtl/>
        </w:rPr>
        <w:t>تلعب</w:t>
      </w:r>
      <w:r w:rsidRPr="009B3B51">
        <w:rPr>
          <w:rtl/>
        </w:rPr>
        <w:t xml:space="preserve"> لجان الاستدامة والإشراف على الأداء دورا</w:t>
      </w:r>
      <w:r>
        <w:rPr>
          <w:rFonts w:hint="cs"/>
          <w:rtl/>
        </w:rPr>
        <w:t>ً</w:t>
      </w:r>
      <w:r w:rsidRPr="009B3B51">
        <w:rPr>
          <w:rtl/>
        </w:rPr>
        <w:t xml:space="preserve"> محوريا</w:t>
      </w:r>
      <w:r>
        <w:rPr>
          <w:rFonts w:hint="cs"/>
          <w:rtl/>
        </w:rPr>
        <w:t>ً</w:t>
      </w:r>
      <w:r w:rsidRPr="009B3B51">
        <w:rPr>
          <w:rtl/>
        </w:rPr>
        <w:t xml:space="preserve"> في تعزيز ممارسات الحوكمة المستدامة في العديد من المؤسسات الرائدة. فيما يلي أبرز أدوار هذه اللجان:</w:t>
      </w:r>
    </w:p>
    <w:p w14:paraId="68E4C7D0" w14:textId="492EB0EF" w:rsidR="002467E8" w:rsidRDefault="002467E8" w:rsidP="002467E8">
      <w:r w:rsidRPr="002467E8">
        <w:rPr>
          <w:noProof/>
        </w:rPr>
        <mc:AlternateContent>
          <mc:Choice Requires="wpg">
            <w:drawing>
              <wp:inline distT="0" distB="0" distL="0" distR="0" wp14:anchorId="1F4699D7" wp14:editId="29E5290D">
                <wp:extent cx="5802151" cy="2601685"/>
                <wp:effectExtent l="0" t="0" r="8255" b="27305"/>
                <wp:docPr id="85" name="Group 84">
                  <a:extLst xmlns:a="http://schemas.openxmlformats.org/drawingml/2006/main">
                    <a:ext uri="{FF2B5EF4-FFF2-40B4-BE49-F238E27FC236}">
                      <a16:creationId xmlns:a16="http://schemas.microsoft.com/office/drawing/2014/main" id="{2B90451F-7072-38CE-F5F9-2D9477E2C631}"/>
                    </a:ext>
                  </a:extLst>
                </wp:docPr>
                <wp:cNvGraphicFramePr/>
                <a:graphic xmlns:a="http://schemas.openxmlformats.org/drawingml/2006/main">
                  <a:graphicData uri="http://schemas.microsoft.com/office/word/2010/wordprocessingGroup">
                    <wpg:wgp>
                      <wpg:cNvGrpSpPr/>
                      <wpg:grpSpPr>
                        <a:xfrm>
                          <a:off x="0" y="0"/>
                          <a:ext cx="5802151" cy="2601685"/>
                          <a:chOff x="0" y="0"/>
                          <a:chExt cx="5993187" cy="2687663"/>
                        </a:xfrm>
                      </wpg:grpSpPr>
                      <wpg:grpSp>
                        <wpg:cNvPr id="99633811" name="Group 99633811">
                          <a:extLst>
                            <a:ext uri="{FF2B5EF4-FFF2-40B4-BE49-F238E27FC236}">
                              <a16:creationId xmlns:a16="http://schemas.microsoft.com/office/drawing/2014/main" id="{14ABDF2B-7318-4B22-AD0E-1D5C7EAF6563}"/>
                            </a:ext>
                          </a:extLst>
                        </wpg:cNvPr>
                        <wpg:cNvGrpSpPr/>
                        <wpg:grpSpPr>
                          <a:xfrm>
                            <a:off x="0" y="0"/>
                            <a:ext cx="1116644" cy="2687663"/>
                            <a:chOff x="0" y="0"/>
                            <a:chExt cx="1116644" cy="2687663"/>
                          </a:xfrm>
                        </wpg:grpSpPr>
                        <wps:wsp>
                          <wps:cNvPr id="2095664510" name="Rectangle: Rounded Corners 2095664510">
                            <a:extLst>
                              <a:ext uri="{FF2B5EF4-FFF2-40B4-BE49-F238E27FC236}">
                                <a16:creationId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6970297" name="Oval 896970297">
                            <a:extLst>
                              <a:ext uri="{FF2B5EF4-FFF2-40B4-BE49-F238E27FC236}">
                                <a16:creationId xmlns:a16="http://schemas.microsoft.com/office/drawing/2014/main" id="{6A60D604-5F33-451B-8AB6-AEB080C9877D}"/>
                              </a:ext>
                            </a:extLst>
                          </wps:cNvPr>
                          <wps:cNvSpPr/>
                          <wps:spPr>
                            <a:xfrm>
                              <a:off x="93320"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0603431" name="TextBox 209">
                            <a:extLst>
                              <a:ext uri="{FF2B5EF4-FFF2-40B4-BE49-F238E27FC236}">
                                <a16:creationId xmlns:a16="http://schemas.microsoft.com/office/drawing/2014/main" id="{DCC20D85-A422-4088-B35D-CC449858D97E}"/>
                              </a:ext>
                            </a:extLst>
                          </wps:cNvPr>
                          <wps:cNvSpPr txBox="1"/>
                          <wps:spPr>
                            <a:xfrm>
                              <a:off x="21904" y="1197381"/>
                              <a:ext cx="1094740" cy="1045845"/>
                            </a:xfrm>
                            <a:prstGeom prst="rect">
                              <a:avLst/>
                            </a:prstGeom>
                            <a:noFill/>
                          </wps:spPr>
                          <wps:txbx>
                            <w:txbxContent>
                              <w:p w14:paraId="60C43BFB"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التنسيق مع الأطراف المعنية</w:t>
                                </w:r>
                              </w:p>
                            </w:txbxContent>
                          </wps:txbx>
                          <wps:bodyPr wrap="square" rtlCol="0">
                            <a:noAutofit/>
                          </wps:bodyPr>
                        </wps:wsp>
                      </wpg:grpSp>
                      <wpg:grpSp>
                        <wpg:cNvPr id="1930514637" name="Group 1930514637">
                          <a:extLst>
                            <a:ext uri="{FF2B5EF4-FFF2-40B4-BE49-F238E27FC236}">
                              <a16:creationId xmlns:a16="http://schemas.microsoft.com/office/drawing/2014/main" id="{4677A2E8-3986-4F8D-B9F5-B3E928AE12BE}"/>
                            </a:ext>
                          </a:extLst>
                        </wpg:cNvPr>
                        <wpg:cNvGrpSpPr/>
                        <wpg:grpSpPr>
                          <a:xfrm flipV="1">
                            <a:off x="1213341" y="0"/>
                            <a:ext cx="1131093" cy="2687663"/>
                            <a:chOff x="1213341" y="0"/>
                            <a:chExt cx="1131093" cy="2687663"/>
                          </a:xfrm>
                        </wpg:grpSpPr>
                        <wps:wsp>
                          <wps:cNvPr id="1820315481" name="Rectangle: Rounded Corners 1820315481">
                            <a:extLst>
                              <a:ext uri="{FF2B5EF4-FFF2-40B4-BE49-F238E27FC236}">
                                <a16:creationId xmlns:a16="http://schemas.microsoft.com/office/drawing/2014/main" id="{9EDA840E-87D5-40C9-84E6-8FF043AE4161}"/>
                              </a:ext>
                            </a:extLst>
                          </wps:cNvPr>
                          <wps:cNvSpPr/>
                          <wps:spPr>
                            <a:xfrm>
                              <a:off x="1213341"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8351605" name="Oval 918351605">
                            <a:extLst>
                              <a:ext uri="{FF2B5EF4-FFF2-40B4-BE49-F238E27FC236}">
                                <a16:creationId xmlns:a16="http://schemas.microsoft.com/office/drawing/2014/main" id="{59E4F61C-8108-41D8-BB25-9435F0AB7198}"/>
                              </a:ext>
                            </a:extLst>
                          </wps:cNvPr>
                          <wps:cNvSpPr/>
                          <wps:spPr>
                            <a:xfrm>
                              <a:off x="1306661"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2408661" name="TextBox 206">
                            <a:extLst>
                              <a:ext uri="{FF2B5EF4-FFF2-40B4-BE49-F238E27FC236}">
                                <a16:creationId xmlns:a16="http://schemas.microsoft.com/office/drawing/2014/main" id="{3ED770CF-2B74-46DB-9A7C-870A521BF6A2}"/>
                              </a:ext>
                            </a:extLst>
                          </wps:cNvPr>
                          <wps:cNvSpPr txBox="1"/>
                          <wps:spPr>
                            <a:xfrm flipV="1">
                              <a:off x="1217944" y="1126480"/>
                              <a:ext cx="1126490" cy="1045845"/>
                            </a:xfrm>
                            <a:prstGeom prst="rect">
                              <a:avLst/>
                            </a:prstGeom>
                            <a:noFill/>
                          </wps:spPr>
                          <wps:txbx>
                            <w:txbxContent>
                              <w:p w14:paraId="5B7FC56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بناء القدرات والتطوير المؤسسي</w:t>
                                </w:r>
                              </w:p>
                            </w:txbxContent>
                          </wps:txbx>
                          <wps:bodyPr wrap="square" rtlCol="0">
                            <a:noAutofit/>
                          </wps:bodyPr>
                        </wps:wsp>
                      </wpg:grpSp>
                      <wpg:grpSp>
                        <wpg:cNvPr id="954875042" name="Group 954875042">
                          <a:extLst>
                            <a:ext uri="{FF2B5EF4-FFF2-40B4-BE49-F238E27FC236}">
                              <a16:creationId xmlns:a16="http://schemas.microsoft.com/office/drawing/2014/main" id="{D46D26B5-5CFF-4561-A763-BA73CFCF2308}"/>
                            </a:ext>
                          </a:extLst>
                        </wpg:cNvPr>
                        <wpg:cNvGrpSpPr/>
                        <wpg:grpSpPr>
                          <a:xfrm>
                            <a:off x="2418617" y="0"/>
                            <a:ext cx="1111553" cy="2687663"/>
                            <a:chOff x="2418617" y="0"/>
                            <a:chExt cx="1111553" cy="2687663"/>
                          </a:xfrm>
                        </wpg:grpSpPr>
                        <wps:wsp>
                          <wps:cNvPr id="1052160089" name="Rectangle: Rounded Corners 1052160089">
                            <a:extLst>
                              <a:ext uri="{FF2B5EF4-FFF2-40B4-BE49-F238E27FC236}">
                                <a16:creationId xmlns:a16="http://schemas.microsoft.com/office/drawing/2014/main" id="{04D1081B-1D21-494B-BE6E-43CF71769DBE}"/>
                              </a:ext>
                            </a:extLst>
                          </wps:cNvPr>
                          <wps:cNvSpPr/>
                          <wps:spPr>
                            <a:xfrm>
                              <a:off x="241861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420930" name="Oval 999420930">
                            <a:extLst>
                              <a:ext uri="{FF2B5EF4-FFF2-40B4-BE49-F238E27FC236}">
                                <a16:creationId xmlns:a16="http://schemas.microsoft.com/office/drawing/2014/main" id="{3914325E-5D90-4CD5-B6B9-1B1140FCC451}"/>
                              </a:ext>
                            </a:extLst>
                          </wps:cNvPr>
                          <wps:cNvSpPr/>
                          <wps:spPr>
                            <a:xfrm>
                              <a:off x="2511937"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2204137" name="TextBox 203">
                            <a:extLst>
                              <a:ext uri="{FF2B5EF4-FFF2-40B4-BE49-F238E27FC236}">
                                <a16:creationId xmlns:a16="http://schemas.microsoft.com/office/drawing/2014/main" id="{0F6986FB-DC2D-4469-BBD0-B70AF84049C9}"/>
                              </a:ext>
                            </a:extLst>
                          </wps:cNvPr>
                          <wps:cNvSpPr txBox="1"/>
                          <wps:spPr>
                            <a:xfrm>
                              <a:off x="2457821" y="1309950"/>
                              <a:ext cx="1032510" cy="1045845"/>
                            </a:xfrm>
                            <a:prstGeom prst="rect">
                              <a:avLst/>
                            </a:prstGeom>
                            <a:noFill/>
                          </wps:spPr>
                          <wps:txbx>
                            <w:txbxContent>
                              <w:p w14:paraId="3CDC0C9D"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تعزيز الشفافية والمساءلة</w:t>
                                </w:r>
                              </w:p>
                            </w:txbxContent>
                          </wps:txbx>
                          <wps:bodyPr wrap="square" rtlCol="0">
                            <a:noAutofit/>
                          </wps:bodyPr>
                        </wps:wsp>
                      </wpg:grpSp>
                      <wpg:grpSp>
                        <wpg:cNvPr id="1596266786" name="Group 1596266786">
                          <a:extLst>
                            <a:ext uri="{FF2B5EF4-FFF2-40B4-BE49-F238E27FC236}">
                              <a16:creationId xmlns:a16="http://schemas.microsoft.com/office/drawing/2014/main" id="{3100C0A4-72BD-4FA7-98E4-C7348401BD32}"/>
                            </a:ext>
                          </a:extLst>
                        </wpg:cNvPr>
                        <wpg:cNvGrpSpPr/>
                        <wpg:grpSpPr>
                          <a:xfrm flipV="1">
                            <a:off x="3625490" y="0"/>
                            <a:ext cx="1124585" cy="2687663"/>
                            <a:chOff x="3625490" y="0"/>
                            <a:chExt cx="1124585" cy="2687663"/>
                          </a:xfrm>
                        </wpg:grpSpPr>
                        <wps:wsp>
                          <wps:cNvPr id="1136855947" name="Rectangle: Rounded Corners 1136855947">
                            <a:extLst>
                              <a:ext uri="{FF2B5EF4-FFF2-40B4-BE49-F238E27FC236}">
                                <a16:creationId xmlns:a16="http://schemas.microsoft.com/office/drawing/2014/main" id="{527A79F1-2CB8-4902-9A24-782B138ED478}"/>
                              </a:ext>
                            </a:extLst>
                          </wps:cNvPr>
                          <wps:cNvSpPr/>
                          <wps:spPr>
                            <a:xfrm>
                              <a:off x="363195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4661554" name="Oval 1334661554">
                            <a:extLst>
                              <a:ext uri="{FF2B5EF4-FFF2-40B4-BE49-F238E27FC236}">
                                <a16:creationId xmlns:a16="http://schemas.microsoft.com/office/drawing/2014/main" id="{71E8C4C3-6F60-41EE-A70F-AF7010A69F74}"/>
                              </a:ext>
                            </a:extLst>
                          </wps:cNvPr>
                          <wps:cNvSpPr/>
                          <wps:spPr>
                            <a:xfrm>
                              <a:off x="3725278"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7744294" name="TextBox 200">
                            <a:extLst>
                              <a:ext uri="{FF2B5EF4-FFF2-40B4-BE49-F238E27FC236}">
                                <a16:creationId xmlns:a16="http://schemas.microsoft.com/office/drawing/2014/main" id="{F10DD354-DDD1-4612-B7F6-E4F7EA3ED150}"/>
                              </a:ext>
                            </a:extLst>
                          </wps:cNvPr>
                          <wps:cNvSpPr txBox="1"/>
                          <wps:spPr>
                            <a:xfrm flipV="1">
                              <a:off x="3625490" y="1181793"/>
                              <a:ext cx="1124585" cy="1045845"/>
                            </a:xfrm>
                            <a:prstGeom prst="rect">
                              <a:avLst/>
                            </a:prstGeom>
                            <a:noFill/>
                          </wps:spPr>
                          <wps:txbx>
                            <w:txbxContent>
                              <w:p w14:paraId="0CEDEA1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الإشراف على تنفيذ خطط الاستدامة</w:t>
                                </w:r>
                              </w:p>
                            </w:txbxContent>
                          </wps:txbx>
                          <wps:bodyPr wrap="square" rtlCol="0">
                            <a:noAutofit/>
                          </wps:bodyPr>
                        </wps:wsp>
                      </wpg:grpSp>
                      <wpg:grpSp>
                        <wpg:cNvPr id="1809906099" name="Group 1809906099">
                          <a:extLst>
                            <a:ext uri="{FF2B5EF4-FFF2-40B4-BE49-F238E27FC236}">
                              <a16:creationId xmlns:a16="http://schemas.microsoft.com/office/drawing/2014/main" id="{CA12C81F-61D1-47DC-93B9-A9E9B6EE1ADB}"/>
                            </a:ext>
                          </a:extLst>
                        </wpg:cNvPr>
                        <wpg:cNvGrpSpPr/>
                        <wpg:grpSpPr>
                          <a:xfrm>
                            <a:off x="4800022" y="0"/>
                            <a:ext cx="1193165" cy="2687663"/>
                            <a:chOff x="4800022" y="0"/>
                            <a:chExt cx="1193165" cy="2687663"/>
                          </a:xfrm>
                        </wpg:grpSpPr>
                        <wps:wsp>
                          <wps:cNvPr id="1327369836" name="Rectangle: Rounded Corners 1327369836">
                            <a:extLst>
                              <a:ext uri="{FF2B5EF4-FFF2-40B4-BE49-F238E27FC236}">
                                <a16:creationId xmlns:a16="http://schemas.microsoft.com/office/drawing/2014/main" id="{F10E9817-98FB-4FF8-8244-3D97C3968F8A}"/>
                              </a:ext>
                            </a:extLst>
                          </wps:cNvPr>
                          <wps:cNvSpPr/>
                          <wps:spPr>
                            <a:xfrm>
                              <a:off x="4828726"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2670762" name="Oval 902670762">
                            <a:extLst>
                              <a:ext uri="{FF2B5EF4-FFF2-40B4-BE49-F238E27FC236}">
                                <a16:creationId xmlns:a16="http://schemas.microsoft.com/office/drawing/2014/main" id="{6317CFE1-33EA-4C83-AEC4-2F6009BDB28A}"/>
                              </a:ext>
                            </a:extLst>
                          </wps:cNvPr>
                          <wps:cNvSpPr/>
                          <wps:spPr>
                            <a:xfrm>
                              <a:off x="4922046" y="70396"/>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765040" name="TextBox 197">
                            <a:extLst>
                              <a:ext uri="{FF2B5EF4-FFF2-40B4-BE49-F238E27FC236}">
                                <a16:creationId xmlns:a16="http://schemas.microsoft.com/office/drawing/2014/main" id="{A9DE092A-C9F5-4768-B545-F01C822A0842}"/>
                              </a:ext>
                            </a:extLst>
                          </wps:cNvPr>
                          <wps:cNvSpPr txBox="1"/>
                          <wps:spPr>
                            <a:xfrm>
                              <a:off x="4800022" y="964197"/>
                              <a:ext cx="1193165" cy="1363980"/>
                            </a:xfrm>
                            <a:prstGeom prst="rect">
                              <a:avLst/>
                            </a:prstGeom>
                          </wps:spPr>
                          <wps:txbx>
                            <w:txbxContent>
                              <w:p w14:paraId="295E7199"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وضع استراتيجيات الاستدامة وأهداف الأداء</w:t>
                                </w:r>
                              </w:p>
                            </w:txbxContent>
                          </wps:txbx>
                          <wps:bodyPr wrap="square" rtlCol="0">
                            <a:noAutofit/>
                          </wps:bodyPr>
                        </wps:wsp>
                      </wpg:grpSp>
                      <pic:pic xmlns:pic="http://schemas.openxmlformats.org/drawingml/2006/picture">
                        <pic:nvPicPr>
                          <pic:cNvPr id="512509156" name="رسم 64" descr="قاعة مجلس الإدارة">
                            <a:extLst>
                              <a:ext uri="{FF2B5EF4-FFF2-40B4-BE49-F238E27FC236}">
                                <a16:creationId xmlns:a16="http://schemas.microsoft.com/office/drawing/2014/main" id="{60AF035E-CDD2-4636-A402-0A47FBAA1CEE}"/>
                              </a:ext>
                            </a:extLst>
                          </pic:cNvPr>
                          <pic:cNvPicPr>
                            <a:picLocks noChangeAspect="1"/>
                          </pic:cNvPicPr>
                        </pic:nvPicPr>
                        <pic:blipFill>
                          <a:blip r:embed="rId290" cstate="print">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256633" y="198429"/>
                            <a:ext cx="624312" cy="624312"/>
                          </a:xfrm>
                          <a:prstGeom prst="snip1Rect">
                            <a:avLst/>
                          </a:prstGeom>
                        </pic:spPr>
                      </pic:pic>
                      <pic:pic xmlns:pic="http://schemas.openxmlformats.org/drawingml/2006/picture">
                        <pic:nvPicPr>
                          <pic:cNvPr id="982572510" name="Graphic 16" descr="Document with solid fill">
                            <a:extLst>
                              <a:ext uri="{FF2B5EF4-FFF2-40B4-BE49-F238E27FC236}">
                                <a16:creationId xmlns:a16="http://schemas.microsoft.com/office/drawing/2014/main" id="{1BE1EA9B-2487-4051-BCA6-533B15B9A17A}"/>
                              </a:ext>
                            </a:extLst>
                          </pic:cNvPr>
                          <pic:cNvPicPr>
                            <a:picLocks noChangeAspect="1"/>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3907421" y="1897107"/>
                            <a:ext cx="625137" cy="625137"/>
                          </a:xfrm>
                          <a:prstGeom prst="rect">
                            <a:avLst/>
                          </a:prstGeom>
                        </pic:spPr>
                      </pic:pic>
                      <pic:pic xmlns:pic="http://schemas.openxmlformats.org/drawingml/2006/picture">
                        <pic:nvPicPr>
                          <pic:cNvPr id="789130136" name="Graphic 4" descr="Bullseye with solid fill">
                            <a:extLst>
                              <a:ext uri="{FF2B5EF4-FFF2-40B4-BE49-F238E27FC236}">
                                <a16:creationId xmlns:a16="http://schemas.microsoft.com/office/drawing/2014/main" id="{94A92BB2-6C8E-4739-9E16-75E97089B6F1}"/>
                              </a:ext>
                            </a:extLst>
                          </pic:cNvPr>
                          <pic:cNvPicPr>
                            <a:picLocks noChangeAspect="1"/>
                          </pic:cNvPicPr>
                        </pic:nvPicPr>
                        <pic:blipFill>
                          <a:blip r:embed="rId191">
                            <a:extLst>
                              <a:ext uri="{28A0092B-C50C-407E-A947-70E740481C1C}">
                                <a14:useLocalDpi xmlns:a14="http://schemas.microsoft.com/office/drawing/2010/main" val="0"/>
                              </a:ext>
                              <a:ext uri="{96DAC541-7B7A-43D3-8B79-37D633B846F1}">
                                <asvg:svgBlip xmlns:asvg="http://schemas.microsoft.com/office/drawing/2016/SVG/main" r:embed="rId192"/>
                              </a:ext>
                            </a:extLst>
                          </a:blip>
                          <a:stretch>
                            <a:fillRect/>
                          </a:stretch>
                        </pic:blipFill>
                        <pic:spPr>
                          <a:xfrm>
                            <a:off x="5081395" y="190242"/>
                            <a:ext cx="640686" cy="640686"/>
                          </a:xfrm>
                          <a:prstGeom prst="rect">
                            <a:avLst/>
                          </a:prstGeom>
                        </pic:spPr>
                      </pic:pic>
                      <pic:pic xmlns:pic="http://schemas.openxmlformats.org/drawingml/2006/picture">
                        <pic:nvPicPr>
                          <pic:cNvPr id="2056357775" name="Graphic 31" descr="Questions with solid fill">
                            <a:extLst>
                              <a:ext uri="{FF2B5EF4-FFF2-40B4-BE49-F238E27FC236}">
                                <a16:creationId xmlns:a16="http://schemas.microsoft.com/office/drawing/2014/main" id="{41FBFD22-6975-49B5-8245-1F8D76D0E6C7}"/>
                              </a:ext>
                            </a:extLst>
                          </pic:cNvPr>
                          <pic:cNvPicPr>
                            <a:picLocks noChangeAspect="1"/>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2640640" y="207494"/>
                            <a:ext cx="606182" cy="606182"/>
                          </a:xfrm>
                          <a:prstGeom prst="rect">
                            <a:avLst/>
                          </a:prstGeom>
                        </pic:spPr>
                      </pic:pic>
                      <pic:pic xmlns:pic="http://schemas.openxmlformats.org/drawingml/2006/picture">
                        <pic:nvPicPr>
                          <pic:cNvPr id="1807482128" name="Graphic 21" descr="Group brainstorm with solid fill">
                            <a:extLst>
                              <a:ext uri="{FF2B5EF4-FFF2-40B4-BE49-F238E27FC236}">
                                <a16:creationId xmlns:a16="http://schemas.microsoft.com/office/drawing/2014/main" id="{DDDD1699-8F54-4042-AD7C-3F9A43978455}"/>
                              </a:ext>
                            </a:extLst>
                          </pic:cNvPr>
                          <pic:cNvPicPr>
                            <a:picLocks noChangeAspect="1"/>
                          </pic:cNvPicPr>
                        </pic:nvPicPr>
                        <pic:blipFill>
                          <a:blip r:embed="rId292">
                            <a:extLst>
                              <a:ext uri="{28A0092B-C50C-407E-A947-70E740481C1C}">
                                <a14:useLocalDpi xmlns:a14="http://schemas.microsoft.com/office/drawing/2010/main" val="0"/>
                              </a:ext>
                              <a:ext uri="{96DAC541-7B7A-43D3-8B79-37D633B846F1}">
                                <asvg:svgBlip xmlns:asvg="http://schemas.microsoft.com/office/drawing/2016/SVG/main" r:embed="rId293"/>
                              </a:ext>
                            </a:extLst>
                          </a:blip>
                          <a:stretch>
                            <a:fillRect/>
                          </a:stretch>
                        </pic:blipFill>
                        <pic:spPr>
                          <a:xfrm>
                            <a:off x="1469168" y="1915182"/>
                            <a:ext cx="588986" cy="588986"/>
                          </a:xfrm>
                          <a:prstGeom prst="rect">
                            <a:avLst/>
                          </a:prstGeom>
                        </pic:spPr>
                      </pic:pic>
                    </wpg:wgp>
                  </a:graphicData>
                </a:graphic>
              </wp:inline>
            </w:drawing>
          </mc:Choice>
          <mc:Fallback>
            <w:pict>
              <v:group w14:anchorId="1F4699D7" id="Group 84" o:spid="_x0000_s3959" style="width:456.85pt;height:204.85pt;mso-position-horizontal-relative:char;mso-position-vertical-relative:line" coordsize="59931,268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">
                <v:group id="Group 99633811" o:spid="_x0000_s3960" style="position:absolute;width:11166;height:26876" coordsize="11166,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">
                  <v:roundrect id="Rectangle: Rounded Corners 2095664510" o:spid="_x0000_s3961"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" fillcolor="white [3212]" strokecolor="#7f7f7f [1612]" strokeweight="1pt">
                    <v:stroke joinstyle="miter"/>
                  </v:roundrect>
                  <v:oval id="Oval 896970297" o:spid="_x0000_s3962"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" fillcolor="#168489" strokecolor="#7f7f7f [1612]" strokeweight="1pt">
                    <v:stroke joinstyle="miter"/>
                  </v:oval>
                  <v:shape id="TextBox 209" o:spid="_x0000_s3963" type="#_x0000_t202" style="position:absolute;left:219;top:11973;width:1094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" filled="f" stroked="f">
                    <v:textbox>
                      <w:txbxContent>
                        <w:p w14:paraId="60C43BFB"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التنسيق مع الأطراف المعنية</w:t>
                          </w:r>
                        </w:p>
                      </w:txbxContent>
                    </v:textbox>
                  </v:shape>
                </v:group>
                <v:group id="Group 1930514637" o:spid="_x0000_s3964" style="position:absolute;left:12133;width:11311;height:26876;flip:y" coordorigin="12133" coordsize="11310,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">
                  <v:roundrect id="Rectangle: Rounded Corners 1820315481" o:spid="_x0000_s3965" style="position:absolute;left:12133;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" fillcolor="white [3212]" strokecolor="#7f7f7f [1612]" strokeweight="1pt">
                    <v:stroke joinstyle="miter"/>
                  </v:roundrect>
                  <v:oval id="Oval 918351605" o:spid="_x0000_s3966" style="position:absolute;left:13066;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" fillcolor="#168489" strokecolor="#7f7f7f [1612]" strokeweight="1pt">
                    <v:stroke joinstyle="miter"/>
                  </v:oval>
                  <v:shape id="TextBox 206" o:spid="_x0000_s3967" type="#_x0000_t202" style="position:absolute;left:12179;top:11264;width:11265;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" filled="f" stroked="f">
                    <v:textbox>
                      <w:txbxContent>
                        <w:p w14:paraId="5B7FC56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بناء القدرات والتطوير المؤسسي</w:t>
                          </w:r>
                        </w:p>
                      </w:txbxContent>
                    </v:textbox>
                  </v:shape>
                </v:group>
                <v:group id="Group 954875042" o:spid="_x0000_s3968" style="position:absolute;left:24186;width:11115;height:26876" coordorigin="24186"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">
                  <v:roundrect id="Rectangle: Rounded Corners 1052160089" o:spid="_x0000_s3969" style="position:absolute;left:24186;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" fillcolor="white [3212]" strokecolor="#7f7f7f [1612]" strokeweight="1pt">
                    <v:stroke joinstyle="miter"/>
                  </v:roundrect>
                  <v:oval id="Oval 999420930" o:spid="_x0000_s3970" style="position:absolute;left:25119;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" fillcolor="#168489" strokecolor="#7f7f7f [1612]" strokeweight="1pt">
                    <v:stroke joinstyle="miter"/>
                  </v:oval>
                  <v:shape id="TextBox 203" o:spid="_x0000_s3971" type="#_x0000_t202" style="position:absolute;left:24578;top:13099;width:10325;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" filled="f" stroked="f">
                    <v:textbox>
                      <w:txbxContent>
                        <w:p w14:paraId="3CDC0C9D"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تعزيز الشفافية والمساءلة</w:t>
                          </w:r>
                        </w:p>
                      </w:txbxContent>
                    </v:textbox>
                  </v:shape>
                </v:group>
                <v:group id="Group 1596266786" o:spid="_x0000_s3972" style="position:absolute;left:36254;width:11246;height:26876;flip:y" coordorigin="36254"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">
                  <v:roundrect id="Rectangle: Rounded Corners 1136855947" o:spid="_x0000_s3973" style="position:absolute;left:36319;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" fillcolor="white [3212]" strokecolor="#7f7f7f [1612]" strokeweight="1pt">
                    <v:stroke joinstyle="miter"/>
                  </v:roundrect>
                  <v:oval id="Oval 1334661554" o:spid="_x0000_s3974" style="position:absolute;left:37252;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" fillcolor="#168489" strokecolor="#7f7f7f [1612]" strokeweight="1pt">
                    <v:stroke joinstyle="miter"/>
                  </v:oval>
                  <v:shape id="TextBox 200" o:spid="_x0000_s3975" type="#_x0000_t202" style="position:absolute;left:36254;top:11817;width:11246;height:1045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" filled="f" stroked="f">
                    <v:textbox>
                      <w:txbxContent>
                        <w:p w14:paraId="0CEDEA14"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الإشراف على تنفيذ خطط الاستدامة</w:t>
                          </w:r>
                        </w:p>
                      </w:txbxContent>
                    </v:textbox>
                  </v:shape>
                </v:group>
                <v:group id="Group 1809906099" o:spid="_x0000_s3976" style="position:absolute;left:48000;width:11931;height:26876" coordorigin="48000"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">
                  <v:roundrect id="Rectangle: Rounded Corners 1327369836" o:spid="_x0000_s3977" style="position:absolute;left:48287;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" fillcolor="white [3212]" strokecolor="#7f7f7f [1612]" strokeweight="1pt">
                    <v:stroke joinstyle="miter"/>
                  </v:roundrect>
                  <v:oval id="Oval 902670762" o:spid="_x0000_s3978" style="position:absolute;left:49220;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" fillcolor="#168489" strokecolor="#7f7f7f [1612]" strokeweight="1pt">
                    <v:stroke joinstyle="miter"/>
                  </v:oval>
                  <v:shape id="TextBox 197" o:spid="_x0000_s3979" type="#_x0000_t202" style="position:absolute;left:48000;top:9641;width:11931;height:13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" filled="f" stroked="f">
                    <v:textbox>
                      <w:txbxContent>
                        <w:p w14:paraId="295E7199" w14:textId="77777777" w:rsidR="002467E8" w:rsidRDefault="002467E8" w:rsidP="002467E8">
                          <w:pPr>
                            <w:jc w:val="center"/>
                            <w:rPr>
                              <w:rFonts w:hAnsi="Adobe Arabic" w:cs="Adobe Arabic"/>
                              <w:b/>
                              <w:bCs/>
                              <w:kern w:val="24"/>
                              <w:sz w:val="40"/>
                              <w:szCs w:val="40"/>
                              <w:lang w:bidi="ar-EG"/>
                            </w:rPr>
                          </w:pPr>
                          <w:r>
                            <w:rPr>
                              <w:rFonts w:hAnsi="Adobe Arabic" w:cs="Adobe Arabic"/>
                              <w:b/>
                              <w:bCs/>
                              <w:kern w:val="24"/>
                              <w:sz w:val="40"/>
                              <w:szCs w:val="40"/>
                              <w:rtl/>
                              <w:lang w:bidi="ar-EG"/>
                            </w:rPr>
                            <w:t>وضع استراتيجيات الاستدامة وأهداف الأداء</w:t>
                          </w:r>
                        </w:p>
                      </w:txbxContent>
                    </v:textbox>
                  </v:shape>
                </v:group>
                <v:shape id="رسم 64" o:spid="_x0000_s3980" type="#_x0000_t75" alt="قاعة مجلس الإدارة" style="position:absolute;left:2566;top:1984;width:6243;height:6243;visibility:visible;mso-wrap-style:square" coordsize="624312,62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" path="m,l520258,,624312,104054r,520258l,624312,,xe">
                  <v:imagedata r:id="rId294" o:title="قاعة مجلس الإدارة"/>
                  <v:formulas/>
                  <v:path o:extrusionok="t" o:connecttype="custom" o:connectlocs="0,0;520258,0;624312,104054;624312,624312;0,624312;0,0" o:connectangles="0,0,0,0,0,0"/>
                </v:shape>
                <v:shape id="Graphic 16" o:spid="_x0000_s3981" type="#_x0000_t75" alt="Document with solid fill" style="position:absolute;left:39074;top:18971;width:6251;height:6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">
                  <v:imagedata r:id="rId155" o:title="Document with solid fill"/>
                </v:shape>
                <v:shape id="Graphic 4" o:spid="_x0000_s3982" type="#_x0000_t75" alt="Bullseye with solid fill" style="position:absolute;left:50813;top:1902;width:6407;height:6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">
                  <v:imagedata r:id="rId197" o:title="Bullseye with solid fill"/>
                </v:shape>
                <v:shape id="Graphic 31" o:spid="_x0000_s3983" type="#_x0000_t75" alt="Questions with solid fill" style="position:absolute;left:26406;top:2074;width:6062;height:6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">
                  <v:imagedata r:id="rId102" o:title="Questions with solid fill"/>
                </v:shape>
                <v:shape id="Graphic 21" o:spid="_x0000_s3984" type="#_x0000_t75" alt="Group brainstorm with solid fill" style="position:absolute;left:14691;top:19151;width:5890;height:5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">
                  <v:imagedata r:id="rId295" o:title="Group brainstorm with solid fill"/>
                </v:shape>
                <w10:anchorlock/>
              </v:group>
            </w:pict>
          </mc:Fallback>
        </mc:AlternateContent>
      </w:r>
    </w:p>
    <w:p w14:paraId="542B7DAE" w14:textId="060F6DEE"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18F8F990" wp14:editId="10077150">
                <wp:extent cx="5731510" cy="891540"/>
                <wp:effectExtent l="0" t="0" r="2540" b="22860"/>
                <wp:docPr id="2133717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8301915" name="مجموعة 47"/>
                        <wpg:cNvGrpSpPr/>
                        <wpg:grpSpPr>
                          <a:xfrm>
                            <a:off x="0" y="0"/>
                            <a:ext cx="5731510" cy="895351"/>
                            <a:chOff x="0" y="0"/>
                            <a:chExt cx="5878196" cy="918845"/>
                          </a:xfrm>
                        </wpg:grpSpPr>
                        <wpg:grpSp>
                          <wpg:cNvPr id="1556308179" name="مجموعة 48"/>
                          <wpg:cNvGrpSpPr/>
                          <wpg:grpSpPr>
                            <a:xfrm>
                              <a:off x="0" y="0"/>
                              <a:ext cx="5878196" cy="918845"/>
                              <a:chOff x="0" y="0"/>
                              <a:chExt cx="6240348" cy="919070"/>
                            </a:xfrm>
                          </wpg:grpSpPr>
                          <wpg:grpSp>
                            <wpg:cNvPr id="1394449168" name="مجموعة 49"/>
                            <wpg:cNvGrpSpPr/>
                            <wpg:grpSpPr>
                              <a:xfrm>
                                <a:off x="0" y="169208"/>
                                <a:ext cx="5433072" cy="580613"/>
                                <a:chOff x="0" y="169208"/>
                                <a:chExt cx="5433072" cy="580613"/>
                              </a:xfrm>
                            </wpg:grpSpPr>
                            <wps:wsp>
                              <wps:cNvPr id="4908919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262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95343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8477050" name="مربع نص 41"/>
                          <wps:cNvSpPr txBox="1"/>
                          <wps:spPr>
                            <a:xfrm>
                              <a:off x="204466" y="257055"/>
                              <a:ext cx="4615440" cy="389397"/>
                            </a:xfrm>
                            <a:prstGeom prst="rect">
                              <a:avLst/>
                            </a:prstGeom>
                            <a:noFill/>
                          </wps:spPr>
                          <wps:txbx>
                            <w:txbxContent>
                              <w:p w14:paraId="238158E6" w14:textId="5390F97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وضع استراتيجيات الاستدامة وأهداف الأداء:</w:t>
                                </w:r>
                              </w:p>
                            </w:txbxContent>
                          </wps:txbx>
                          <wps:bodyPr wrap="square" rtlCol="1">
                            <a:spAutoFit/>
                          </wps:bodyPr>
                        </wps:wsp>
                      </wpg:grpSp>
                      <pic:pic xmlns:pic="http://schemas.openxmlformats.org/drawingml/2006/picture">
                        <pic:nvPicPr>
                          <pic:cNvPr id="198029878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F8F990" id="_x0000_s39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wxykwcAAPk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qfDHK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39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">
                  <v:group id="مجموعة 48" o:spid="_x0000_s39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">
                    <v:group id="مجموعة 49" o:spid="_x0000_s39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">
                      <v:shape id="شكل حر 50" o:spid="_x0000_s39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" fillcolor="#a5a5a5 [2092]" stroked="f" strokeweight="1pt">
                        <v:stroke joinstyle="miter"/>
                      </v:roundrect>
                    </v:group>
                    <v:oval id="شكل بيضاوي 52" o:spid="_x0000_s39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" filled="f" strokecolor="#168489" strokeweight="1pt">
                      <v:stroke joinstyle="miter"/>
                    </v:oval>
                  </v:group>
                  <v:shape id="مربع نص 41" o:spid="_x0000_s39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" filled="f" stroked="f">
                    <v:textbox style="mso-fit-shape-to-text:t">
                      <w:txbxContent>
                        <w:p w14:paraId="238158E6" w14:textId="5390F97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وضع استراتيجيات الاستدامة وأهداف الأداء:</w:t>
                          </w:r>
                        </w:p>
                      </w:txbxContent>
                    </v:textbox>
                  </v:shape>
                </v:group>
                <v:shape id="صورة 54" o:spid="_x0000_s39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">
                  <v:imagedata r:id="rId79" o:title=""/>
                </v:shape>
                <w10:anchorlock/>
              </v:group>
            </w:pict>
          </mc:Fallback>
        </mc:AlternateContent>
      </w:r>
    </w:p>
    <w:p w14:paraId="71060C09" w14:textId="6F6A833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وضع رؤية ورسالة واستراتيجية شاملة للاستدامة على مستوى المؤسسة.</w:t>
      </w:r>
    </w:p>
    <w:p w14:paraId="1008ACDC" w14:textId="490DE4DD" w:rsidR="00235CA1" w:rsidRPr="008851A0" w:rsidRDefault="00235CA1" w:rsidP="002467E8">
      <w:pPr>
        <w:pStyle w:val="a5"/>
        <w:numPr>
          <w:ilvl w:val="0"/>
          <w:numId w:val="5"/>
        </w:numPr>
        <w:spacing w:after="0"/>
        <w:jc w:val="both"/>
        <w:rPr>
          <w:rFonts w:ascii="Sakkal Majalla" w:hAnsi="Sakkal Majalla" w:cs="Sakkal Majalla"/>
          <w:sz w:val="34"/>
          <w:szCs w:val="34"/>
          <w:rtl/>
        </w:rPr>
      </w:pPr>
      <w:r w:rsidRPr="008851A0">
        <w:rPr>
          <w:rFonts w:ascii="Sakkal Majalla" w:hAnsi="Sakkal Majalla" w:cs="Sakkal Majalla"/>
          <w:sz w:val="34"/>
          <w:szCs w:val="34"/>
          <w:rtl/>
        </w:rPr>
        <w:t>ترجمة الاستراتيجية إلى خطط عمل وأهداف محددة للأداء البيئي والاجتماعي والاقتصادي.</w:t>
      </w:r>
    </w:p>
    <w:p w14:paraId="37DC2381" w14:textId="320AFF0B"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6AE71054" wp14:editId="4B313D1D">
                <wp:extent cx="5731510" cy="891540"/>
                <wp:effectExtent l="0" t="0" r="2540" b="22860"/>
                <wp:docPr id="1023569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6567006" name="مجموعة 47"/>
                        <wpg:cNvGrpSpPr/>
                        <wpg:grpSpPr>
                          <a:xfrm>
                            <a:off x="0" y="0"/>
                            <a:ext cx="5731510" cy="895351"/>
                            <a:chOff x="0" y="0"/>
                            <a:chExt cx="5878196" cy="918845"/>
                          </a:xfrm>
                        </wpg:grpSpPr>
                        <wpg:grpSp>
                          <wpg:cNvPr id="1968245215" name="مجموعة 48"/>
                          <wpg:cNvGrpSpPr/>
                          <wpg:grpSpPr>
                            <a:xfrm>
                              <a:off x="0" y="0"/>
                              <a:ext cx="5878196" cy="918845"/>
                              <a:chOff x="0" y="0"/>
                              <a:chExt cx="6240348" cy="919070"/>
                            </a:xfrm>
                          </wpg:grpSpPr>
                          <wpg:grpSp>
                            <wpg:cNvPr id="576300062" name="مجموعة 49"/>
                            <wpg:cNvGrpSpPr/>
                            <wpg:grpSpPr>
                              <a:xfrm>
                                <a:off x="0" y="169208"/>
                                <a:ext cx="5433072" cy="580613"/>
                                <a:chOff x="0" y="169208"/>
                                <a:chExt cx="5433072" cy="580613"/>
                              </a:xfrm>
                            </wpg:grpSpPr>
                            <wps:wsp>
                              <wps:cNvPr id="1637605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08387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9544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6433240" name="مربع نص 41"/>
                          <wps:cNvSpPr txBox="1"/>
                          <wps:spPr>
                            <a:xfrm>
                              <a:off x="204466" y="257055"/>
                              <a:ext cx="4615440" cy="389397"/>
                            </a:xfrm>
                            <a:prstGeom prst="rect">
                              <a:avLst/>
                            </a:prstGeom>
                            <a:noFill/>
                          </wps:spPr>
                          <wps:txbx>
                            <w:txbxContent>
                              <w:p w14:paraId="0892C3D6" w14:textId="4999CC0E"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الإشراف على تنفيذ خطط الاستدامة:</w:t>
                                </w:r>
                              </w:p>
                            </w:txbxContent>
                          </wps:txbx>
                          <wps:bodyPr wrap="square" rtlCol="1">
                            <a:spAutoFit/>
                          </wps:bodyPr>
                        </wps:wsp>
                      </wpg:grpSp>
                      <pic:pic xmlns:pic="http://schemas.openxmlformats.org/drawingml/2006/picture">
                        <pic:nvPicPr>
                          <pic:cNvPr id="177730332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E71054" id="_x0000_s39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kbuUnQcAAPs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gkbuU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39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">
                  <v:group id="مجموعة 48" o:spid="_x0000_s39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">
                    <v:group id="مجموعة 49" o:spid="_x0000_s39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">
                      <v:shape id="شكل حر 50" o:spid="_x0000_s39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" fillcolor="#a5a5a5 [2092]" stroked="f" strokeweight="1pt">
                        <v:stroke joinstyle="miter"/>
                      </v:roundrect>
                    </v:group>
                    <v:oval id="شكل بيضاوي 52" o:spid="_x0000_s40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" filled="f" strokecolor="#168489" strokeweight="1pt">
                      <v:stroke joinstyle="miter"/>
                    </v:oval>
                  </v:group>
                  <v:shape id="مربع نص 41" o:spid="_x0000_s40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" filled="f" stroked="f">
                    <v:textbox style="mso-fit-shape-to-text:t">
                      <w:txbxContent>
                        <w:p w14:paraId="0892C3D6" w14:textId="4999CC0E"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الإشراف على تنفيذ خطط الاستدامة:</w:t>
                          </w:r>
                        </w:p>
                      </w:txbxContent>
                    </v:textbox>
                  </v:shape>
                </v:group>
                <v:shape id="صورة 54" o:spid="_x0000_s40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">
                  <v:imagedata r:id="rId79" o:title=""/>
                </v:shape>
                <w10:anchorlock/>
              </v:group>
            </w:pict>
          </mc:Fallback>
        </mc:AlternateContent>
      </w:r>
    </w:p>
    <w:p w14:paraId="379247A5" w14:textId="0535ABC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متابعة تنفيذ المبادرات والمشاريع الخاصة بالاستدامة.</w:t>
      </w:r>
    </w:p>
    <w:p w14:paraId="01D3660D" w14:textId="2DBE6B3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تقييم الأداء الدوري والكشف عن الفجوات والتحديات.</w:t>
      </w:r>
    </w:p>
    <w:p w14:paraId="25FEC3C9" w14:textId="7D60EEE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إعداد التوصيات لتحسين الأداء وتعزيز التنفيذ.</w:t>
      </w:r>
    </w:p>
    <w:p w14:paraId="39A9BF4D" w14:textId="105D8D00" w:rsidR="00235CA1" w:rsidRPr="009B3B51" w:rsidRDefault="0083164B" w:rsidP="002467E8">
      <w:pPr>
        <w:keepNext/>
      </w:pPr>
      <w:r w:rsidRPr="002A078C">
        <w:rPr>
          <w:rFonts w:ascii="Sakkal Majalla" w:hAnsi="Sakkal Majalla"/>
          <w:noProof/>
          <w:sz w:val="34"/>
          <w:lang w:bidi="ar-EG"/>
        </w:rPr>
        <w:lastRenderedPageBreak/>
        <mc:AlternateContent>
          <mc:Choice Requires="wpg">
            <w:drawing>
              <wp:inline distT="0" distB="0" distL="0" distR="0" wp14:anchorId="6FF7013A" wp14:editId="16C3185D">
                <wp:extent cx="5731510" cy="891540"/>
                <wp:effectExtent l="0" t="0" r="2540" b="22860"/>
                <wp:docPr id="13703980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8227490" name="مجموعة 47"/>
                        <wpg:cNvGrpSpPr/>
                        <wpg:grpSpPr>
                          <a:xfrm>
                            <a:off x="0" y="0"/>
                            <a:ext cx="5731510" cy="895351"/>
                            <a:chOff x="0" y="0"/>
                            <a:chExt cx="5878196" cy="918845"/>
                          </a:xfrm>
                        </wpg:grpSpPr>
                        <wpg:grpSp>
                          <wpg:cNvPr id="2137170397" name="مجموعة 48"/>
                          <wpg:cNvGrpSpPr/>
                          <wpg:grpSpPr>
                            <a:xfrm>
                              <a:off x="0" y="0"/>
                              <a:ext cx="5878196" cy="918845"/>
                              <a:chOff x="0" y="0"/>
                              <a:chExt cx="6240348" cy="919070"/>
                            </a:xfrm>
                          </wpg:grpSpPr>
                          <wpg:grpSp>
                            <wpg:cNvPr id="15506513" name="مجموعة 49"/>
                            <wpg:cNvGrpSpPr/>
                            <wpg:grpSpPr>
                              <a:xfrm>
                                <a:off x="0" y="169208"/>
                                <a:ext cx="5433072" cy="580613"/>
                                <a:chOff x="0" y="169208"/>
                                <a:chExt cx="5433072" cy="580613"/>
                              </a:xfrm>
                            </wpg:grpSpPr>
                            <wps:wsp>
                              <wps:cNvPr id="1483674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3625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15081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65111" name="مربع نص 41"/>
                          <wps:cNvSpPr txBox="1"/>
                          <wps:spPr>
                            <a:xfrm>
                              <a:off x="204466" y="257055"/>
                              <a:ext cx="4615440" cy="389397"/>
                            </a:xfrm>
                            <a:prstGeom prst="rect">
                              <a:avLst/>
                            </a:prstGeom>
                            <a:noFill/>
                          </wps:spPr>
                          <wps:txbx>
                            <w:txbxContent>
                              <w:p w14:paraId="3B025A2D" w14:textId="21278B14"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تعزيز الشفافية والمساءلة:</w:t>
                                </w:r>
                              </w:p>
                            </w:txbxContent>
                          </wps:txbx>
                          <wps:bodyPr wrap="square" rtlCol="1">
                            <a:spAutoFit/>
                          </wps:bodyPr>
                        </wps:wsp>
                      </wpg:grpSp>
                      <pic:pic xmlns:pic="http://schemas.openxmlformats.org/drawingml/2006/picture">
                        <pic:nvPicPr>
                          <pic:cNvPr id="55413341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F7013A" id="_x0000_s40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VR+Q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40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">
                  <v:group id="مجموعة 48" o:spid="_x0000_s40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">
                    <v:group id="مجموعة 49" o:spid="_x0000_s40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">
                      <v:shape id="شكل حر 50" o:spid="_x0000_s40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" fillcolor="#a5a5a5 [2092]" stroked="f" strokeweight="1pt">
                        <v:stroke joinstyle="miter"/>
                      </v:roundrect>
                    </v:group>
                    <v:oval id="شكل بيضاوي 52" o:spid="_x0000_s40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" filled="f" strokecolor="#168489" strokeweight="1pt">
                      <v:stroke joinstyle="miter"/>
                    </v:oval>
                  </v:group>
                  <v:shape id="مربع نص 41" o:spid="_x0000_s401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" filled="f" stroked="f">
                    <v:textbox style="mso-fit-shape-to-text:t">
                      <w:txbxContent>
                        <w:p w14:paraId="3B025A2D" w14:textId="21278B14"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تعزيز الشفافية والمساءلة:</w:t>
                          </w:r>
                        </w:p>
                      </w:txbxContent>
                    </v:textbox>
                  </v:shape>
                </v:group>
                <v:shape id="صورة 54" o:spid="_x0000_s40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">
                  <v:imagedata r:id="rId79" o:title=""/>
                </v:shape>
                <w10:anchorlock/>
              </v:group>
            </w:pict>
          </mc:Fallback>
        </mc:AlternateContent>
      </w:r>
    </w:p>
    <w:p w14:paraId="2C6B3B12" w14:textId="77EE844D"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الإشراف على عملية الإفصاح والإبلاغ عن الأداء الاستدامي.</w:t>
      </w:r>
    </w:p>
    <w:p w14:paraId="28C5EA85" w14:textId="55477543"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ضمان موثوقية ودقة المعلومات المقدمة في تقارير الاستدامة.</w:t>
      </w:r>
    </w:p>
    <w:p w14:paraId="4BC2C702" w14:textId="5D2ADFAE"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تلقي ومراجعة الشكاوى والتظلمات المتعلقة بالأداء الاستدامي.</w:t>
      </w:r>
    </w:p>
    <w:p w14:paraId="0A5977A3" w14:textId="5315E8C8"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0A9020CB" wp14:editId="21053F53">
                <wp:extent cx="5731510" cy="891540"/>
                <wp:effectExtent l="0" t="0" r="2540" b="22860"/>
                <wp:docPr id="1081576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093533" name="مجموعة 47"/>
                        <wpg:cNvGrpSpPr/>
                        <wpg:grpSpPr>
                          <a:xfrm>
                            <a:off x="0" y="0"/>
                            <a:ext cx="5731510" cy="895351"/>
                            <a:chOff x="0" y="0"/>
                            <a:chExt cx="5878196" cy="918845"/>
                          </a:xfrm>
                        </wpg:grpSpPr>
                        <wpg:grpSp>
                          <wpg:cNvPr id="967820032" name="مجموعة 48"/>
                          <wpg:cNvGrpSpPr/>
                          <wpg:grpSpPr>
                            <a:xfrm>
                              <a:off x="0" y="0"/>
                              <a:ext cx="5878196" cy="918845"/>
                              <a:chOff x="0" y="0"/>
                              <a:chExt cx="6240348" cy="919070"/>
                            </a:xfrm>
                          </wpg:grpSpPr>
                          <wpg:grpSp>
                            <wpg:cNvPr id="826021756" name="مجموعة 49"/>
                            <wpg:cNvGrpSpPr/>
                            <wpg:grpSpPr>
                              <a:xfrm>
                                <a:off x="0" y="169208"/>
                                <a:ext cx="5433072" cy="580613"/>
                                <a:chOff x="0" y="169208"/>
                                <a:chExt cx="5433072" cy="580613"/>
                              </a:xfrm>
                            </wpg:grpSpPr>
                            <wps:wsp>
                              <wps:cNvPr id="11621925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4394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2464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220824" name="مربع نص 41"/>
                          <wps:cNvSpPr txBox="1"/>
                          <wps:spPr>
                            <a:xfrm>
                              <a:off x="204466" y="257055"/>
                              <a:ext cx="4615440" cy="389397"/>
                            </a:xfrm>
                            <a:prstGeom prst="rect">
                              <a:avLst/>
                            </a:prstGeom>
                            <a:noFill/>
                          </wps:spPr>
                          <wps:txbx>
                            <w:txbxContent>
                              <w:p w14:paraId="558A6993" w14:textId="383CB5EB"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بناء القدرات والتطوير المؤسسي:</w:t>
                                </w:r>
                              </w:p>
                            </w:txbxContent>
                          </wps:txbx>
                          <wps:bodyPr wrap="square" rtlCol="1">
                            <a:spAutoFit/>
                          </wps:bodyPr>
                        </wps:wsp>
                      </wpg:grpSp>
                      <pic:pic xmlns:pic="http://schemas.openxmlformats.org/drawingml/2006/picture">
                        <pic:nvPicPr>
                          <pic:cNvPr id="114323906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A9020CB" id="_x0000_s40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uAOK2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40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">
                  <v:group id="مجموعة 48" o:spid="_x0000_s40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">
                    <v:group id="مجموعة 49" o:spid="_x0000_s40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">
                      <v:shape id="شكل حر 50" o:spid="_x0000_s40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" fillcolor="#a5a5a5 [2092]" stroked="f" strokeweight="1pt">
                        <v:stroke joinstyle="miter"/>
                      </v:roundrect>
                    </v:group>
                    <v:oval id="شكل بيضاوي 52" o:spid="_x0000_s40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" filled="f" strokecolor="#168489" strokeweight="1pt">
                      <v:stroke joinstyle="miter"/>
                    </v:oval>
                  </v:group>
                  <v:shape id="مربع نص 41" o:spid="_x0000_s40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" filled="f" stroked="f">
                    <v:textbox style="mso-fit-shape-to-text:t">
                      <w:txbxContent>
                        <w:p w14:paraId="558A6993" w14:textId="383CB5EB"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بناء القدرات والتطوير المؤسسي:</w:t>
                          </w:r>
                        </w:p>
                      </w:txbxContent>
                    </v:textbox>
                  </v:shape>
                </v:group>
                <v:shape id="صورة 54" o:spid="_x0000_s40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">
                  <v:imagedata r:id="rId79" o:title=""/>
                </v:shape>
                <w10:anchorlock/>
              </v:group>
            </w:pict>
          </mc:Fallback>
        </mc:AlternateContent>
      </w:r>
    </w:p>
    <w:p w14:paraId="735D45DD" w14:textId="776953EB"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تنفيذ برامج تدريبية للموظفين على ممارسات الاستدامة.</w:t>
      </w:r>
    </w:p>
    <w:p w14:paraId="5C4E1BDB" w14:textId="1193E424"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تعزيز ثقافة المؤسسة وقيمها المرتبطة بالاستدامة.</w:t>
      </w:r>
    </w:p>
    <w:p w14:paraId="3B8F820A" w14:textId="3818BC5F"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الترويج للابتكار والتحسين المستمر في الممارسات الاستدامية.</w:t>
      </w:r>
    </w:p>
    <w:p w14:paraId="0B7C9F8A" w14:textId="069706E6" w:rsidR="00235CA1" w:rsidRPr="009B3B51" w:rsidRDefault="0083164B" w:rsidP="0083164B">
      <w:r w:rsidRPr="002A078C">
        <w:rPr>
          <w:rFonts w:ascii="Sakkal Majalla" w:hAnsi="Sakkal Majalla"/>
          <w:noProof/>
          <w:sz w:val="34"/>
          <w:lang w:bidi="ar-EG"/>
        </w:rPr>
        <mc:AlternateContent>
          <mc:Choice Requires="wpg">
            <w:drawing>
              <wp:inline distT="0" distB="0" distL="0" distR="0" wp14:anchorId="6AF0640B" wp14:editId="68248859">
                <wp:extent cx="5731510" cy="891540"/>
                <wp:effectExtent l="0" t="0" r="2540" b="22860"/>
                <wp:docPr id="3172900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38526948" name="مجموعة 47"/>
                        <wpg:cNvGrpSpPr/>
                        <wpg:grpSpPr>
                          <a:xfrm>
                            <a:off x="0" y="0"/>
                            <a:ext cx="5731510" cy="895351"/>
                            <a:chOff x="0" y="0"/>
                            <a:chExt cx="5878196" cy="918845"/>
                          </a:xfrm>
                        </wpg:grpSpPr>
                        <wpg:grpSp>
                          <wpg:cNvPr id="945008499" name="مجموعة 48"/>
                          <wpg:cNvGrpSpPr/>
                          <wpg:grpSpPr>
                            <a:xfrm>
                              <a:off x="0" y="0"/>
                              <a:ext cx="5878196" cy="918845"/>
                              <a:chOff x="0" y="0"/>
                              <a:chExt cx="6240348" cy="919070"/>
                            </a:xfrm>
                          </wpg:grpSpPr>
                          <wpg:grpSp>
                            <wpg:cNvPr id="450770874" name="مجموعة 49"/>
                            <wpg:cNvGrpSpPr/>
                            <wpg:grpSpPr>
                              <a:xfrm>
                                <a:off x="0" y="169208"/>
                                <a:ext cx="5433072" cy="580613"/>
                                <a:chOff x="0" y="169208"/>
                                <a:chExt cx="5433072" cy="580613"/>
                              </a:xfrm>
                            </wpg:grpSpPr>
                            <wps:wsp>
                              <wps:cNvPr id="15037135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94418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89659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6851958" name="مربع نص 41"/>
                          <wps:cNvSpPr txBox="1"/>
                          <wps:spPr>
                            <a:xfrm>
                              <a:off x="204466" y="257055"/>
                              <a:ext cx="4615440" cy="389397"/>
                            </a:xfrm>
                            <a:prstGeom prst="rect">
                              <a:avLst/>
                            </a:prstGeom>
                            <a:noFill/>
                          </wps:spPr>
                          <wps:txbx>
                            <w:txbxContent>
                              <w:p w14:paraId="615B29D8" w14:textId="47A6DBD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التنسيق مع الأطراف المعنية:</w:t>
                                </w:r>
                              </w:p>
                            </w:txbxContent>
                          </wps:txbx>
                          <wps:bodyPr wrap="square" rtlCol="1">
                            <a:spAutoFit/>
                          </wps:bodyPr>
                        </wps:wsp>
                      </wpg:grpSp>
                      <pic:pic xmlns:pic="http://schemas.openxmlformats.org/drawingml/2006/picture">
                        <pic:nvPicPr>
                          <pic:cNvPr id="51138147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F0640B" id="_x0000_s40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uYetkwcAAPgcAAAOAAAAZHJzL2Uyb0RvYy54bWzsWVuP20QUfkfiP4zy&#10;iETj2/gS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5h62TBwAA+B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40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">
                  <v:group id="مجموعة 48" o:spid="_x0000_s40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">
                    <v:group id="مجموعة 49" o:spid="_x0000_s40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">
                      <v:shape id="شكل حر 50" o:spid="_x0000_s40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" fillcolor="#a5a5a5 [2092]" stroked="f" strokeweight="1pt">
                        <v:stroke joinstyle="miter"/>
                      </v:roundrect>
                    </v:group>
                    <v:oval id="شكل بيضاوي 52" o:spid="_x0000_s40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" filled="f" strokecolor="#168489" strokeweight="1pt">
                      <v:stroke joinstyle="miter"/>
                    </v:oval>
                  </v:group>
                  <v:shape id="مربع نص 41" o:spid="_x0000_s402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" filled="f" stroked="f">
                    <v:textbox style="mso-fit-shape-to-text:t">
                      <w:txbxContent>
                        <w:p w14:paraId="615B29D8" w14:textId="47A6DBD7" w:rsidR="0083164B" w:rsidRDefault="008851A0" w:rsidP="0083164B">
                          <w:pPr>
                            <w:rPr>
                              <w:rFonts w:eastAsia="Calibri" w:hAnsi="Adobe Arabic" w:cs="Adobe Arabic"/>
                              <w:b/>
                              <w:bCs/>
                              <w:color w:val="FFFFFF"/>
                              <w:kern w:val="24"/>
                              <w:sz w:val="36"/>
                              <w:szCs w:val="36"/>
                              <w:lang w:bidi="ar-EG"/>
                            </w:rPr>
                          </w:pPr>
                          <w:r w:rsidRPr="008851A0">
                            <w:rPr>
                              <w:rFonts w:eastAsia="Calibri" w:hAnsi="Adobe Arabic" w:cs="Adobe Arabic"/>
                              <w:b/>
                              <w:bCs/>
                              <w:color w:val="FFFFFF"/>
                              <w:kern w:val="24"/>
                              <w:sz w:val="36"/>
                              <w:szCs w:val="36"/>
                              <w:rtl/>
                              <w:lang w:bidi="ar-EG"/>
                            </w:rPr>
                            <w:t>التنسيق مع الأطراف المعنية:</w:t>
                          </w:r>
                        </w:p>
                      </w:txbxContent>
                    </v:textbox>
                  </v:shape>
                </v:group>
                <v:shape id="صورة 54" o:spid="_x0000_s40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">
                  <v:imagedata r:id="rId79" o:title=""/>
                </v:shape>
                <w10:anchorlock/>
              </v:group>
            </w:pict>
          </mc:Fallback>
        </mc:AlternateContent>
      </w:r>
    </w:p>
    <w:p w14:paraId="12144447" w14:textId="0AD76F18"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التواصل المنتظم مع المساهمين والمجتمع المحلي.</w:t>
      </w:r>
    </w:p>
    <w:p w14:paraId="2E8C159C" w14:textId="3FAE2CD0" w:rsidR="00235CA1" w:rsidRPr="008851A0" w:rsidRDefault="00235CA1" w:rsidP="002467E8">
      <w:pPr>
        <w:pStyle w:val="a5"/>
        <w:numPr>
          <w:ilvl w:val="0"/>
          <w:numId w:val="5"/>
        </w:numPr>
        <w:spacing w:after="0"/>
        <w:jc w:val="both"/>
        <w:rPr>
          <w:rFonts w:ascii="Sakkal Majalla" w:hAnsi="Sakkal Majalla" w:cs="Sakkal Majalla"/>
          <w:sz w:val="34"/>
          <w:szCs w:val="34"/>
        </w:rPr>
      </w:pPr>
      <w:r w:rsidRPr="008851A0">
        <w:rPr>
          <w:rFonts w:ascii="Sakkal Majalla" w:hAnsi="Sakkal Majalla" w:cs="Sakkal Majalla"/>
          <w:sz w:val="34"/>
          <w:szCs w:val="34"/>
          <w:rtl/>
        </w:rPr>
        <w:t>التعاون مع المنظمات المعنية بالاستدامة والمبادرات الدولية ذات الصلة.</w:t>
      </w:r>
    </w:p>
    <w:p w14:paraId="4F25D5E4" w14:textId="77777777" w:rsidR="00235CA1" w:rsidRDefault="00235CA1" w:rsidP="0083164B">
      <w:r w:rsidRPr="009B3B51">
        <w:rPr>
          <w:rtl/>
        </w:rPr>
        <w:t>وبذلك تلعب لجان الاستدامة دورا</w:t>
      </w:r>
      <w:r>
        <w:rPr>
          <w:rFonts w:hint="cs"/>
          <w:rtl/>
        </w:rPr>
        <w:t>ً</w:t>
      </w:r>
      <w:r w:rsidRPr="009B3B51">
        <w:rPr>
          <w:rtl/>
        </w:rPr>
        <w:t xml:space="preserve"> حيويا</w:t>
      </w:r>
      <w:r>
        <w:rPr>
          <w:rFonts w:hint="cs"/>
          <w:rtl/>
        </w:rPr>
        <w:t>ً</w:t>
      </w:r>
      <w:r w:rsidRPr="009B3B51">
        <w:rPr>
          <w:rtl/>
        </w:rPr>
        <w:t xml:space="preserve"> في تحقيق المساءلة والشفافية وتعزيز ممارسات الحوكمة المستدامة داخل المؤسسات.</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8851A0" w:rsidRPr="00563DBD" w14:paraId="46C46AD7" w14:textId="77777777" w:rsidTr="001E5A5E">
        <w:tc>
          <w:tcPr>
            <w:tcW w:w="1962" w:type="dxa"/>
            <w:tcBorders>
              <w:right w:val="single" w:sz="36" w:space="0" w:color="168489"/>
            </w:tcBorders>
            <w:shd w:val="clear" w:color="auto" w:fill="F2F2F2" w:themeFill="background1" w:themeFillShade="F2"/>
            <w:vAlign w:val="center"/>
          </w:tcPr>
          <w:p w14:paraId="52070EEF" w14:textId="77777777" w:rsidR="008851A0" w:rsidRPr="008113E1" w:rsidRDefault="008851A0" w:rsidP="008D78C8">
            <w:pPr>
              <w:pStyle w:val="ad"/>
              <w:pageBreakBefore/>
              <w:jc w:val="center"/>
              <w:rPr>
                <w:rtl/>
              </w:rPr>
            </w:pPr>
            <w:r w:rsidRPr="008113E1">
              <w:rPr>
                <w:noProof/>
                <w:rtl/>
                <w:lang w:val="ar-SA"/>
              </w:rPr>
              <w:lastRenderedPageBreak/>
              <w:drawing>
                <wp:inline distT="0" distB="0" distL="0" distR="0" wp14:anchorId="5E8D8DF4" wp14:editId="778BA919">
                  <wp:extent cx="563984" cy="563914"/>
                  <wp:effectExtent l="0" t="0" r="7620" b="7620"/>
                  <wp:docPr id="2090880411" name="Picture 209088041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73D4D38B" w14:textId="48990EC7" w:rsidR="008851A0" w:rsidRPr="00563DBD" w:rsidRDefault="007B17B7" w:rsidP="008D78C8">
            <w:pPr>
              <w:jc w:val="center"/>
              <w:rPr>
                <w:rFonts w:eastAsia="Times New Roman" w:cs="GE Dinar Two Medium"/>
                <w:color w:val="1E3D6A"/>
                <w:kern w:val="24"/>
                <w:szCs w:val="28"/>
                <w:rtl/>
                <w:lang w:bidi="ar-SY"/>
              </w:rPr>
            </w:pPr>
            <w:r w:rsidRPr="007B17B7">
              <w:rPr>
                <w:rFonts w:ascii="Adobe Arabic" w:eastAsia="Times New Roman" w:hAnsi="Adobe Arabic" w:cs="Adobe Arabic"/>
                <w:b/>
                <w:bCs/>
                <w:color w:val="168489"/>
                <w:kern w:val="24"/>
                <w:sz w:val="44"/>
                <w:szCs w:val="44"/>
                <w:rtl/>
                <w:lang w:bidi="ar-SY"/>
              </w:rPr>
              <w:t>كيف يمكن للجان الاستدامة والإشراف على الأداء تعزيز الشفافية والمساءلة بشكل أكثر فعالية؟</w:t>
            </w:r>
          </w:p>
        </w:tc>
      </w:tr>
      <w:tr w:rsidR="008851A0" w14:paraId="07AAD469" w14:textId="77777777" w:rsidTr="001E5A5E">
        <w:tc>
          <w:tcPr>
            <w:tcW w:w="1962" w:type="dxa"/>
            <w:tcBorders>
              <w:right w:val="single" w:sz="36" w:space="0" w:color="168489"/>
            </w:tcBorders>
            <w:shd w:val="clear" w:color="auto" w:fill="F2F2F2" w:themeFill="background1" w:themeFillShade="F2"/>
            <w:vAlign w:val="center"/>
          </w:tcPr>
          <w:p w14:paraId="784390F2" w14:textId="77777777" w:rsidR="008851A0" w:rsidRPr="008113E1" w:rsidRDefault="008851A0"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31C81C2" w14:textId="77777777" w:rsidR="008851A0" w:rsidRDefault="008851A0" w:rsidP="008D78C8">
            <w:pPr>
              <w:pStyle w:val="ad"/>
              <w:rPr>
                <w:rtl/>
              </w:rPr>
            </w:pPr>
          </w:p>
        </w:tc>
      </w:tr>
    </w:tbl>
    <w:p w14:paraId="587FBB40" w14:textId="77777777" w:rsidR="008851A0" w:rsidRDefault="008851A0" w:rsidP="008851A0">
      <w:pPr>
        <w:rPr>
          <w:lang w:bidi="ar-AE"/>
        </w:rPr>
      </w:pPr>
    </w:p>
    <w:p w14:paraId="373F5BAC" w14:textId="7E985751" w:rsidR="008851A0" w:rsidRDefault="001E5A5E" w:rsidP="001E5A5E">
      <w:pPr>
        <w:ind w:left="-897"/>
        <w:rPr>
          <w:lang w:bidi="ar-AE"/>
        </w:rPr>
      </w:pPr>
      <w:r>
        <w:rPr>
          <w:noProof/>
        </w:rPr>
        <mc:AlternateContent>
          <mc:Choice Requires="wps">
            <w:drawing>
              <wp:inline distT="0" distB="0" distL="0" distR="0" wp14:anchorId="355AB7D0" wp14:editId="3C6DE902">
                <wp:extent cx="6747510" cy="6000750"/>
                <wp:effectExtent l="0" t="0" r="15240" b="19050"/>
                <wp:docPr id="161777455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7510" cy="6000750"/>
                        </a:xfrm>
                        <a:prstGeom prst="roundRect">
                          <a:avLst>
                            <a:gd name="adj" fmla="val 16667"/>
                          </a:avLst>
                        </a:prstGeom>
                        <a:solidFill>
                          <a:srgbClr val="EAF4E4"/>
                        </a:solidFill>
                        <a:ln w="12700">
                          <a:solidFill>
                            <a:schemeClr val="accent6"/>
                          </a:solidFill>
                          <a:miter lim="800000"/>
                          <a:headEnd/>
                          <a:tailEnd/>
                        </a:ln>
                      </wps:spPr>
                      <wps:txbx>
                        <w:txbxContent>
                          <w:p w14:paraId="5041CA3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F68D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B8DD7A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96264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46ABF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3FCB1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6014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EEA5A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5674B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C7E03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F1EBC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F03C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57F98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D0B9C9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82EE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FEAD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592AC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CBBE5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5298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0B61DC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A1F5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58BE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9BFFA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ACAE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A2A06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F0882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9A32572"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55AB7D0" id="_x0000_s4030" style="width:531.3pt;height:47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" fillcolor="#eaf4e4" strokecolor="#70ad47 [3209]" strokeweight="1pt">
                <v:stroke joinstyle="miter"/>
                <v:textbox inset="0,3mm,0">
                  <w:txbxContent>
                    <w:p w14:paraId="5041CA3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F68D0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B8DD7A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B96264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A46ABF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3FCB1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6014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EEA5A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C5674B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C7E03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F1EBC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F03CC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57F98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D0B9C9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182EE5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FEADA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3592AC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CBBE5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5298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0B61DC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5A1F5A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58BE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9BFFA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FACAE2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A2A06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FF0882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9A32572" w14:textId="77777777" w:rsidR="001E5A5E" w:rsidRDefault="001E5A5E" w:rsidP="001E5A5E">
                      <w:pPr>
                        <w:jc w:val="center"/>
                        <w:rPr>
                          <w:sz w:val="22"/>
                          <w:szCs w:val="28"/>
                          <w:rtl/>
                          <w:lang w:bidi="ar-SY"/>
                        </w:rPr>
                      </w:pPr>
                    </w:p>
                  </w:txbxContent>
                </v:textbox>
                <w10:anchorlock/>
              </v:roundrect>
            </w:pict>
          </mc:Fallback>
        </mc:AlternateContent>
      </w:r>
    </w:p>
    <w:p w14:paraId="14ACA2AA" w14:textId="77777777" w:rsidR="008851A0" w:rsidRDefault="008851A0" w:rsidP="008851A0">
      <w:pPr>
        <w:jc w:val="center"/>
        <w:rPr>
          <w:lang w:bidi="ar-AE"/>
        </w:rPr>
      </w:pPr>
      <w:r w:rsidRPr="00F131A0">
        <w:rPr>
          <w:noProof/>
          <w:lang w:bidi="ar-SY"/>
        </w:rPr>
        <w:drawing>
          <wp:inline distT="0" distB="0" distL="0" distR="0" wp14:anchorId="43E30DA8" wp14:editId="788FBD52">
            <wp:extent cx="1527176" cy="1420708"/>
            <wp:effectExtent l="0" t="0" r="0" b="8255"/>
            <wp:docPr id="98828178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799B5A1C" w14:textId="77777777" w:rsidR="007B17B7" w:rsidRDefault="007B17B7" w:rsidP="007B17B7">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3B27190F" wp14:editId="65F91CFA">
                <wp:extent cx="5633504" cy="593062"/>
                <wp:effectExtent l="0" t="0" r="5715" b="0"/>
                <wp:docPr id="142539611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54362861" name="Rectangle 19543628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4337928" name="Rectangle 47433792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924416" name="TextBox 7"/>
                        <wps:cNvSpPr txBox="1"/>
                        <wps:spPr>
                          <a:xfrm>
                            <a:off x="1796583" y="0"/>
                            <a:ext cx="4386580" cy="536575"/>
                          </a:xfrm>
                          <a:prstGeom prst="rect">
                            <a:avLst/>
                          </a:prstGeom>
                          <a:noFill/>
                        </wps:spPr>
                        <wps:txbx>
                          <w:txbxContent>
                            <w:p w14:paraId="41EAF880" w14:textId="77777777" w:rsidR="007B17B7" w:rsidRDefault="007B17B7" w:rsidP="007B17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3B27190F" id="_x0000_s403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A+XSTQIDAADmCQAADgAAAAAAAAAAAAAAAAAuAgAAZHJzL2Uyb0RvYy54bWxQSwEC&#10;LQAUAAYACAAAACEATRNt9d0AAAAEAQAADwAAAAAAAAAAAAAAAABcBQAAZHJzL2Rvd25yZXYueG1s&#10;UEsFBgAAAAAEAAQA8wAAAGYGAAAAAA==&#10;">
                <v:rect id="Rectangle 1954362861" o:spid="_x0000_s403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" fillcolor="#f2f2f2 [3052]" stroked="f" strokeweight="1pt"/>
                <v:rect id="Rectangle 474337928" o:spid="_x0000_s403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" fillcolor="#168489" stroked="f" strokeweight="1pt"/>
                <v:shape id="TextBox 7" o:spid="_x0000_s403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" filled="f" stroked="f">
                  <v:textbox>
                    <w:txbxContent>
                      <w:p w14:paraId="41EAF880" w14:textId="77777777" w:rsidR="007B17B7" w:rsidRDefault="007B17B7" w:rsidP="007B17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57DCE546" w14:textId="77777777" w:rsidR="007B17B7" w:rsidRDefault="007B17B7" w:rsidP="007B17B7">
      <w:pPr>
        <w:pStyle w:val="ae"/>
      </w:pPr>
    </w:p>
    <w:p w14:paraId="50548712" w14:textId="77777777" w:rsidR="007B17B7" w:rsidRDefault="007B17B7" w:rsidP="007B17B7">
      <w:pPr>
        <w:pStyle w:val="ae"/>
      </w:pPr>
    </w:p>
    <w:p w14:paraId="55CE92CE" w14:textId="77777777" w:rsidR="007B17B7" w:rsidRPr="00A84A2A" w:rsidRDefault="007B17B7" w:rsidP="007B17B7">
      <w:pPr>
        <w:pStyle w:val="ae"/>
        <w:rPr>
          <w:color w:val="168489"/>
        </w:rPr>
      </w:pPr>
      <w:r w:rsidRPr="00A84A2A">
        <w:rPr>
          <w:color w:val="168489"/>
          <w:rtl/>
        </w:rPr>
        <w:t>تم في هذه الجلسة مناقشة المواضيع والأفكار الآتية:</w:t>
      </w:r>
    </w:p>
    <w:p w14:paraId="06E27BBD" w14:textId="77777777" w:rsidR="007B17B7" w:rsidRPr="007B17B7" w:rsidRDefault="007B17B7" w:rsidP="002467E8">
      <w:pPr>
        <w:pStyle w:val="ae"/>
        <w:numPr>
          <w:ilvl w:val="0"/>
          <w:numId w:val="14"/>
        </w:numPr>
        <w:rPr>
          <w:rtl/>
        </w:rPr>
      </w:pPr>
      <w:r w:rsidRPr="007B17B7">
        <w:rPr>
          <w:rtl/>
        </w:rPr>
        <w:t>مفهوم الحوكمة المستدامة وأهميتها.</w:t>
      </w:r>
    </w:p>
    <w:p w14:paraId="39B1C432" w14:textId="77777777" w:rsidR="007B17B7" w:rsidRPr="007B17B7" w:rsidRDefault="007B17B7" w:rsidP="002467E8">
      <w:pPr>
        <w:pStyle w:val="ae"/>
        <w:numPr>
          <w:ilvl w:val="0"/>
          <w:numId w:val="14"/>
        </w:numPr>
        <w:rPr>
          <w:rtl/>
        </w:rPr>
      </w:pPr>
      <w:r w:rsidRPr="007B17B7">
        <w:rPr>
          <w:rtl/>
        </w:rPr>
        <w:t>آليات المساءلة والشفافية في</w:t>
      </w:r>
      <w:r w:rsidRPr="007B17B7">
        <w:rPr>
          <w:rFonts w:hint="cs"/>
          <w:rtl/>
        </w:rPr>
        <w:t xml:space="preserve"> مجال</w:t>
      </w:r>
      <w:r w:rsidRPr="007B17B7">
        <w:rPr>
          <w:rtl/>
        </w:rPr>
        <w:t xml:space="preserve"> الاستدامة.</w:t>
      </w:r>
    </w:p>
    <w:p w14:paraId="73C09764" w14:textId="77777777" w:rsidR="007B17B7" w:rsidRPr="007B17B7" w:rsidRDefault="007B17B7" w:rsidP="002467E8">
      <w:pPr>
        <w:pStyle w:val="ae"/>
        <w:numPr>
          <w:ilvl w:val="0"/>
          <w:numId w:val="14"/>
        </w:numPr>
        <w:rPr>
          <w:rtl/>
        </w:rPr>
      </w:pPr>
      <w:r w:rsidRPr="007B17B7">
        <w:rPr>
          <w:rtl/>
        </w:rPr>
        <w:t>دور لجان الاستدامة والإشراف على الأداء.</w:t>
      </w:r>
    </w:p>
    <w:p w14:paraId="6D329A61" w14:textId="77777777" w:rsidR="007B17B7" w:rsidRPr="009E3635" w:rsidRDefault="007B17B7" w:rsidP="007B17B7">
      <w:pPr>
        <w:rPr>
          <w:rFonts w:ascii="Sakkal Majalla" w:hAnsi="Sakkal Majalla"/>
          <w:sz w:val="34"/>
          <w:rtl/>
        </w:rPr>
      </w:pPr>
    </w:p>
    <w:p w14:paraId="495964AA" w14:textId="77777777" w:rsidR="007B17B7" w:rsidRDefault="007B17B7" w:rsidP="007B17B7">
      <w:pPr>
        <w:rPr>
          <w:rFonts w:ascii="Sakkal Majalla" w:hAnsi="Sakkal Majalla"/>
          <w:sz w:val="34"/>
          <w:rtl/>
        </w:rPr>
      </w:pPr>
    </w:p>
    <w:p w14:paraId="0577971E" w14:textId="77777777" w:rsidR="007B17B7" w:rsidRDefault="007B17B7" w:rsidP="007B17B7">
      <w:pPr>
        <w:rPr>
          <w:rFonts w:ascii="Sakkal Majalla" w:hAnsi="Sakkal Majalla"/>
          <w:sz w:val="34"/>
          <w:rtl/>
        </w:rPr>
      </w:pPr>
    </w:p>
    <w:p w14:paraId="57ED06B4" w14:textId="77777777" w:rsidR="007B17B7" w:rsidRPr="001F2E1D" w:rsidRDefault="007B17B7" w:rsidP="007B17B7">
      <w:pPr>
        <w:jc w:val="center"/>
        <w:rPr>
          <w:rFonts w:ascii="Sakkal Majalla" w:hAnsi="Sakkal Majalla"/>
          <w:sz w:val="34"/>
          <w:lang w:val="en-GB"/>
        </w:rPr>
      </w:pPr>
      <w:r>
        <w:rPr>
          <w:noProof/>
        </w:rPr>
        <w:drawing>
          <wp:inline distT="0" distB="0" distL="0" distR="0" wp14:anchorId="20D99C6E" wp14:editId="5752FA3B">
            <wp:extent cx="1219200" cy="1219200"/>
            <wp:effectExtent l="0" t="0" r="0" b="0"/>
            <wp:docPr id="197482916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01B0C7F" w14:textId="77777777" w:rsidR="007B17B7" w:rsidRDefault="007B17B7" w:rsidP="007B17B7"/>
    <w:p w14:paraId="75C62F03" w14:textId="77777777" w:rsidR="00B4310C" w:rsidRDefault="00B4310C" w:rsidP="00235CA1">
      <w:pPr>
        <w:rPr>
          <w:rtl/>
        </w:rPr>
      </w:pPr>
    </w:p>
    <w:p w14:paraId="2508FBDA" w14:textId="4345B533" w:rsidR="008741E1" w:rsidRDefault="008741E1" w:rsidP="00227842">
      <w:pPr>
        <w:jc w:val="center"/>
      </w:pPr>
    </w:p>
    <w:p w14:paraId="4F066BD8" w14:textId="79DD2034" w:rsidR="009F34C6" w:rsidRDefault="009F34C6" w:rsidP="00227842">
      <w:pPr>
        <w:jc w:val="center"/>
      </w:pPr>
    </w:p>
    <w:p w14:paraId="33295571" w14:textId="77777777" w:rsidR="009F34C6" w:rsidRDefault="009F34C6">
      <w:pPr>
        <w:bidi w:val="0"/>
        <w:spacing w:after="160" w:line="259" w:lineRule="auto"/>
        <w:jc w:val="left"/>
      </w:pPr>
      <w:r>
        <w:br w:type="page"/>
      </w:r>
    </w:p>
    <w:p w14:paraId="220000A8" w14:textId="77777777" w:rsidR="009F34C6" w:rsidRDefault="009F34C6" w:rsidP="00227842">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0528807"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402F3DE" w14:textId="77777777" w:rsidR="00F01FA2" w:rsidRPr="00781A2F" w:rsidRDefault="00F01FA2" w:rsidP="00E220AB">
            <w:pPr>
              <w:pStyle w:val="bold"/>
              <w:jc w:val="center"/>
              <w:rPr>
                <w:sz w:val="40"/>
                <w:szCs w:val="40"/>
                <w:rtl/>
                <w:lang w:bidi="ar-SY"/>
              </w:rPr>
            </w:pPr>
            <w:bookmarkStart w:id="1" w:name="_Hlk109403088"/>
            <w:r w:rsidRPr="00F01FA2">
              <w:rPr>
                <w:rFonts w:hint="cs"/>
                <w:color w:val="000000" w:themeColor="text1"/>
                <w:sz w:val="40"/>
                <w:szCs w:val="40"/>
                <w:rtl/>
                <w:lang w:bidi="ar-SY"/>
              </w:rPr>
              <w:lastRenderedPageBreak/>
              <w:t>خطة عمل الجلسة التدريبية</w:t>
            </w:r>
          </w:p>
        </w:tc>
      </w:tr>
      <w:tr w:rsidR="00F01FA2" w:rsidRPr="00F01FA2" w14:paraId="00A388AA" w14:textId="77777777" w:rsidTr="00E220AB">
        <w:tc>
          <w:tcPr>
            <w:tcW w:w="2612" w:type="pct"/>
            <w:tcBorders>
              <w:left w:val="single" w:sz="4" w:space="0" w:color="168489"/>
              <w:right w:val="single" w:sz="4" w:space="0" w:color="168489"/>
            </w:tcBorders>
            <w:shd w:val="clear" w:color="auto" w:fill="auto"/>
          </w:tcPr>
          <w:p w14:paraId="59396276" w14:textId="77777777" w:rsidR="00F01FA2" w:rsidRDefault="00F01FA2" w:rsidP="00E220AB">
            <w:pPr>
              <w:pStyle w:val="bold"/>
              <w:jc w:val="center"/>
              <w:rPr>
                <w:color w:val="168489"/>
                <w:sz w:val="40"/>
                <w:szCs w:val="40"/>
                <w:rtl/>
                <w:lang w:bidi="ar-EG"/>
              </w:rPr>
            </w:pPr>
            <w:r>
              <w:rPr>
                <w:noProof/>
              </w:rPr>
              <w:drawing>
                <wp:inline distT="0" distB="0" distL="0" distR="0" wp14:anchorId="1E865E8B" wp14:editId="23E5B923">
                  <wp:extent cx="417155" cy="417165"/>
                  <wp:effectExtent l="0" t="0" r="2540" b="2540"/>
                  <wp:docPr id="1465698235" name="Picture 146569823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983349E"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9864C85" w14:textId="77777777" w:rsidR="00F01FA2" w:rsidRDefault="00F01FA2" w:rsidP="00E220AB">
            <w:pPr>
              <w:pStyle w:val="bold"/>
              <w:jc w:val="center"/>
              <w:rPr>
                <w:color w:val="168489"/>
                <w:sz w:val="40"/>
                <w:szCs w:val="40"/>
                <w:rtl/>
                <w:lang w:bidi="ar-EG"/>
              </w:rPr>
            </w:pPr>
            <w:r>
              <w:rPr>
                <w:noProof/>
              </w:rPr>
              <w:drawing>
                <wp:inline distT="0" distB="0" distL="0" distR="0" wp14:anchorId="3EFC47DC" wp14:editId="6F5D9C15">
                  <wp:extent cx="371475" cy="400050"/>
                  <wp:effectExtent l="0" t="0" r="9525" b="0"/>
                  <wp:docPr id="1465698236" name="Picture 146569823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03249D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44831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539D7AC" wp14:editId="4713E00A">
                  <wp:extent cx="286893" cy="286893"/>
                  <wp:effectExtent l="0" t="0" r="0" b="0"/>
                  <wp:docPr id="1465698237" name="Picture 146569823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5725727" w14:textId="77777777" w:rsidTr="00E220AB">
        <w:tc>
          <w:tcPr>
            <w:tcW w:w="2612" w:type="pct"/>
            <w:tcBorders>
              <w:left w:val="single" w:sz="4" w:space="0" w:color="168489"/>
              <w:right w:val="single" w:sz="4" w:space="0" w:color="168489"/>
            </w:tcBorders>
            <w:vAlign w:val="center"/>
          </w:tcPr>
          <w:p w14:paraId="43F133C3"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فيديو تدريبي.</w:t>
            </w:r>
          </w:p>
          <w:p w14:paraId="175B8A52"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hyperlink r:id="rId305">
              <w:r>
                <w:rPr>
                  <w:color w:val="0000FF"/>
                  <w:u w:val="single"/>
                </w:rPr>
                <w:t>القيادة</w:t>
              </w:r>
            </w:hyperlink>
            <w:r>
              <w:t xml:space="preserve"> بالقدوة في مجال الاستدامة.</w:t>
            </w:r>
          </w:p>
          <w:p w14:paraId="2DD63465"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نشاط تدريبي.</w:t>
            </w:r>
          </w:p>
          <w:p w14:paraId="0DA4E0E9"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تطوير المهارات القيادية للاستدامة.</w:t>
            </w:r>
          </w:p>
          <w:p w14:paraId="0954F26F"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تمرين.</w:t>
            </w:r>
          </w:p>
          <w:p w14:paraId="1AE5511C" w14:textId="77777777" w:rsidR="00235CA1" w:rsidRPr="00235CA1" w:rsidRDefault="00235CA1" w:rsidP="002467E8">
            <w:pPr>
              <w:pStyle w:val="a5"/>
              <w:numPr>
                <w:ilvl w:val="0"/>
                <w:numId w:val="3"/>
              </w:numPr>
              <w:spacing w:line="216" w:lineRule="auto"/>
              <w:jc w:val="lowKashida"/>
              <w:rPr>
                <w:rFonts w:ascii="Adobe Arabic" w:eastAsia="Calibri" w:hAnsi="Adobe Arabic" w:cs="Adobe Arabic"/>
                <w:color w:val="0D0D0D" w:themeColor="text1" w:themeTint="F2"/>
                <w:sz w:val="28"/>
                <w:szCs w:val="28"/>
                <w:rtl/>
                <w:lang w:bidi="ar-EG"/>
              </w:rPr>
            </w:pPr>
            <w:r w:rsidRPr="00235CA1">
              <w:rPr>
                <w:rFonts w:ascii="Adobe Arabic" w:eastAsia="Calibri" w:hAnsi="Adobe Arabic" w:cs="Adobe Arabic"/>
                <w:color w:val="0D0D0D" w:themeColor="text1" w:themeTint="F2"/>
                <w:sz w:val="28"/>
                <w:szCs w:val="28"/>
                <w:rtl/>
                <w:lang w:bidi="ar-EG"/>
              </w:rPr>
              <w:t>إلهام الآخرين والترويج لثقافة الاستدامة.</w:t>
            </w:r>
          </w:p>
          <w:p w14:paraId="145819AE" w14:textId="6A656F45" w:rsidR="00F01FA2" w:rsidRPr="00041E68" w:rsidRDefault="00235CA1" w:rsidP="002467E8">
            <w:pPr>
              <w:pStyle w:val="a5"/>
              <w:numPr>
                <w:ilvl w:val="0"/>
                <w:numId w:val="3"/>
              </w:numPr>
              <w:spacing w:after="0" w:line="216" w:lineRule="auto"/>
              <w:jc w:val="lowKashida"/>
              <w:rPr>
                <w:rFonts w:ascii="Adobe Arabic" w:eastAsia="Calibri" w:hAnsi="Adobe Arabic" w:cs="Adobe Arabic"/>
                <w:b/>
                <w:bCs/>
                <w:color w:val="0D0D0D" w:themeColor="text1" w:themeTint="F2"/>
                <w:sz w:val="34"/>
                <w:szCs w:val="34"/>
                <w:rtl/>
                <w:lang w:bidi="ar-EG"/>
              </w:rPr>
            </w:pPr>
            <w:r w:rsidRPr="00235CA1">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14:paraId="0A456A20"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فيديوهات تدريبية.</w:t>
            </w:r>
          </w:p>
          <w:p w14:paraId="2404F74A"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العصف الذهني.</w:t>
            </w:r>
          </w:p>
          <w:p w14:paraId="6D8F850E"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المحاكاة في التدريب.</w:t>
            </w:r>
          </w:p>
          <w:p w14:paraId="35F06C9D"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التدريب والتوجيه.</w:t>
            </w:r>
          </w:p>
          <w:p w14:paraId="638386B2" w14:textId="77777777" w:rsidR="00235CA1" w:rsidRPr="00235CA1" w:rsidRDefault="00235CA1" w:rsidP="002467E8">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235CA1">
              <w:rPr>
                <w:rFonts w:ascii="Adobe Arabic" w:eastAsia="Calibri" w:hAnsi="Adobe Arabic" w:cs="Adobe Arabic"/>
                <w:color w:val="0D0D0D" w:themeColor="text1" w:themeTint="F2"/>
                <w:sz w:val="32"/>
                <w:szCs w:val="32"/>
                <w:rtl/>
                <w:lang w:bidi="ar-EG"/>
              </w:rPr>
              <w:t>مناقشات جماعية.</w:t>
            </w:r>
          </w:p>
          <w:p w14:paraId="138A0439" w14:textId="47D33554" w:rsidR="00F01FA2" w:rsidRPr="00781A2F" w:rsidRDefault="00235CA1" w:rsidP="002467E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235CA1">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14:paraId="30D0CDC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797D856"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9760" behindDoc="0" locked="0" layoutInCell="1" allowOverlap="1" wp14:anchorId="07531E75" wp14:editId="16AB5A22">
                <wp:simplePos x="0" y="0"/>
                <wp:positionH relativeFrom="column">
                  <wp:posOffset>119743</wp:posOffset>
                </wp:positionH>
                <wp:positionV relativeFrom="paragraph">
                  <wp:posOffset>-468086</wp:posOffset>
                </wp:positionV>
                <wp:extent cx="6352560" cy="6734104"/>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352560" cy="6734104"/>
                          <a:chOff x="0" y="0"/>
                          <a:chExt cx="6352560" cy="6734104"/>
                        </a:xfrm>
                      </wpg:grpSpPr>
                      <wpg:grpSp>
                        <wpg:cNvPr id="1465698187" name="Group 1465698187"/>
                        <wpg:cNvGrpSpPr/>
                        <wpg:grpSpPr>
                          <a:xfrm>
                            <a:off x="161925" y="2571750"/>
                            <a:ext cx="5425884" cy="4162354"/>
                            <a:chOff x="-2" y="0"/>
                            <a:chExt cx="5425956" cy="4162649"/>
                          </a:xfrm>
                        </wpg:grpSpPr>
                        <wpg:grpSp>
                          <wpg:cNvPr id="1465698188" name="Group 25"/>
                          <wpg:cNvGrpSpPr/>
                          <wpg:grpSpPr>
                            <a:xfrm>
                              <a:off x="3130302" y="0"/>
                              <a:ext cx="2262067" cy="515506"/>
                              <a:chOff x="3849928" y="0"/>
                              <a:chExt cx="2262067" cy="515506"/>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28" y="69934"/>
                                <a:ext cx="1755152" cy="441349"/>
                              </a:xfrm>
                              <a:prstGeom prst="rect">
                                <a:avLst/>
                              </a:prstGeom>
                              <a:noFill/>
                            </wps:spPr>
                            <wps:txbx>
                              <w:txbxContent>
                                <w:p w14:paraId="51E5269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5698193" name="Group 26"/>
                          <wpg:cNvGrpSpPr/>
                          <wpg:grpSpPr>
                            <a:xfrm>
                              <a:off x="-2" y="9939"/>
                              <a:ext cx="2261237" cy="514985"/>
                              <a:chOff x="-2" y="0"/>
                              <a:chExt cx="2261545" cy="515506"/>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2" y="69936"/>
                                <a:ext cx="1756026" cy="441796"/>
                              </a:xfrm>
                              <a:prstGeom prst="rect">
                                <a:avLst/>
                              </a:prstGeom>
                              <a:noFill/>
                            </wps:spPr>
                            <wps:txbx>
                              <w:txbxContent>
                                <w:p w14:paraId="30E621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96" name="Picture 1465698196"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3209528" y="874593"/>
                              <a:ext cx="2216426" cy="3288056"/>
                            </a:xfrm>
                            <a:prstGeom prst="rect">
                              <a:avLst/>
                            </a:prstGeom>
                            <a:noFill/>
                            <a:ln w="6350">
                              <a:noFill/>
                            </a:ln>
                          </wps:spPr>
                          <wps:txbx>
                            <w:txbxContent>
                              <w:p w14:paraId="1D7C1900" w14:textId="77777777" w:rsidR="00F01FA2" w:rsidRPr="000F32C7" w:rsidRDefault="00F01FA2"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95EA7D5"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4F5972D7"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5ECC923C" w14:textId="3597817D"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39625" y="874334"/>
                              <a:ext cx="2216426" cy="3107397"/>
                            </a:xfrm>
                            <a:prstGeom prst="rect">
                              <a:avLst/>
                            </a:prstGeom>
                            <a:noFill/>
                            <a:ln w="6350">
                              <a:noFill/>
                            </a:ln>
                          </wps:spPr>
                          <wps:txbx>
                            <w:txbxContent>
                              <w:p w14:paraId="1484B7AE"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42873EC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597FB3A7"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131BEE54"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3192CC22"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67ADEFFE" w14:textId="77777777" w:rsidR="00235CA1" w:rsidRPr="00235CA1" w:rsidRDefault="00235CA1" w:rsidP="002467E8">
                                <w:pPr>
                                  <w:pStyle w:val="a5"/>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7EC3BDBD" w14:textId="16DCD398" w:rsidR="00F01FA2" w:rsidRPr="000F32C7" w:rsidRDefault="00235CA1" w:rsidP="002467E8">
                                <w:pPr>
                                  <w:pStyle w:val="a5"/>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0" y="0"/>
                            <a:ext cx="6352560" cy="2053908"/>
                            <a:chOff x="0" y="0"/>
                            <a:chExt cx="6352560" cy="2053908"/>
                          </a:xfrm>
                        </wpg:grpSpPr>
                        <pic:pic xmlns:pic="http://schemas.openxmlformats.org/drawingml/2006/picture">
                          <pic:nvPicPr>
                            <pic:cNvPr id="1465698200" name="Picture 1465698200"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20355" y="1072198"/>
                              <a:ext cx="1132205" cy="981710"/>
                            </a:xfrm>
                            <a:prstGeom prst="rect">
                              <a:avLst/>
                            </a:prstGeom>
                            <a:noFill/>
                          </wps:spPr>
                          <wps:txbx>
                            <w:txbxContent>
                              <w:p w14:paraId="2A8388CA" w14:textId="1290795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202" name="TextBox 34"/>
                          <wps:cNvSpPr txBox="1"/>
                          <wps:spPr>
                            <a:xfrm>
                              <a:off x="2494620" y="19867"/>
                              <a:ext cx="2430145" cy="536575"/>
                            </a:xfrm>
                            <a:prstGeom prst="rect">
                              <a:avLst/>
                            </a:prstGeom>
                            <a:noFill/>
                          </wps:spPr>
                          <wps:txbx>
                            <w:txbxContent>
                              <w:p w14:paraId="53441BAF" w14:textId="3DC2D12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5698203" name="TextBox 34"/>
                          <wps:cNvSpPr txBox="1"/>
                          <wps:spPr>
                            <a:xfrm>
                              <a:off x="0" y="1291077"/>
                              <a:ext cx="4567555" cy="536575"/>
                            </a:xfrm>
                            <a:prstGeom prst="rect">
                              <a:avLst/>
                            </a:prstGeom>
                            <a:noFill/>
                          </wps:spPr>
                          <wps:txbx>
                            <w:txbxContent>
                              <w:p w14:paraId="11B137E2" w14:textId="55030911"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القيادة الشخصية والالتزام بالاستدامة</w:t>
                                </w:r>
                              </w:p>
                            </w:txbxContent>
                          </wps:txbx>
                          <wps:bodyPr wrap="square" rtlCol="0">
                            <a:spAutoFit/>
                          </wps:bodyPr>
                        </wps:wsp>
                      </wpg:grpSp>
                    </wpg:wgp>
                  </a:graphicData>
                </a:graphic>
              </wp:anchor>
            </w:drawing>
          </mc:Choice>
          <mc:Fallback>
            <w:pict>
              <v:group w14:anchorId="07531E75" id="Group 1465698186" o:spid="_x0000_s4035" style="position:absolute;left:0;text-align:left;margin-left:9.45pt;margin-top:-36.85pt;width:500.2pt;height:530.25pt;z-index:252789760;mso-position-horizontal-relative:text;mso-position-vertical-relative:text" coordsize="63525,6734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uNBR&#10;0gAAAP90Uk5T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">
                <v:group id="Group 1465698187" o:spid="_x0000_s4036" style="position:absolute;left:1619;top:25717;width:54259;height:41624" coordorigin="" coordsize="54259,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403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403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403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404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46" o:title="Target " gain="19661f" blacklevel="22938f"/>
                      </v:shape>
                    </v:group>
                    <v:shape id="TextBox 34" o:spid="_x0000_s404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51E5269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404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404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TextBox 34" o:spid="_x0000_s404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" filled="f" stroked="f">
                      <v:textbox style="mso-fit-shape-to-text:t">
                        <w:txbxContent>
                          <w:p w14:paraId="30E621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96" o:spid="_x0000_s404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">
                      <v:imagedata r:id="rId47" o:title="Note " gain="19661f" blacklevel="22938f"/>
                    </v:shape>
                  </v:group>
                  <v:shape id="Text Box 1465698197" o:spid="_x0000_s4046"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1D7C1900" w14:textId="77777777"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495EA7D5"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توضيح كيفية تطبيق القيادة بالقدوة في مجال الاستدامة.</w:t>
                          </w:r>
                        </w:p>
                        <w:p w14:paraId="4F5972D7"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مناقشة أهم المهارات القيادية للاستدامة وسُبل تطويرها.</w:t>
                          </w:r>
                        </w:p>
                        <w:p w14:paraId="5ECC923C" w14:textId="3597817D"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تبادل الأفكار والخبرات حول طرق إلهام الآخرين والترويج لثقافة الاستدامة.</w:t>
                          </w:r>
                        </w:p>
                      </w:txbxContent>
                    </v:textbox>
                  </v:shape>
                  <v:shape id="Text Box 1465698198" o:spid="_x0000_s4047" type="#_x0000_t202" style="position:absolute;left:396;top:8743;width:22164;height:31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1484B7AE"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فيديو تدريبي.</w:t>
                          </w:r>
                        </w:p>
                        <w:p w14:paraId="42873EC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القيادة بالقدوة في مجال الاستدامة.</w:t>
                          </w:r>
                        </w:p>
                        <w:p w14:paraId="597FB3A7"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نشاط تدريبي.</w:t>
                          </w:r>
                        </w:p>
                        <w:p w14:paraId="131BEE54"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تطوير المهارات القيادية للاستدامة.</w:t>
                          </w:r>
                        </w:p>
                        <w:p w14:paraId="3192CC22"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تمرين.</w:t>
                          </w:r>
                        </w:p>
                        <w:p w14:paraId="67ADEFFE" w14:textId="77777777" w:rsidR="00235CA1" w:rsidRPr="00235CA1" w:rsidRDefault="00235CA1" w:rsidP="002467E8">
                          <w:pPr>
                            <w:pStyle w:val="ListParagraph"/>
                            <w:numPr>
                              <w:ilvl w:val="0"/>
                              <w:numId w:val="2"/>
                            </w:numPr>
                            <w:rPr>
                              <w:rFonts w:ascii="Adobe Arabic" w:eastAsia="GE Dinar One" w:hAnsi="Adobe Arabic" w:cs="Adobe Arabic"/>
                              <w:color w:val="000000"/>
                              <w:kern w:val="24"/>
                              <w:sz w:val="36"/>
                              <w:szCs w:val="36"/>
                              <w:rtl/>
                              <w:lang w:bidi="ar-SY"/>
                            </w:rPr>
                          </w:pPr>
                          <w:r w:rsidRPr="00235CA1">
                            <w:rPr>
                              <w:rFonts w:ascii="Adobe Arabic" w:eastAsia="GE Dinar One" w:hAnsi="Adobe Arabic" w:cs="Adobe Arabic"/>
                              <w:color w:val="000000"/>
                              <w:kern w:val="24"/>
                              <w:sz w:val="36"/>
                              <w:szCs w:val="36"/>
                              <w:rtl/>
                              <w:lang w:bidi="ar-SY"/>
                            </w:rPr>
                            <w:t>إلهام الآخرين والترويج لثقافة الاستدامة.</w:t>
                          </w:r>
                        </w:p>
                        <w:p w14:paraId="7EC3BDBD" w14:textId="16DCD398" w:rsidR="00F01FA2" w:rsidRPr="000F32C7" w:rsidRDefault="00235CA1" w:rsidP="002467E8">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235CA1">
                            <w:rPr>
                              <w:rFonts w:ascii="Adobe Arabic" w:eastAsia="GE Dinar One" w:hAnsi="Adobe Arabic" w:cs="Adobe Arabic"/>
                              <w:color w:val="000000"/>
                              <w:kern w:val="24"/>
                              <w:sz w:val="36"/>
                              <w:szCs w:val="36"/>
                              <w:rtl/>
                              <w:lang w:bidi="ar-SY"/>
                            </w:rPr>
                            <w:t>تمرين.</w:t>
                          </w:r>
                        </w:p>
                      </w:txbxContent>
                    </v:textbox>
                  </v:shape>
                </v:group>
                <v:group id="Group 1465698199" o:spid="_x0000_s4048"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404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">
                    <v:imagedata r:id="rId48" o:title="Calendar " gain="19661f" blacklevel="22938f"/>
                  </v:shape>
                  <v:shape id="TextBox 34" o:spid="_x0000_s4050"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" filled="f" stroked="f">
                    <v:textbox style="mso-fit-shape-to-text:t">
                      <w:txbxContent>
                        <w:p w14:paraId="2A8388CA" w14:textId="12907954"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405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53441BAF" w14:textId="3DC2D122"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405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" filled="f" stroked="f">
                    <v:textbox style="mso-fit-shape-to-text:t">
                      <w:txbxContent>
                        <w:p w14:paraId="11B137E2" w14:textId="55030911" w:rsidR="00F01FA2" w:rsidRPr="00F01FA2" w:rsidRDefault="00235CA1" w:rsidP="00F01FA2">
                          <w:pPr>
                            <w:bidi w:val="0"/>
                            <w:jc w:val="center"/>
                            <w:rPr>
                              <w:rFonts w:ascii="Adobe Arabic" w:eastAsia="GE Dinar One" w:hAnsi="Adobe Arabic" w:cs="Adobe Arabic"/>
                              <w:b/>
                              <w:bCs/>
                              <w:kern w:val="24"/>
                              <w:sz w:val="56"/>
                              <w:szCs w:val="56"/>
                              <w:lang w:bidi="ar-SY"/>
                            </w:rPr>
                          </w:pPr>
                          <w:r w:rsidRPr="00235CA1">
                            <w:rPr>
                              <w:rFonts w:ascii="Adobe Arabic" w:eastAsia="GE Dinar One" w:hAnsi="Adobe Arabic" w:cs="Adobe Arabic"/>
                              <w:b/>
                              <w:bCs/>
                              <w:kern w:val="24"/>
                              <w:sz w:val="56"/>
                              <w:szCs w:val="56"/>
                              <w:rtl/>
                              <w:lang w:bidi="ar-SY"/>
                            </w:rPr>
                            <w:t>القيادة الشخصية والالتزام بالاستدامة</w:t>
                          </w:r>
                        </w:p>
                      </w:txbxContent>
                    </v:textbox>
                  </v:shape>
                </v:group>
              </v:group>
            </w:pict>
          </mc:Fallback>
        </mc:AlternateContent>
      </w:r>
    </w:p>
    <w:p w14:paraId="44640AB8" w14:textId="714AE3BB" w:rsidR="00691535" w:rsidRPr="00187E41" w:rsidRDefault="00691535" w:rsidP="000F1708">
      <w:pPr>
        <w:bidi w:val="0"/>
        <w:rPr>
          <w:rFonts w:ascii="Adobe Arabic" w:hAnsi="Adobe Arabic" w:cs="Adobe Arabic"/>
          <w:b/>
          <w:bCs/>
          <w:color w:val="002060"/>
          <w:sz w:val="48"/>
          <w:szCs w:val="36"/>
        </w:rPr>
      </w:pPr>
    </w:p>
    <w:p w14:paraId="4CFC1919" w14:textId="77777777" w:rsidR="00F04847" w:rsidRDefault="00F04847" w:rsidP="009F34C6">
      <w:pPr>
        <w:keepNext/>
        <w:bidi w:val="0"/>
        <w:jc w:val="right"/>
        <w:rPr>
          <w:rFonts w:cs="PT Bold Heading"/>
          <w:sz w:val="52"/>
          <w:szCs w:val="56"/>
          <w:lang w:bidi="ar-SY"/>
        </w:rPr>
      </w:pPr>
    </w:p>
    <w:p w14:paraId="0B3B6E62" w14:textId="610F7079" w:rsidR="00691535" w:rsidRPr="000F1708" w:rsidRDefault="00F9007F" w:rsidP="000F1708">
      <w:pPr>
        <w:keepNext/>
        <w:rPr>
          <w:rtl/>
          <w:lang w:bidi="ar-SY"/>
        </w:rPr>
      </w:pPr>
      <w:r>
        <w:rPr>
          <w:rFonts w:cs="PT Bold Heading"/>
          <w:noProof/>
          <w:sz w:val="52"/>
          <w:szCs w:val="56"/>
          <w:rtl/>
        </w:rPr>
        <w:t xml:space="preserve"> </w:t>
      </w:r>
      <w:r w:rsidR="00691535">
        <w:rPr>
          <w:rFonts w:cs="PT Bold Heading" w:hint="cs"/>
          <w:sz w:val="52"/>
          <w:szCs w:val="56"/>
          <w:rtl/>
        </w:rPr>
        <w:br w:type="page"/>
      </w:r>
      <w:bookmarkEnd w:id="1"/>
    </w:p>
    <w:p w14:paraId="76C0E300" w14:textId="77777777" w:rsidR="002D7D32" w:rsidRDefault="002D7D32" w:rsidP="002D7D32">
      <w:pPr>
        <w:bidi w:val="0"/>
        <w:rPr>
          <w:rFonts w:ascii="Sakkal Majalla" w:hAnsi="Sakkal Majalla"/>
          <w:color w:val="002060"/>
          <w:sz w:val="34"/>
          <w:lang w:bidi="ar-SY"/>
        </w:rPr>
      </w:pPr>
      <w:r w:rsidRPr="00F01FA2">
        <w:rPr>
          <w:rFonts w:ascii="Sakkal Majalla" w:hAnsi="Sakkal Majalla"/>
          <w:noProof/>
          <w:color w:val="002060"/>
          <w:sz w:val="34"/>
          <w:lang w:bidi="ar-SY"/>
        </w:rPr>
        <w:lastRenderedPageBreak/>
        <mc:AlternateContent>
          <mc:Choice Requires="wpg">
            <w:drawing>
              <wp:inline distT="0" distB="0" distL="0" distR="0" wp14:anchorId="5CD16EEA" wp14:editId="6998F440">
                <wp:extent cx="5239055" cy="1388331"/>
                <wp:effectExtent l="19050" t="19050" r="19050" b="21590"/>
                <wp:docPr id="117290465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545521064" name="Rectangle 15455210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60412878" name="Picture 1960412878" descr="Youtube-logo png images for free download – Pngset.com"/>
                          <pic:cNvPicPr>
                            <a:picLocks noChangeAspect="1" noChangeArrowheads="1"/>
                          </pic:cNvPicPr>
                        </pic:nvPicPr>
                        <pic:blipFill>
                          <a:blip r:embed="rId55" cstate="print">
                            <a:extLst>
                              <a:ext uri="{BEBA8EAE-BF5A-486C-A8C5-ECC9F3942E4B}">
                                <a14:imgProps xmlns:a14="http://schemas.microsoft.com/office/drawing/2010/main">
                                  <a14:imgLayer r:embed="rId56">
                                    <a14:imgEffect>
                                      <a14:backgroundRemoval t="4700" b="95900" l="5500" r="93700">
                                        <a14:foregroundMark x1="28600" y1="16300" x2="28600" y2="16300"/>
                                        <a14:foregroundMark x1="46200" y1="16900" x2="64400" y2="20500"/>
                                        <a14:foregroundMark x1="64400" y1="20500" x2="83500" y2="38600"/>
                                        <a14:foregroundMark x1="83500" y1="38600" x2="81300" y2="61500"/>
                                        <a14:foregroundMark x1="81300" y1="61500" x2="63200" y2="79900"/>
                                        <a14:foregroundMark x1="63200" y1="79900" x2="28200" y2="80100"/>
                                        <a14:foregroundMark x1="28200" y1="80100" x2="15100" y2="58100"/>
                                        <a14:foregroundMark x1="15100" y1="58100" x2="20400" y2="33200"/>
                                        <a14:foregroundMark x1="20400" y1="33200" x2="24000" y2="28100"/>
                                        <a14:foregroundMark x1="50600" y1="49700" x2="49600" y2="52900"/>
                                        <a14:foregroundMark x1="66700" y1="26200" x2="45900" y2="20000"/>
                                        <a14:foregroundMark x1="45900" y1="20000" x2="18300" y2="33300"/>
                                        <a14:foregroundMark x1="18300" y1="33300" x2="10100" y2="57900"/>
                                        <a14:foregroundMark x1="10100" y1="57900" x2="13900" y2="76300"/>
                                        <a14:foregroundMark x1="13900" y1="76300" x2="42000" y2="86100"/>
                                        <a14:foregroundMark x1="42000" y1="86100" x2="71100" y2="79800"/>
                                        <a14:foregroundMark x1="71100" y1="79800" x2="87100" y2="48500"/>
                                        <a14:foregroundMark x1="87100" y1="48500" x2="83000" y2="23800"/>
                                        <a14:foregroundMark x1="83000" y1="23800" x2="58700" y2="13200"/>
                                        <a14:foregroundMark x1="58700" y1="13200" x2="25200" y2="12100"/>
                                        <a14:foregroundMark x1="35200" y1="17400" x2="26000" y2="21900"/>
                                        <a14:foregroundMark x1="26000" y1="21900" x2="9300" y2="40400"/>
                                        <a14:foregroundMark x1="9300" y1="40400" x2="5600" y2="60100"/>
                                        <a14:foregroundMark x1="48100" y1="51600" x2="56500" y2="51600"/>
                                        <a14:foregroundMark x1="56500" y1="51600" x2="54200" y2="49700"/>
                                        <a14:foregroundMark x1="48100" y1="55700" x2="57200" y2="53800"/>
                                        <a14:foregroundMark x1="57200" y1="53800" x2="57200" y2="57400"/>
                                        <a14:foregroundMark x1="59900" y1="44700" x2="45200" y2="51400"/>
                                        <a14:foregroundMark x1="45200" y1="51400" x2="52800" y2="52200"/>
                                        <a14:foregroundMark x1="52800" y1="52200" x2="53800" y2="45700"/>
                                        <a14:foregroundMark x1="74300" y1="64300" x2="71200" y2="73000"/>
                                        <a14:foregroundMark x1="71200" y1="73000" x2="84600" y2="59500"/>
                                        <a14:foregroundMark x1="84600" y1="59500" x2="82000" y2="65800"/>
                                        <a14:foregroundMark x1="70700" y1="79600" x2="48600" y2="93400"/>
                                        <a14:foregroundMark x1="48600" y1="93400" x2="54000" y2="95900"/>
                                        <a14:foregroundMark x1="91900" y1="64800" x2="93700" y2="42000"/>
                                        <a14:foregroundMark x1="93700" y1="42000" x2="93600" y2="41500"/>
                                        <a14:foregroundMark x1="68400" y1="11600" x2="47100" y2="8700"/>
                                        <a14:foregroundMark x1="47100" y1="8700" x2="42400" y2="9300"/>
                                        <a14:foregroundMark x1="61600" y1="9100" x2="53100" y2="4700"/>
                                        <a14:foregroundMark x1="53100" y1="4700" x2="46600" y2="4700"/>
                                        <a14:foregroundMark x1="52500" y1="48900" x2="45600" y2="54200"/>
                                        <a14:foregroundMark x1="45600" y1="54200" x2="45600" y2="54000"/>
                                        <a14:foregroundMark x1="65900" y1="35100" x2="43800" y2="36300"/>
                                        <a14:foregroundMark x1="43800" y1="36300" x2="16000" y2="55400"/>
                                        <a14:foregroundMark x1="16000" y1="55400" x2="34900" y2="66400"/>
                                        <a14:foregroundMark x1="34900" y1="66400" x2="63800" y2="58000"/>
                                        <a14:foregroundMark x1="63800" y1="58000" x2="63100" y2="35400"/>
                                        <a14:foregroundMark x1="63100" y1="35400" x2="31200" y2="37500"/>
                                        <a14:foregroundMark x1="31200" y1="37500" x2="30500" y2="50600"/>
                                        <a14:foregroundMark x1="72000" y1="39600" x2="67900" y2="58500"/>
                                        <a14:foregroundMark x1="67900" y1="58500" x2="36200" y2="63400"/>
                                        <a14:foregroundMark x1="36200" y1="63400" x2="45100" y2="40600"/>
                                        <a14:foregroundMark x1="45100" y1="40600" x2="44800" y2="57100"/>
                                        <a14:foregroundMark x1="44800" y1="57100" x2="48500" y2="43200"/>
                                        <a14:foregroundMark x1="48500" y1="43200" x2="29800" y2="48200"/>
                                        <a14:foregroundMark x1="29800" y1="48200" x2="48800" y2="55700"/>
                                        <a14:foregroundMark x1="48800" y1="55700" x2="58600" y2="46700"/>
                                        <a14:foregroundMark x1="58600" y1="46700" x2="53400" y2="57200"/>
                                        <a14:foregroundMark x1="53400" y1="57200" x2="58500" y2="62800"/>
                                        <a14:foregroundMark x1="58500" y1="62800" x2="43200" y2="64300"/>
                                        <a14:foregroundMark x1="77100" y1="42500" x2="64600" y2="59700"/>
                                        <a14:foregroundMark x1="64600" y1="59700" x2="79000" y2="47900"/>
                                        <a14:foregroundMark x1="79000" y1="47900" x2="73400" y2="40800"/>
                                        <a14:foregroundMark x1="73400" y1="40800" x2="46900" y2="32800"/>
                                        <a14:foregroundMark x1="46900" y1="32800" x2="28300" y2="37500"/>
                                        <a14:foregroundMark x1="28300" y1="37500" x2="32300" y2="45500"/>
                                        <a14:foregroundMark x1="32300" y1="45500" x2="31200" y2="51400"/>
                                      </a14:backgroundRemoval>
                                    </a14:imgEffect>
                                  </a14:imgLayer>
                                </a14:imgProps>
                              </a:ext>
                              <a:ext uri="{28A0092B-C50C-407E-A947-70E740481C1C}">
                                <a14:useLocalDpi xmlns:a14="http://schemas.microsoft.com/office/drawing/2010/main" val="0"/>
                              </a:ext>
                            </a:extLst>
                          </a:blip>
                          <a:srcRect/>
                          <a:stretch>
                            <a:fillRect/>
                          </a:stretch>
                        </pic:blipFill>
                        <pic:spPr bwMode="auto">
                          <a:xfrm>
                            <a:off x="5498549" y="194997"/>
                            <a:ext cx="1061026" cy="1061026"/>
                          </a:xfrm>
                          <a:prstGeom prst="rect">
                            <a:avLst/>
                          </a:prstGeom>
                          <a:noFill/>
                          <a:extLst>
                            <a:ext uri="{909E8E84-426E-40DD-AFC4-6F175D3DCCD1}">
                              <a14:hiddenFill xmlns:a14="http://schemas.microsoft.com/office/drawing/2010/main">
                                <a:solidFill>
                                  <a:srgbClr val="FFFFFF"/>
                                </a:solidFill>
                              </a14:hiddenFill>
                            </a:ext>
                          </a:extLst>
                        </pic:spPr>
                      </pic:pic>
                      <wps:wsp>
                        <wps:cNvPr id="1982099409" name="TextBox 36"/>
                        <wps:cNvSpPr txBox="1"/>
                        <wps:spPr>
                          <a:xfrm>
                            <a:off x="1305515" y="316344"/>
                            <a:ext cx="4178935" cy="377825"/>
                          </a:xfrm>
                          <a:prstGeom prst="rect">
                            <a:avLst/>
                          </a:prstGeom>
                          <a:noFill/>
                        </wps:spPr>
                        <wps:txbx>
                          <w:txbxContent>
                            <w:p w14:paraId="52956612" w14:textId="3324B234"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القيادة بالقدوة</w:t>
                              </w:r>
                            </w:p>
                          </w:txbxContent>
                        </wps:txbx>
                        <wps:bodyPr wrap="square">
                          <a:noAutofit/>
                        </wps:bodyPr>
                      </wps:wsp>
                      <wps:wsp>
                        <wps:cNvPr id="1333361126" name="TextBox 38"/>
                        <wps:cNvSpPr txBox="1"/>
                        <wps:spPr>
                          <a:xfrm>
                            <a:off x="973811" y="817161"/>
                            <a:ext cx="4833288" cy="417195"/>
                          </a:xfrm>
                          <a:prstGeom prst="rect">
                            <a:avLst/>
                          </a:prstGeom>
                          <a:noFill/>
                        </wps:spPr>
                        <wps:txbx>
                          <w:txbxContent>
                            <w:p w14:paraId="7F7726A0" w14:textId="45B780FF" w:rsidR="002D7D32" w:rsidRPr="002D7D32" w:rsidRDefault="00235CA1" w:rsidP="00235CA1">
                              <w:pPr>
                                <w:spacing w:line="259" w:lineRule="auto"/>
                                <w:jc w:val="center"/>
                                <w:rPr>
                                  <w:sz w:val="22"/>
                                  <w:szCs w:val="22"/>
                                </w:rPr>
                              </w:pPr>
                              <w:hyperlink r:id="rId296" w:history="1">
                                <w:r w:rsidRPr="00A53045">
                                  <w:rPr>
                                    <w:color w:val="0563C1" w:themeColor="hyperlink"/>
                                    <w:sz w:val="22"/>
                                    <w:szCs w:val="22"/>
                                    <w:u w:val="single"/>
                                  </w:rPr>
                                  <w:t>https://youtu.be/1OHHYPRuSdw?si=FaENiqO4F8QWVL5c</w:t>
                                </w:r>
                              </w:hyperlink>
                            </w:p>
                          </w:txbxContent>
                        </wps:txbx>
                        <wps:bodyPr wrap="square">
                          <a:noAutofit/>
                        </wps:bodyPr>
                      </wps:wsp>
                    </wpg:wgp>
                  </a:graphicData>
                </a:graphic>
              </wp:inline>
            </w:drawing>
          </mc:Choice>
          <mc:Fallback>
            <w:pict>
              <v:group w14:anchorId="5CD16EEA" id="_x0000_s4053" style="width:412.5pt;height:109.3pt;mso-position-horizontal-relative:char;mso-position-vertical-relative:line" coordorigin="9737" coordsize="56479,1388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">
                <v:rect id="Rectangle 1545521064" o:spid="_x0000_s4054"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" fillcolor="#f2f2f2 [3052]" strokecolor="#168489" strokeweight="2.25pt"/>
                <v:shape id="Picture 1960412878" o:spid="_x0000_s4055" type="#_x0000_t75" alt="Youtube-logo png images for free download – Pngset.com" style="position:absolute;left:54985;top:1949;width:10610;height:10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">
                  <v:imagedata r:id="rId58" o:title="Youtube-logo png images for free download – Pngset"/>
                </v:shape>
                <v:shape id="TextBox 36" o:spid="_x0000_s4056"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" filled="f" stroked="f">
                  <v:textbox>
                    <w:txbxContent>
                      <w:p w14:paraId="52956612" w14:textId="3324B234" w:rsidR="002D7D32" w:rsidRDefault="00235CA1" w:rsidP="002D7D32">
                        <w:pPr>
                          <w:jc w:val="center"/>
                          <w:rPr>
                            <w:rFonts w:ascii="Adobe Arabic" w:eastAsia="Calibri" w:hAnsi="Adobe Arabic" w:cs="Adobe Arabic"/>
                            <w:b/>
                            <w:bCs/>
                            <w:color w:val="168489"/>
                            <w:kern w:val="24"/>
                            <w:sz w:val="36"/>
                            <w:szCs w:val="36"/>
                            <w:lang w:bidi="ar-SY"/>
                          </w:rPr>
                        </w:pPr>
                        <w:r w:rsidRPr="00235CA1">
                          <w:rPr>
                            <w:rFonts w:ascii="Adobe Arabic" w:eastAsia="Calibri" w:hAnsi="Adobe Arabic" w:cs="Adobe Arabic"/>
                            <w:b/>
                            <w:bCs/>
                            <w:color w:val="168489"/>
                            <w:kern w:val="24"/>
                            <w:sz w:val="36"/>
                            <w:szCs w:val="36"/>
                            <w:rtl/>
                            <w:lang w:bidi="ar-SY"/>
                          </w:rPr>
                          <w:t>القيادة بالقدوة</w:t>
                        </w:r>
                      </w:p>
                    </w:txbxContent>
                  </v:textbox>
                </v:shape>
                <v:shape id="TextBox 38" o:spid="_x0000_s405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" filled="f" stroked="f">
                  <v:textbox>
                    <w:txbxContent>
                      <w:p w14:paraId="7F7726A0" w14:textId="45B780FF" w:rsidR="002D7D32" w:rsidRPr="002D7D32" w:rsidRDefault="00000000" w:rsidP="00235CA1">
                        <w:pPr>
                          <w:spacing w:line="259" w:lineRule="auto"/>
                          <w:jc w:val="center"/>
                          <w:rPr>
                            <w:sz w:val="22"/>
                            <w:szCs w:val="22"/>
                          </w:rPr>
                        </w:pPr>
                        <w:hyperlink r:id="rId297" w:history="1">
                          <w:r w:rsidR="00235CA1" w:rsidRPr="00A53045">
                            <w:rPr>
                              <w:color w:val="0563C1" w:themeColor="hyperlink"/>
                              <w:sz w:val="22"/>
                              <w:szCs w:val="22"/>
                              <w:u w:val="single"/>
                            </w:rPr>
                            <w:t>https://youtu.be/1OHHYPRuSdw?si=FaENiqO4F8QWVL5c</w:t>
                          </w:r>
                        </w:hyperlink>
                      </w:p>
                    </w:txbxContent>
                  </v:textbox>
                </v:shape>
                <w10:anchorlock/>
              </v:group>
            </w:pict>
          </mc:Fallback>
        </mc:AlternateContent>
      </w:r>
    </w:p>
    <w:p w14:paraId="60D169B7" w14:textId="77777777" w:rsidR="002D7D32" w:rsidRDefault="002D7D32" w:rsidP="002D7D32">
      <w:pPr>
        <w:rPr>
          <w:rFonts w:ascii="Sakkal Majalla" w:hAnsi="Sakkal Majalla"/>
          <w:color w:val="002060"/>
          <w:sz w:val="34"/>
          <w:rtl/>
          <w:lang w:bidi="ar-SY"/>
        </w:rPr>
      </w:pPr>
      <w:r w:rsidRPr="002A078C">
        <w:rPr>
          <w:rFonts w:ascii="Sakkal Majalla" w:hAnsi="Sakkal Majalla"/>
          <w:noProof/>
          <w:color w:val="002060"/>
          <w:sz w:val="34"/>
          <w:lang w:bidi="ar-SY"/>
        </w:rPr>
        <mc:AlternateContent>
          <mc:Choice Requires="wpg">
            <w:drawing>
              <wp:inline distT="0" distB="0" distL="0" distR="0" wp14:anchorId="2BDF3503" wp14:editId="0B4A7D08">
                <wp:extent cx="5731510" cy="895350"/>
                <wp:effectExtent l="0" t="0" r="21590" b="19050"/>
                <wp:docPr id="18258856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51349875"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80928374" name="مجموعة 39"/>
                        <wpg:cNvGrpSpPr/>
                        <wpg:grpSpPr>
                          <a:xfrm>
                            <a:off x="0" y="0"/>
                            <a:ext cx="5731510" cy="895350"/>
                            <a:chOff x="0" y="0"/>
                            <a:chExt cx="5878196" cy="918845"/>
                          </a:xfrm>
                        </wpg:grpSpPr>
                        <wpg:grpSp>
                          <wpg:cNvPr id="975469233" name="مجموعة 40"/>
                          <wpg:cNvGrpSpPr/>
                          <wpg:grpSpPr>
                            <a:xfrm>
                              <a:off x="0" y="0"/>
                              <a:ext cx="5878196" cy="918845"/>
                              <a:chOff x="0" y="0"/>
                              <a:chExt cx="6240348" cy="919070"/>
                            </a:xfrm>
                          </wpg:grpSpPr>
                          <wpg:grpSp>
                            <wpg:cNvPr id="262917901" name="مجموعة 41"/>
                            <wpg:cNvGrpSpPr/>
                            <wpg:grpSpPr>
                              <a:xfrm>
                                <a:off x="0" y="169208"/>
                                <a:ext cx="5433072" cy="580613"/>
                                <a:chOff x="0" y="169208"/>
                                <a:chExt cx="5433072" cy="580613"/>
                              </a:xfrm>
                            </wpg:grpSpPr>
                            <wps:wsp>
                              <wps:cNvPr id="2465286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70821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15153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0126118" name="مربع نص 41"/>
                          <wps:cNvSpPr txBox="1"/>
                          <wps:spPr>
                            <a:xfrm>
                              <a:off x="204484" y="257055"/>
                              <a:ext cx="4616071" cy="387740"/>
                            </a:xfrm>
                            <a:prstGeom prst="rect">
                              <a:avLst/>
                            </a:prstGeom>
                            <a:noFill/>
                          </wps:spPr>
                          <wps:txbx>
                            <w:txbxContent>
                              <w:p w14:paraId="5B58C396" w14:textId="6281E35C" w:rsidR="002D7D32" w:rsidRDefault="007B17B7" w:rsidP="002D7D32">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القيادة بالقدوة في مجال الاستدامة</w:t>
                                </w:r>
                              </w:p>
                            </w:txbxContent>
                          </wps:txbx>
                          <wps:bodyPr wrap="square" rtlCol="1">
                            <a:spAutoFit/>
                          </wps:bodyPr>
                        </wps:wsp>
                      </wpg:grpSp>
                    </wpg:wgp>
                  </a:graphicData>
                </a:graphic>
              </wp:inline>
            </w:drawing>
          </mc:Choice>
          <mc:Fallback>
            <w:pict>
              <v:group w14:anchorId="2BDF3503" id="_x0000_s40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">
                <v:shape id="صورة 38" o:spid="_x0000_s40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">
                  <v:imagedata r:id="rId61" o:title=""/>
                </v:shape>
                <v:group id="مجموعة 39" o:spid="_x0000_s40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">
                  <v:group id="مجموعة 40" o:spid="_x0000_s40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">
                    <v:group id="مجموعة 41" o:spid="_x0000_s40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">
                      <v:shape id="شكل حر 42" o:spid="_x0000_s40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0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" fillcolor="#168489" stroked="f" strokeweight="1pt">
                        <v:stroke joinstyle="miter"/>
                      </v:roundrect>
                    </v:group>
                    <v:oval id="شكل بيضاوي 44" o:spid="_x0000_s40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" filled="f" strokecolor="#a5a5a5 [2092]" strokeweight="1pt">
                      <v:stroke joinstyle="miter"/>
                    </v:oval>
                  </v:group>
                  <v:shape id="مربع نص 41" o:spid="_x0000_s406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" filled="f" stroked="f">
                    <v:textbox style="mso-fit-shape-to-text:t">
                      <w:txbxContent>
                        <w:p w14:paraId="5B58C396" w14:textId="6281E35C" w:rsidR="002D7D32" w:rsidRDefault="007B17B7" w:rsidP="002D7D32">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القيادة بالقدوة في مجال الاستدامة</w:t>
                          </w:r>
                        </w:p>
                      </w:txbxContent>
                    </v:textbox>
                  </v:shape>
                </v:group>
                <w10:anchorlock/>
              </v:group>
            </w:pict>
          </mc:Fallback>
        </mc:AlternateContent>
      </w:r>
    </w:p>
    <w:p w14:paraId="68DCF7C7" w14:textId="77777777" w:rsidR="0083164B" w:rsidRDefault="0083164B" w:rsidP="0083164B">
      <w:pPr>
        <w:rPr>
          <w:rtl/>
        </w:rPr>
      </w:pPr>
      <w:hyperlink r:id="rId305">
        <w:r>
          <w:rPr>
            <w:color w:val="0000FF"/>
            <w:u w:val="single"/>
          </w:rPr>
          <w:t>القيادة</w:t>
        </w:r>
      </w:hyperlink>
      <w:r>
        <w:t xml:space="preserve"> بالقدوة في مجال الاستدامة لها أهمية كبيرة في نجاح ممارسات الحوكمة المستدامة. فيما يلي بعض الأمثلة على كيفية تطبيق هذا المفهوم:</w:t>
      </w:r>
    </w:p>
    <w:p w14:paraId="25E72884" w14:textId="12DFF8A4" w:rsidR="004B6974" w:rsidRDefault="004B6974" w:rsidP="004B6974">
      <w:r w:rsidRPr="004B6974">
        <w:rPr>
          <w:noProof/>
        </w:rPr>
        <mc:AlternateContent>
          <mc:Choice Requires="wpg">
            <w:drawing>
              <wp:inline distT="0" distB="0" distL="0" distR="0" wp14:anchorId="3552693F" wp14:editId="31615731">
                <wp:extent cx="5746349" cy="1390535"/>
                <wp:effectExtent l="0" t="0" r="26035" b="19685"/>
                <wp:docPr id="2125013478" name="Group 61"/>
                <wp:cNvGraphicFramePr/>
                <a:graphic xmlns:a="http://schemas.openxmlformats.org/drawingml/2006/main">
                  <a:graphicData uri="http://schemas.microsoft.com/office/word/2010/wordprocessingGroup">
                    <wpg:wgp>
                      <wpg:cNvGrpSpPr/>
                      <wpg:grpSpPr>
                        <a:xfrm>
                          <a:off x="0" y="0"/>
                          <a:ext cx="5746349" cy="1390535"/>
                          <a:chOff x="0" y="0"/>
                          <a:chExt cx="4588645" cy="1110387"/>
                        </a:xfrm>
                      </wpg:grpSpPr>
                      <wpg:grpSp>
                        <wpg:cNvPr id="1203411231" name="Group 1203411231"/>
                        <wpg:cNvGrpSpPr/>
                        <wpg:grpSpPr>
                          <a:xfrm>
                            <a:off x="0" y="0"/>
                            <a:ext cx="1110388" cy="1110387"/>
                            <a:chOff x="0" y="0"/>
                            <a:chExt cx="1722784" cy="1722784"/>
                          </a:xfrm>
                        </wpg:grpSpPr>
                        <wps:wsp>
                          <wps:cNvPr id="1969557530" name="Oval 1969557530"/>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604992" name="Oval 241604992"/>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1004363" name="Oval 1101004363"/>
                          <wps:cNvSpPr/>
                          <wps:spPr>
                            <a:xfrm>
                              <a:off x="172553"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0040359" name="TextBox 9237"/>
                          <wps:cNvSpPr txBox="1">
                            <a:spLocks noChangeArrowheads="1"/>
                          </wps:cNvSpPr>
                          <wps:spPr bwMode="auto">
                            <a:xfrm flipV="1">
                              <a:off x="313432" y="323679"/>
                              <a:ext cx="1080579" cy="972970"/>
                            </a:xfrm>
                            <a:prstGeom prst="rect">
                              <a:avLst/>
                            </a:prstGeom>
                          </wps:spPr>
                          <wps:txbx>
                            <w:txbxContent>
                              <w:p w14:paraId="007A9FBD" w14:textId="1E58DBBB" w:rsidR="004B6974" w:rsidRDefault="004B6974" w:rsidP="004B6974">
                                <w:pPr>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الشفافية والمساءلة</w:t>
                                </w:r>
                              </w:p>
                            </w:txbxContent>
                          </wps:txbx>
                          <wps:bodyPr rot="0" vert="horz" wrap="square" lIns="0" tIns="45720" rIns="0" bIns="45720" anchor="b" anchorCtr="0" upright="1">
                            <a:noAutofit/>
                          </wps:bodyPr>
                        </wps:wsp>
                      </wpg:grpSp>
                      <wpg:grpSp>
                        <wpg:cNvPr id="2025010298" name="Group 2025010298"/>
                        <wpg:cNvGrpSpPr/>
                        <wpg:grpSpPr>
                          <a:xfrm>
                            <a:off x="1170178" y="0"/>
                            <a:ext cx="3418467" cy="1110387"/>
                            <a:chOff x="1170178" y="0"/>
                            <a:chExt cx="3418467" cy="1110387"/>
                          </a:xfrm>
                        </wpg:grpSpPr>
                        <wpg:grpSp>
                          <wpg:cNvPr id="312205486" name="Group 312205486"/>
                          <wpg:cNvGrpSpPr/>
                          <wpg:grpSpPr>
                            <a:xfrm>
                              <a:off x="1170178" y="0"/>
                              <a:ext cx="1110388" cy="1110387"/>
                              <a:chOff x="1170178" y="0"/>
                              <a:chExt cx="1722784" cy="1722784"/>
                            </a:xfrm>
                          </wpg:grpSpPr>
                          <wps:wsp>
                            <wps:cNvPr id="104486408" name="Oval 104486408"/>
                            <wps:cNvSpPr/>
                            <wps:spPr>
                              <a:xfrm>
                                <a:off x="1170178"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8320598" name="Oval 488320598"/>
                            <wps:cNvSpPr/>
                            <wps:spPr>
                              <a:xfrm>
                                <a:off x="1262944"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1893423" name="Oval 591893423"/>
                            <wps:cNvSpPr/>
                            <wps:spPr>
                              <a:xfrm>
                                <a:off x="1342732"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2138166" name="TextBox 9233"/>
                            <wps:cNvSpPr txBox="1">
                              <a:spLocks noChangeArrowheads="1"/>
                            </wps:cNvSpPr>
                            <wps:spPr bwMode="auto">
                              <a:xfrm flipV="1">
                                <a:off x="1424622" y="575050"/>
                                <a:ext cx="1220676" cy="586686"/>
                              </a:xfrm>
                              <a:prstGeom prst="rect">
                                <a:avLst/>
                              </a:prstGeom>
                            </wps:spPr>
                            <wps:txbx>
                              <w:txbxContent>
                                <w:p w14:paraId="186A56AF" w14:textId="62E8406E"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المشاركة والتمكين</w:t>
                                  </w:r>
                                </w:p>
                              </w:txbxContent>
                            </wps:txbx>
                            <wps:bodyPr rot="0" vert="horz" wrap="square" lIns="0" tIns="45720" rIns="0" bIns="45720" anchor="b" anchorCtr="0" upright="1">
                              <a:noAutofit/>
                            </wps:bodyPr>
                          </wps:wsp>
                        </wpg:grpSp>
                        <wpg:grpSp>
                          <wpg:cNvPr id="1934328904" name="Group 1934328904"/>
                          <wpg:cNvGrpSpPr/>
                          <wpg:grpSpPr>
                            <a:xfrm>
                              <a:off x="2321072" y="0"/>
                              <a:ext cx="1110388" cy="1110387"/>
                              <a:chOff x="2321072" y="0"/>
                              <a:chExt cx="1722784" cy="1722784"/>
                            </a:xfrm>
                          </wpg:grpSpPr>
                          <wps:wsp>
                            <wps:cNvPr id="1788457670" name="Oval 1788457670"/>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9860650" name="Oval 1689860650"/>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8516638" name="Oval 1208516638"/>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1028041" name="TextBox 9229"/>
                            <wps:cNvSpPr txBox="1">
                              <a:spLocks noChangeArrowheads="1"/>
                            </wps:cNvSpPr>
                            <wps:spPr bwMode="auto">
                              <a:xfrm flipV="1">
                                <a:off x="2427326" y="62637"/>
                                <a:ext cx="1537252" cy="1234444"/>
                              </a:xfrm>
                              <a:prstGeom prst="rect">
                                <a:avLst/>
                              </a:prstGeom>
                            </wps:spPr>
                            <wps:txbx>
                              <w:txbxContent>
                                <w:p w14:paraId="18730B58" w14:textId="416AE7B7"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التواصل الإلهامي والرؤية المستقبلية</w:t>
                                  </w:r>
                                </w:p>
                              </w:txbxContent>
                            </wps:txbx>
                            <wps:bodyPr rot="0" vert="horz" wrap="square" lIns="0" tIns="45720" rIns="0" bIns="45720" anchor="b" anchorCtr="0" upright="1">
                              <a:noAutofit/>
                            </wps:bodyPr>
                          </wps:wsp>
                        </wpg:grpSp>
                        <wpg:grpSp>
                          <wpg:cNvPr id="902562691" name="Group 902562691"/>
                          <wpg:cNvGrpSpPr/>
                          <wpg:grpSpPr>
                            <a:xfrm>
                              <a:off x="3478257" y="0"/>
                              <a:ext cx="1110388" cy="1110387"/>
                              <a:chOff x="3478257" y="0"/>
                              <a:chExt cx="1722784" cy="1722784"/>
                            </a:xfrm>
                          </wpg:grpSpPr>
                          <wps:wsp>
                            <wps:cNvPr id="1440815554" name="Oval 1440815554"/>
                            <wps:cNvSpPr/>
                            <wps:spPr>
                              <a:xfrm>
                                <a:off x="3478257"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821838" name="Oval 131821838"/>
                            <wps:cNvSpPr/>
                            <wps:spPr>
                              <a:xfrm>
                                <a:off x="3571023"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4637820" name="Oval 1134637820"/>
                            <wps:cNvSpPr/>
                            <wps:spPr>
                              <a:xfrm>
                                <a:off x="3650811"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9936" name="TextBox 9225"/>
                            <wps:cNvSpPr txBox="1">
                              <a:spLocks noChangeArrowheads="1"/>
                            </wps:cNvSpPr>
                            <wps:spPr bwMode="auto">
                              <a:xfrm flipV="1">
                                <a:off x="3597771" y="364138"/>
                                <a:ext cx="1537252" cy="891991"/>
                              </a:xfrm>
                              <a:prstGeom prst="rect">
                                <a:avLst/>
                              </a:prstGeom>
                            </wps:spPr>
                            <wps:txbx>
                              <w:txbxContent>
                                <w:p w14:paraId="21B58092" w14:textId="26B2CFCD"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الالتزام الشخصي والسلوك القدوة</w:t>
                                  </w:r>
                                </w:p>
                              </w:txbxContent>
                            </wps:txbx>
                            <wps:bodyPr rot="0" vert="horz" wrap="square" lIns="0" tIns="45720" rIns="0" bIns="45720" anchor="b" anchorCtr="0" upright="1">
                              <a:noAutofit/>
                            </wps:bodyPr>
                          </wps:wsp>
                        </wpg:grpSp>
                      </wpg:grpSp>
                    </wpg:wgp>
                  </a:graphicData>
                </a:graphic>
              </wp:inline>
            </w:drawing>
          </mc:Choice>
          <mc:Fallback>
            <w:pict>
              <v:group w14:anchorId="3552693F" id="Group 61" o:spid="_x0000_s4067" style="width:452.45pt;height:109.5pt;mso-position-horizontal-relative:char;mso-position-vertical-relative:line" coordsize="45886,1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">
                <v:group id="Group 1203411231" o:spid="_x0000_s4068"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">
                  <v:oval id="Oval 1969557530" o:spid="_x0000_s4069"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" filled="f" strokecolor="#168489" strokeweight="1pt">
                    <v:stroke dashstyle="1 1" joinstyle="miter"/>
                  </v:oval>
                  <v:oval id="Oval 241604992" o:spid="_x0000_s4070"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" fillcolor="#168489" strokecolor="#168489" strokeweight="1pt">
                    <v:stroke joinstyle="miter"/>
                  </v:oval>
                  <v:oval id="Oval 1101004363" o:spid="_x0000_s4071"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" fillcolor="white [3212]" strokecolor="#168489" strokeweight="1pt">
                    <v:stroke joinstyle="miter"/>
                  </v:oval>
                  <v:shape id="TextBox 9237" o:spid="_x0000_s4072" type="#_x0000_t202" style="position:absolute;left:3134;top:3236;width:10806;height:973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" filled="f" stroked="f">
                    <v:textbox inset="0,,0">
                      <w:txbxContent>
                        <w:p w14:paraId="007A9FBD" w14:textId="1E58DBBB" w:rsidR="004B6974" w:rsidRDefault="004B6974" w:rsidP="004B6974">
                          <w:pPr>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الشفافية والمساءلة</w:t>
                          </w:r>
                        </w:p>
                      </w:txbxContent>
                    </v:textbox>
                  </v:shape>
                </v:group>
                <v:group id="Group 2025010298" o:spid="_x0000_s4073" style="position:absolute;left:11701;width:34185;height:11103" coordorigin="11701"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">
                  <v:group id="Group 312205486" o:spid="_x0000_s4074" style="position:absolute;left:11701;width:11104;height:11103" coordorigin="11701"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">
                    <v:oval id="Oval 104486408" o:spid="_x0000_s4075" style="position:absolute;left:11701;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" filled="f" strokecolor="#168489" strokeweight="1pt">
                      <v:stroke dashstyle="1 1" joinstyle="miter"/>
                    </v:oval>
                    <v:oval id="Oval 488320598" o:spid="_x0000_s4076" style="position:absolute;left:12629;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" fillcolor="#168489" strokecolor="#168489" strokeweight="1pt">
                      <v:stroke joinstyle="miter"/>
                    </v:oval>
                    <v:oval id="Oval 591893423" o:spid="_x0000_s4077" style="position:absolute;left:13427;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" fillcolor="white [3212]" strokecolor="#168489" strokeweight="1pt">
                      <v:stroke joinstyle="miter"/>
                    </v:oval>
                    <v:shape id="TextBox 9233" o:spid="_x0000_s4078" type="#_x0000_t202" style="position:absolute;left:14246;top:5750;width:12206;height:586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" filled="f" stroked="f">
                      <v:textbox inset="0,,0">
                        <w:txbxContent>
                          <w:p w14:paraId="186A56AF" w14:textId="62E8406E"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المشاركة والتمكين</w:t>
                            </w:r>
                          </w:p>
                        </w:txbxContent>
                      </v:textbox>
                    </v:shape>
                  </v:group>
                  <v:group id="Group 1934328904" o:spid="_x0000_s4079" style="position:absolute;left:23210;width:11104;height:11103" coordorigin="2321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">
                    <v:oval id="Oval 1788457670" o:spid="_x0000_s4080" style="position:absolute;left:2321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" filled="f" strokecolor="#168489" strokeweight="1pt">
                      <v:stroke dashstyle="1 1" joinstyle="miter"/>
                    </v:oval>
                    <v:oval id="Oval 1689860650" o:spid="_x0000_s4081" style="position:absolute;left:2413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" fillcolor="#168489" strokecolor="#168489" strokeweight="1pt">
                      <v:stroke joinstyle="miter"/>
                    </v:oval>
                    <v:oval id="Oval 1208516638" o:spid="_x0000_s4082" style="position:absolute;left:2493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" fillcolor="white [3212]" strokecolor="#168489" strokeweight="1pt">
                      <v:stroke joinstyle="miter"/>
                    </v:oval>
                    <v:shape id="TextBox 9229" o:spid="_x0000_s4083" type="#_x0000_t202" style="position:absolute;left:24273;top:626;width:15372;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" filled="f" stroked="f">
                      <v:textbox inset="0,,0">
                        <w:txbxContent>
                          <w:p w14:paraId="18730B58" w14:textId="416AE7B7"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التواصل الإلهامي والرؤية المستقبلية</w:t>
                            </w:r>
                          </w:p>
                        </w:txbxContent>
                      </v:textbox>
                    </v:shape>
                  </v:group>
                  <v:group id="Group 902562691" o:spid="_x0000_s4084" style="position:absolute;left:34782;width:11104;height:11103" coordorigin="3478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">
                    <v:oval id="Oval 1440815554" o:spid="_x0000_s4085" style="position:absolute;left:34782;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" filled="f" strokecolor="#168489" strokeweight="1pt">
                      <v:stroke dashstyle="1 1" joinstyle="miter"/>
                    </v:oval>
                    <v:oval id="Oval 131821838" o:spid="_x0000_s4086" style="position:absolute;left:35710;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" fillcolor="#168489" strokecolor="#168489" strokeweight="1pt">
                      <v:stroke joinstyle="miter"/>
                    </v:oval>
                    <v:oval id="Oval 1134637820" o:spid="_x0000_s4087" style="position:absolute;left:36508;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" fillcolor="white [3212]" strokecolor="#168489" strokeweight="1pt">
                      <v:stroke joinstyle="miter"/>
                    </v:oval>
                    <v:shape id="TextBox 9225" o:spid="_x0000_s4088" type="#_x0000_t202" style="position:absolute;left:35977;top:3641;width:15373;height:892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" filled="f" stroked="f">
                      <v:textbox inset="0,,0">
                        <w:txbxContent>
                          <w:p w14:paraId="21B58092" w14:textId="26B2CFCD" w:rsidR="004B6974" w:rsidRDefault="004B6974" w:rsidP="004B6974">
                            <w:pPr>
                              <w:bidi w:val="0"/>
                              <w:jc w:val="center"/>
                              <w:rPr>
                                <w:rFonts w:ascii="Adobe Arabic" w:hAnsi="Adobe Arabic" w:cs="Adobe Arabic"/>
                                <w:b/>
                                <w:bCs/>
                                <w:color w:val="000000"/>
                                <w:kern w:val="24"/>
                                <w:sz w:val="32"/>
                                <w:szCs w:val="32"/>
                                <w:lang w:bidi="ar-SY"/>
                              </w:rPr>
                            </w:pPr>
                            <w:r w:rsidRPr="004B6974">
                              <w:rPr>
                                <w:rFonts w:ascii="Adobe Arabic" w:hAnsi="Adobe Arabic" w:cs="Adobe Arabic"/>
                                <w:b/>
                                <w:bCs/>
                                <w:color w:val="000000"/>
                                <w:kern w:val="24"/>
                                <w:sz w:val="32"/>
                                <w:szCs w:val="32"/>
                                <w:rtl/>
                                <w:lang w:bidi="ar-SY"/>
                              </w:rPr>
                              <w:t>الالتزام الشخصي والسلوك القدوة</w:t>
                            </w:r>
                          </w:p>
                        </w:txbxContent>
                      </v:textbox>
                    </v:shape>
                  </v:group>
                </v:group>
                <w10:anchorlock/>
              </v:group>
            </w:pict>
          </mc:Fallback>
        </mc:AlternateContent>
      </w:r>
    </w:p>
    <w:p w14:paraId="619C7ACD" w14:textId="6E83F24F"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6F3AC4C" wp14:editId="14A682D7">
                <wp:extent cx="5731510" cy="891540"/>
                <wp:effectExtent l="0" t="0" r="2540" b="22860"/>
                <wp:docPr id="16537869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27677493" name="مجموعة 47"/>
                        <wpg:cNvGrpSpPr/>
                        <wpg:grpSpPr>
                          <a:xfrm>
                            <a:off x="0" y="0"/>
                            <a:ext cx="5731510" cy="895351"/>
                            <a:chOff x="0" y="0"/>
                            <a:chExt cx="5878196" cy="918845"/>
                          </a:xfrm>
                        </wpg:grpSpPr>
                        <wpg:grpSp>
                          <wpg:cNvPr id="2034527645" name="مجموعة 48"/>
                          <wpg:cNvGrpSpPr/>
                          <wpg:grpSpPr>
                            <a:xfrm>
                              <a:off x="0" y="0"/>
                              <a:ext cx="5878196" cy="918845"/>
                              <a:chOff x="0" y="0"/>
                              <a:chExt cx="6240348" cy="919070"/>
                            </a:xfrm>
                          </wpg:grpSpPr>
                          <wpg:grpSp>
                            <wpg:cNvPr id="167328554" name="مجموعة 49"/>
                            <wpg:cNvGrpSpPr/>
                            <wpg:grpSpPr>
                              <a:xfrm>
                                <a:off x="0" y="169208"/>
                                <a:ext cx="5433072" cy="580613"/>
                                <a:chOff x="0" y="169208"/>
                                <a:chExt cx="5433072" cy="580613"/>
                              </a:xfrm>
                            </wpg:grpSpPr>
                            <wps:wsp>
                              <wps:cNvPr id="20180626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47301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74979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7295840" name="مربع نص 41"/>
                          <wps:cNvSpPr txBox="1"/>
                          <wps:spPr>
                            <a:xfrm>
                              <a:off x="204466" y="257055"/>
                              <a:ext cx="4615440" cy="389397"/>
                            </a:xfrm>
                            <a:prstGeom prst="rect">
                              <a:avLst/>
                            </a:prstGeom>
                            <a:noFill/>
                          </wps:spPr>
                          <wps:txbx>
                            <w:txbxContent>
                              <w:p w14:paraId="4B1FE283" w14:textId="126B3BB0"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الالتزام الشخصي والسلوك القدوة:</w:t>
                                </w:r>
                              </w:p>
                            </w:txbxContent>
                          </wps:txbx>
                          <wps:bodyPr wrap="square" rtlCol="1">
                            <a:spAutoFit/>
                          </wps:bodyPr>
                        </wps:wsp>
                      </wpg:grpSp>
                      <pic:pic xmlns:pic="http://schemas.openxmlformats.org/drawingml/2006/picture">
                        <pic:nvPicPr>
                          <pic:cNvPr id="158818776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F3AC4C" id="_x0000_s40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">
                <v:group id="مجموعة 47" o:spid="_x0000_s40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">
                  <v:group id="مجموعة 48" o:spid="_x0000_s40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">
                    <v:group id="مجموعة 49" o:spid="_x0000_s40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">
                      <v:shape id="شكل حر 50" o:spid="_x0000_s40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" fillcolor="#a5a5a5 [2092]" stroked="f" strokeweight="1pt">
                        <v:stroke joinstyle="miter"/>
                      </v:roundrect>
                    </v:group>
                    <v:oval id="شكل بيضاوي 52" o:spid="_x0000_s40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" filled="f" strokecolor="#168489" strokeweight="1pt">
                      <v:stroke joinstyle="miter"/>
                    </v:oval>
                  </v:group>
                  <v:shape id="مربع نص 41" o:spid="_x0000_s409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" filled="f" stroked="f">
                    <v:textbox style="mso-fit-shape-to-text:t">
                      <w:txbxContent>
                        <w:p w14:paraId="4B1FE283" w14:textId="126B3BB0"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الالتزام الشخصي والسلوك القدوة:</w:t>
                          </w:r>
                        </w:p>
                      </w:txbxContent>
                    </v:textbox>
                  </v:shape>
                </v:group>
                <v:shape id="صورة 54" o:spid="_x0000_s40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">
                  <v:imagedata r:id="rId79" o:title=""/>
                </v:shape>
                <w10:anchorlock/>
              </v:group>
            </w:pict>
          </mc:Fallback>
        </mc:AlternateContent>
      </w:r>
    </w:p>
    <w:p w14:paraId="151AB9AA" w14:textId="5ADF158F"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قيام القادة بتطبيق الممارسات المستدامة في حياتهم الشخصية والمهنية.</w:t>
      </w:r>
    </w:p>
    <w:p w14:paraId="3D517C63" w14:textId="46EABB5C"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المشاركة الفعالة في المبادرات الخضراء والمبادرات المجتمعية.</w:t>
      </w:r>
    </w:p>
    <w:p w14:paraId="7A1DAAB3" w14:textId="69460F82"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إظهار الالتزام المستمر بالقيم والأخلاقيات المرتبطة بالاستدامة.</w:t>
      </w:r>
    </w:p>
    <w:p w14:paraId="5F2A850B" w14:textId="15F1239B"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EEFB15F" wp14:editId="6B7EEA98">
                <wp:extent cx="5731510" cy="891540"/>
                <wp:effectExtent l="0" t="0" r="2540" b="22860"/>
                <wp:docPr id="6920469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3149856" name="مجموعة 47"/>
                        <wpg:cNvGrpSpPr/>
                        <wpg:grpSpPr>
                          <a:xfrm>
                            <a:off x="0" y="0"/>
                            <a:ext cx="5731510" cy="895351"/>
                            <a:chOff x="0" y="0"/>
                            <a:chExt cx="5878196" cy="918845"/>
                          </a:xfrm>
                        </wpg:grpSpPr>
                        <wpg:grpSp>
                          <wpg:cNvPr id="936582720" name="مجموعة 48"/>
                          <wpg:cNvGrpSpPr/>
                          <wpg:grpSpPr>
                            <a:xfrm>
                              <a:off x="0" y="0"/>
                              <a:ext cx="5878196" cy="918845"/>
                              <a:chOff x="0" y="0"/>
                              <a:chExt cx="6240348" cy="919070"/>
                            </a:xfrm>
                          </wpg:grpSpPr>
                          <wpg:grpSp>
                            <wpg:cNvPr id="1852787285" name="مجموعة 49"/>
                            <wpg:cNvGrpSpPr/>
                            <wpg:grpSpPr>
                              <a:xfrm>
                                <a:off x="0" y="169208"/>
                                <a:ext cx="5433072" cy="580613"/>
                                <a:chOff x="0" y="169208"/>
                                <a:chExt cx="5433072" cy="580613"/>
                              </a:xfrm>
                            </wpg:grpSpPr>
                            <wps:wsp>
                              <wps:cNvPr id="1423702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59116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8391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3459846" name="مربع نص 41"/>
                          <wps:cNvSpPr txBox="1"/>
                          <wps:spPr>
                            <a:xfrm>
                              <a:off x="204466" y="257055"/>
                              <a:ext cx="4615440" cy="389397"/>
                            </a:xfrm>
                            <a:prstGeom prst="rect">
                              <a:avLst/>
                            </a:prstGeom>
                            <a:noFill/>
                          </wps:spPr>
                          <wps:txbx>
                            <w:txbxContent>
                              <w:p w14:paraId="52F63218" w14:textId="0B9E3D1C"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والرؤية المستقبلية:</w:t>
                                </w:r>
                              </w:p>
                            </w:txbxContent>
                          </wps:txbx>
                          <wps:bodyPr wrap="square" rtlCol="1">
                            <a:spAutoFit/>
                          </wps:bodyPr>
                        </wps:wsp>
                      </wpg:grpSp>
                      <pic:pic xmlns:pic="http://schemas.openxmlformats.org/drawingml/2006/picture">
                        <pic:nvPicPr>
                          <pic:cNvPr id="59410750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EFB15F" id="_x0000_s40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sAukQ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sYsAukQcAAPc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4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">
                  <v:group id="مجموعة 48" o:spid="_x0000_s4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">
                    <v:group id="مجموعة 49" o:spid="_x0000_s4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">
                      <v:shape id="شكل حر 50" o:spid="_x0000_s4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" fillcolor="#a5a5a5 [2092]" stroked="f" strokeweight="1pt">
                        <v:stroke joinstyle="miter"/>
                      </v:roundrect>
                    </v:group>
                    <v:oval id="شكل بيضاوي 52" o:spid="_x0000_s4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" filled="f" strokecolor="#168489" strokeweight="1pt">
                      <v:stroke joinstyle="miter"/>
                    </v:oval>
                  </v:group>
                  <v:shape id="مربع نص 41" o:spid="_x0000_s410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" filled="f" stroked="f">
                    <v:textbox style="mso-fit-shape-to-text:t">
                      <w:txbxContent>
                        <w:p w14:paraId="52F63218" w14:textId="0B9E3D1C"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والرؤية المستقبلية:</w:t>
                          </w:r>
                        </w:p>
                      </w:txbxContent>
                    </v:textbox>
                  </v:shape>
                </v:group>
                <v:shape id="صورة 54" o:spid="_x0000_s41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">
                  <v:imagedata r:id="rId79" o:title=""/>
                </v:shape>
                <w10:anchorlock/>
              </v:group>
            </w:pict>
          </mc:Fallback>
        </mc:AlternateContent>
      </w:r>
    </w:p>
    <w:p w14:paraId="710ECEAF" w14:textId="5635F23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تبني خطاب إلهامي حول أهمية الاستدامة وربطها برسالة المؤسسة.</w:t>
      </w:r>
    </w:p>
    <w:p w14:paraId="601BFBFE" w14:textId="00D20AC2"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طرح رؤية واضحة للمستقبل المستدام والاستراتيجيات لتحقيقها.</w:t>
      </w:r>
    </w:p>
    <w:p w14:paraId="2C9F392F" w14:textId="5710628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تحفيز وإلهام الموظفين والأطراف المعنية لتبني ممارسات الاستدامة.</w:t>
      </w:r>
    </w:p>
    <w:p w14:paraId="736187DA" w14:textId="5417FDE2" w:rsidR="0083164B" w:rsidRPr="009B3B51" w:rsidRDefault="0083164B" w:rsidP="0083164B">
      <w:r w:rsidRPr="002A078C">
        <w:rPr>
          <w:rFonts w:ascii="Sakkal Majalla" w:hAnsi="Sakkal Majalla"/>
          <w:noProof/>
          <w:sz w:val="34"/>
          <w:lang w:bidi="ar-EG"/>
        </w:rPr>
        <w:lastRenderedPageBreak/>
        <mc:AlternateContent>
          <mc:Choice Requires="wpg">
            <w:drawing>
              <wp:inline distT="0" distB="0" distL="0" distR="0" wp14:anchorId="3773B120" wp14:editId="4B039206">
                <wp:extent cx="5731510" cy="891540"/>
                <wp:effectExtent l="0" t="0" r="2540" b="22860"/>
                <wp:docPr id="11994276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1011433" name="مجموعة 47"/>
                        <wpg:cNvGrpSpPr/>
                        <wpg:grpSpPr>
                          <a:xfrm>
                            <a:off x="0" y="0"/>
                            <a:ext cx="5731510" cy="895351"/>
                            <a:chOff x="0" y="0"/>
                            <a:chExt cx="5878196" cy="918845"/>
                          </a:xfrm>
                        </wpg:grpSpPr>
                        <wpg:grpSp>
                          <wpg:cNvPr id="1731825154" name="مجموعة 48"/>
                          <wpg:cNvGrpSpPr/>
                          <wpg:grpSpPr>
                            <a:xfrm>
                              <a:off x="0" y="0"/>
                              <a:ext cx="5878196" cy="918845"/>
                              <a:chOff x="0" y="0"/>
                              <a:chExt cx="6240348" cy="919070"/>
                            </a:xfrm>
                          </wpg:grpSpPr>
                          <wpg:grpSp>
                            <wpg:cNvPr id="449046629" name="مجموعة 49"/>
                            <wpg:cNvGrpSpPr/>
                            <wpg:grpSpPr>
                              <a:xfrm>
                                <a:off x="0" y="169208"/>
                                <a:ext cx="5433072" cy="580613"/>
                                <a:chOff x="0" y="169208"/>
                                <a:chExt cx="5433072" cy="580613"/>
                              </a:xfrm>
                            </wpg:grpSpPr>
                            <wps:wsp>
                              <wps:cNvPr id="1015894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5218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566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73977" name="مربع نص 41"/>
                          <wps:cNvSpPr txBox="1"/>
                          <wps:spPr>
                            <a:xfrm>
                              <a:off x="204466" y="257055"/>
                              <a:ext cx="4615440" cy="389397"/>
                            </a:xfrm>
                            <a:prstGeom prst="rect">
                              <a:avLst/>
                            </a:prstGeom>
                            <a:noFill/>
                          </wps:spPr>
                          <wps:txbx>
                            <w:txbxContent>
                              <w:p w14:paraId="7EFAC5E5" w14:textId="5ED921B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المشاركة والتمكين:</w:t>
                                </w:r>
                              </w:p>
                            </w:txbxContent>
                          </wps:txbx>
                          <wps:bodyPr wrap="square" rtlCol="1">
                            <a:spAutoFit/>
                          </wps:bodyPr>
                        </wps:wsp>
                      </wpg:grpSp>
                      <pic:pic xmlns:pic="http://schemas.openxmlformats.org/drawingml/2006/picture">
                        <pic:nvPicPr>
                          <pic:cNvPr id="155659590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73B120" id="_x0000_s41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1sLjlAcAAPk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b1sLj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41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">
                  <v:group id="مجموعة 48" o:spid="_x0000_s41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">
                    <v:group id="مجموعة 49" o:spid="_x0000_s41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">
                      <v:shape id="شكل حر 50" o:spid="_x0000_s41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" fillcolor="#a5a5a5 [2092]" stroked="f" strokeweight="1pt">
                        <v:stroke joinstyle="miter"/>
                      </v:roundrect>
                    </v:group>
                    <v:oval id="شكل بيضاوي 52" o:spid="_x0000_s41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" filled="f" strokecolor="#168489" strokeweight="1pt">
                      <v:stroke joinstyle="miter"/>
                    </v:oval>
                  </v:group>
                  <v:shape id="مربع نص 41" o:spid="_x0000_s41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" filled="f" stroked="f">
                    <v:textbox style="mso-fit-shape-to-text:t">
                      <w:txbxContent>
                        <w:p w14:paraId="7EFAC5E5" w14:textId="5ED921B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المشاركة والتمكين:</w:t>
                          </w:r>
                        </w:p>
                      </w:txbxContent>
                    </v:textbox>
                  </v:shape>
                </v:group>
                <v:shape id="صورة 54" o:spid="_x0000_s41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">
                  <v:imagedata r:id="rId79" o:title=""/>
                </v:shape>
                <w10:anchorlock/>
              </v:group>
            </w:pict>
          </mc:Fallback>
        </mc:AlternateContent>
      </w:r>
    </w:p>
    <w:p w14:paraId="13647807" w14:textId="6B16BE4C"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إشراك الموظفين في عملية صنع القرار والتخطيط للاستدامة.</w:t>
      </w:r>
    </w:p>
    <w:p w14:paraId="105D6C41" w14:textId="2EC4D16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تخويل الموظفين بالسلطات والموارد اللازمة لتنفيذ المبادرات الاستدامية.</w:t>
      </w:r>
    </w:p>
    <w:p w14:paraId="6B0EA691" w14:textId="01D92CC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تقدير وتكريم الجهود المتميزة في مجال الاستدامة.</w:t>
      </w:r>
    </w:p>
    <w:p w14:paraId="2C190848" w14:textId="7D5E5606"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27172030" wp14:editId="3656EE66">
                <wp:extent cx="5731510" cy="891540"/>
                <wp:effectExtent l="0" t="0" r="2540" b="22860"/>
                <wp:docPr id="12547492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1024756" name="مجموعة 47"/>
                        <wpg:cNvGrpSpPr/>
                        <wpg:grpSpPr>
                          <a:xfrm>
                            <a:off x="0" y="0"/>
                            <a:ext cx="5731510" cy="895351"/>
                            <a:chOff x="0" y="0"/>
                            <a:chExt cx="5878196" cy="918845"/>
                          </a:xfrm>
                        </wpg:grpSpPr>
                        <wpg:grpSp>
                          <wpg:cNvPr id="75710335" name="مجموعة 48"/>
                          <wpg:cNvGrpSpPr/>
                          <wpg:grpSpPr>
                            <a:xfrm>
                              <a:off x="0" y="0"/>
                              <a:ext cx="5878196" cy="918845"/>
                              <a:chOff x="0" y="0"/>
                              <a:chExt cx="6240348" cy="919070"/>
                            </a:xfrm>
                          </wpg:grpSpPr>
                          <wpg:grpSp>
                            <wpg:cNvPr id="1289120224" name="مجموعة 49"/>
                            <wpg:cNvGrpSpPr/>
                            <wpg:grpSpPr>
                              <a:xfrm>
                                <a:off x="0" y="169208"/>
                                <a:ext cx="5433072" cy="580613"/>
                                <a:chOff x="0" y="169208"/>
                                <a:chExt cx="5433072" cy="580613"/>
                              </a:xfrm>
                            </wpg:grpSpPr>
                            <wps:wsp>
                              <wps:cNvPr id="7312897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71955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5627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719559" name="مربع نص 41"/>
                          <wps:cNvSpPr txBox="1"/>
                          <wps:spPr>
                            <a:xfrm>
                              <a:off x="204466" y="257055"/>
                              <a:ext cx="4615440" cy="389397"/>
                            </a:xfrm>
                            <a:prstGeom prst="rect">
                              <a:avLst/>
                            </a:prstGeom>
                            <a:noFill/>
                          </wps:spPr>
                          <wps:txbx>
                            <w:txbxContent>
                              <w:p w14:paraId="6305BC28" w14:textId="529917A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99214851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172030" id="_x0000_s41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KyQPOWBwAA9R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41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">
                  <v:group id="مجموعة 48" o:spid="_x0000_s41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">
                    <v:group id="مجموعة 49" o:spid="_x0000_s41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">
                      <v:shape id="شكل حر 50" o:spid="_x0000_s41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" fillcolor="#a5a5a5 [2092]" stroked="f" strokeweight="1pt">
                        <v:stroke joinstyle="miter"/>
                      </v:roundrect>
                    </v:group>
                    <v:oval id="شكل بيضاوي 52" o:spid="_x0000_s41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" filled="f" strokecolor="#168489" strokeweight="1pt">
                      <v:stroke joinstyle="miter"/>
                    </v:oval>
                  </v:group>
                  <v:shape id="مربع نص 41" o:spid="_x0000_s412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" filled="f" stroked="f">
                    <v:textbox style="mso-fit-shape-to-text:t">
                      <w:txbxContent>
                        <w:p w14:paraId="6305BC28" w14:textId="529917A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الشفافية والمساءلة:</w:t>
                          </w:r>
                        </w:p>
                      </w:txbxContent>
                    </v:textbox>
                  </v:shape>
                </v:group>
                <v:shape id="صورة 54" o:spid="_x0000_s41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">
                  <v:imagedata r:id="rId79" o:title=""/>
                </v:shape>
                <w10:anchorlock/>
              </v:group>
            </w:pict>
          </mc:Fallback>
        </mc:AlternateContent>
      </w:r>
    </w:p>
    <w:p w14:paraId="03B93349" w14:textId="3E6F5FFF"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الإفصاح عن الأداء والتحديات الاستدامية بكل صراحة وشفافية.</w:t>
      </w:r>
    </w:p>
    <w:p w14:paraId="72F11843" w14:textId="2D9807E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تحمل المسؤولية الشخصية عن نتائج الأداء الاستدامي.</w:t>
      </w:r>
    </w:p>
    <w:p w14:paraId="263CAAA4" w14:textId="437EE48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إشراك الأطراف المعنية في متابعة التقدم والمساءلة.</w:t>
      </w:r>
    </w:p>
    <w:p w14:paraId="006B296D" w14:textId="77777777" w:rsidR="0083164B" w:rsidRPr="009B3B51" w:rsidRDefault="0083164B" w:rsidP="0083164B">
      <w:r>
        <w:t>هذه الممارسات لل</w:t>
      </w:r>
      <w:hyperlink r:id="rId305">
        <w:r>
          <w:rPr>
            <w:color w:val="0000FF"/>
            <w:u w:val="single"/>
          </w:rPr>
          <w:t>قيادة</w:t>
        </w:r>
      </w:hyperlink>
      <w:r>
        <w:t xml:space="preserve"> بالقدوة تساعد في ترسيخ ثقافة الاستدامة وتحفيز الجميع على المساهمة الفعالة في تحقيق الأهداف الاستدامة طويلة المدى.</w:t>
      </w:r>
    </w:p>
    <w:p w14:paraId="2A20F7E4" w14:textId="77777777" w:rsidR="0083164B" w:rsidRDefault="0083164B" w:rsidP="0083164B">
      <w:pPr>
        <w:rPr>
          <w:color w:val="168489"/>
        </w:rPr>
      </w:pPr>
      <w:r>
        <w:t xml:space="preserve">وهناك العديد من الأمثلة لقادة نجحوا في تطبيق مفهوم </w:t>
      </w:r>
      <w:hyperlink r:id="rId305">
        <w:r>
          <w:rPr>
            <w:color w:val="0000FF"/>
            <w:u w:val="single"/>
          </w:rPr>
          <w:t>القيادة</w:t>
        </w:r>
      </w:hyperlink>
      <w:r>
        <w:t xml:space="preserve"> بالقدوة في مجال الاستدامة، منها:</w:t>
      </w:r>
    </w:p>
    <w:p w14:paraId="0BA7EE74" w14:textId="175ECAE8" w:rsidR="0083164B" w:rsidRPr="0083164B" w:rsidRDefault="0083164B" w:rsidP="0083164B">
      <w:pPr>
        <w:rPr>
          <w:color w:val="168489"/>
        </w:rPr>
      </w:pPr>
      <w:r w:rsidRPr="002A078C">
        <w:rPr>
          <w:rFonts w:ascii="Sakkal Majalla" w:hAnsi="Sakkal Majalla"/>
          <w:noProof/>
          <w:sz w:val="34"/>
          <w:lang w:bidi="ar-EG"/>
        </w:rPr>
        <mc:AlternateContent>
          <mc:Choice Requires="wpg">
            <w:drawing>
              <wp:inline distT="0" distB="0" distL="0" distR="0" wp14:anchorId="2A9AE8F8" wp14:editId="35946AF8">
                <wp:extent cx="5731510" cy="891540"/>
                <wp:effectExtent l="0" t="0" r="2540" b="22860"/>
                <wp:docPr id="10337442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7114352" name="مجموعة 47"/>
                        <wpg:cNvGrpSpPr/>
                        <wpg:grpSpPr>
                          <a:xfrm>
                            <a:off x="0" y="0"/>
                            <a:ext cx="5731510" cy="895351"/>
                            <a:chOff x="0" y="0"/>
                            <a:chExt cx="5878196" cy="918845"/>
                          </a:xfrm>
                        </wpg:grpSpPr>
                        <wpg:grpSp>
                          <wpg:cNvPr id="1277889188" name="مجموعة 48"/>
                          <wpg:cNvGrpSpPr/>
                          <wpg:grpSpPr>
                            <a:xfrm>
                              <a:off x="0" y="0"/>
                              <a:ext cx="5878196" cy="918845"/>
                              <a:chOff x="0" y="0"/>
                              <a:chExt cx="6240348" cy="919070"/>
                            </a:xfrm>
                          </wpg:grpSpPr>
                          <wpg:grpSp>
                            <wpg:cNvPr id="633366878" name="مجموعة 49"/>
                            <wpg:cNvGrpSpPr/>
                            <wpg:grpSpPr>
                              <a:xfrm>
                                <a:off x="0" y="169208"/>
                                <a:ext cx="5433072" cy="580613"/>
                                <a:chOff x="0" y="169208"/>
                                <a:chExt cx="5433072" cy="580613"/>
                              </a:xfrm>
                            </wpg:grpSpPr>
                            <wps:wsp>
                              <wps:cNvPr id="2040721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81090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8892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6778522" name="مربع نص 41"/>
                          <wps:cNvSpPr txBox="1"/>
                          <wps:spPr>
                            <a:xfrm>
                              <a:off x="204466" y="257055"/>
                              <a:ext cx="4615440" cy="389397"/>
                            </a:xfrm>
                            <a:prstGeom prst="rect">
                              <a:avLst/>
                            </a:prstGeom>
                            <a:noFill/>
                          </wps:spPr>
                          <wps:txbx>
                            <w:txbxContent>
                              <w:p w14:paraId="447398A7" w14:textId="56390D0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بيل جيتس، مؤسس مايكروسوفت:</w:t>
                                </w:r>
                              </w:p>
                            </w:txbxContent>
                          </wps:txbx>
                          <wps:bodyPr wrap="square" rtlCol="1">
                            <a:spAutoFit/>
                          </wps:bodyPr>
                        </wps:wsp>
                      </wpg:grpSp>
                      <pic:pic xmlns:pic="http://schemas.openxmlformats.org/drawingml/2006/picture">
                        <pic:nvPicPr>
                          <pic:cNvPr id="75943085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9AE8F8" id="_x0000_s41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b5emQcAAPk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ohvl6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41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">
                  <v:group id="مجموعة 48" o:spid="_x0000_s41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">
                    <v:group id="مجموعة 49" o:spid="_x0000_s41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">
                      <v:shape id="شكل حر 50" o:spid="_x0000_s41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" fillcolor="#a5a5a5 [2092]" stroked="f" strokeweight="1pt">
                        <v:stroke joinstyle="miter"/>
                      </v:roundrect>
                    </v:group>
                    <v:oval id="شكل بيضاوي 52" o:spid="_x0000_s41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" filled="f" strokecolor="#168489" strokeweight="1pt">
                      <v:stroke joinstyle="miter"/>
                    </v:oval>
                  </v:group>
                  <v:shape id="مربع نص 41" o:spid="_x0000_s41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" filled="f" stroked="f">
                    <v:textbox style="mso-fit-shape-to-text:t">
                      <w:txbxContent>
                        <w:p w14:paraId="447398A7" w14:textId="56390D0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بيل جيتس، مؤسس مايكروسوفت:</w:t>
                          </w:r>
                        </w:p>
                      </w:txbxContent>
                    </v:textbox>
                  </v:shape>
                </v:group>
                <v:shape id="صورة 54" o:spid="_x0000_s41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">
                  <v:imagedata r:id="rId79" o:title=""/>
                </v:shape>
                <w10:anchorlock/>
              </v:group>
            </w:pict>
          </mc:Fallback>
        </mc:AlternateContent>
      </w:r>
    </w:p>
    <w:p w14:paraId="26A8BBF9" w14:textId="10C5D22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التزامه الشخصي بالقضايا البيئية والصحية من خلال مؤسسته الخيرية.</w:t>
      </w:r>
    </w:p>
    <w:p w14:paraId="324000A5" w14:textId="034ACE2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لجهود التبرع والاستثمار في مشاريع الطاقة النظيفة والابتكارات الاستدامية.</w:t>
      </w:r>
    </w:p>
    <w:p w14:paraId="5C6594D4" w14:textId="40BDEE33"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خطابه الإلهامي وتركيزه على دور التكنولوجيا في معالجة التحديات العالمية.</w:t>
      </w:r>
    </w:p>
    <w:p w14:paraId="400B6F85" w14:textId="12C6368D"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92786EE" wp14:editId="1349CAF3">
                <wp:extent cx="5731510" cy="891540"/>
                <wp:effectExtent l="0" t="0" r="2540" b="22860"/>
                <wp:docPr id="6287550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824404" name="مجموعة 47"/>
                        <wpg:cNvGrpSpPr/>
                        <wpg:grpSpPr>
                          <a:xfrm>
                            <a:off x="0" y="0"/>
                            <a:ext cx="5731510" cy="895351"/>
                            <a:chOff x="0" y="0"/>
                            <a:chExt cx="5878196" cy="918845"/>
                          </a:xfrm>
                        </wpg:grpSpPr>
                        <wpg:grpSp>
                          <wpg:cNvPr id="1220201065" name="مجموعة 48"/>
                          <wpg:cNvGrpSpPr/>
                          <wpg:grpSpPr>
                            <a:xfrm>
                              <a:off x="0" y="0"/>
                              <a:ext cx="5878196" cy="918845"/>
                              <a:chOff x="0" y="0"/>
                              <a:chExt cx="6240348" cy="919070"/>
                            </a:xfrm>
                          </wpg:grpSpPr>
                          <wpg:grpSp>
                            <wpg:cNvPr id="1114895613" name="مجموعة 49"/>
                            <wpg:cNvGrpSpPr/>
                            <wpg:grpSpPr>
                              <a:xfrm>
                                <a:off x="0" y="169208"/>
                                <a:ext cx="5433072" cy="580613"/>
                                <a:chOff x="0" y="169208"/>
                                <a:chExt cx="5433072" cy="580613"/>
                              </a:xfrm>
                            </wpg:grpSpPr>
                            <wps:wsp>
                              <wps:cNvPr id="3356803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15364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665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0053481" name="مربع نص 41"/>
                          <wps:cNvSpPr txBox="1"/>
                          <wps:spPr>
                            <a:xfrm>
                              <a:off x="204466" y="257055"/>
                              <a:ext cx="4615440" cy="389397"/>
                            </a:xfrm>
                            <a:prstGeom prst="rect">
                              <a:avLst/>
                            </a:prstGeom>
                            <a:noFill/>
                          </wps:spPr>
                          <wps:txbx>
                            <w:txbxContent>
                              <w:p w14:paraId="529AAC06" w14:textId="4EDB081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بري إليسون، مؤسس أوراكل:</w:t>
                                </w:r>
                              </w:p>
                            </w:txbxContent>
                          </wps:txbx>
                          <wps:bodyPr wrap="square" rtlCol="1">
                            <a:spAutoFit/>
                          </wps:bodyPr>
                        </wps:wsp>
                      </wpg:grpSp>
                      <pic:pic xmlns:pic="http://schemas.openxmlformats.org/drawingml/2006/picture">
                        <pic:nvPicPr>
                          <pic:cNvPr id="176832441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92786EE" id="_x0000_s41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ZdV6X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41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">
                  <v:group id="مجموعة 48" o:spid="_x0000_s41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">
                    <v:group id="مجموعة 49" o:spid="_x0000_s41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">
                      <v:shape id="شكل حر 50" o:spid="_x0000_s41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" fillcolor="#a5a5a5 [2092]" stroked="f" strokeweight="1pt">
                        <v:stroke joinstyle="miter"/>
                      </v:roundrect>
                    </v:group>
                    <v:oval id="شكل بيضاوي 52" o:spid="_x0000_s41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" filled="f" strokecolor="#168489" strokeweight="1pt">
                      <v:stroke joinstyle="miter"/>
                    </v:oval>
                  </v:group>
                  <v:shape id="مربع نص 41" o:spid="_x0000_s41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" filled="f" stroked="f">
                    <v:textbox style="mso-fit-shape-to-text:t">
                      <w:txbxContent>
                        <w:p w14:paraId="529AAC06" w14:textId="4EDB081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بري إليسون، مؤسس أوراكل:</w:t>
                          </w:r>
                        </w:p>
                      </w:txbxContent>
                    </v:textbox>
                  </v:shape>
                </v:group>
                <v:shape id="صورة 54" o:spid="_x0000_s41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">
                  <v:imagedata r:id="rId79" o:title=""/>
                </v:shape>
                <w10:anchorlock/>
              </v:group>
            </w:pict>
          </mc:Fallback>
        </mc:AlternateContent>
      </w:r>
    </w:p>
    <w:p w14:paraId="5BA1C158" w14:textId="1DF6963A"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تبنيه لأسلوب حياة صديق للبيئة والطاقة المتجددة في منزله الخاص.</w:t>
      </w:r>
    </w:p>
    <w:p w14:paraId="67833425" w14:textId="1C60C34D"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لجهود أوراكل في تطوير حلول برمجية لتحسين الاستدامة البيئية.</w:t>
      </w:r>
    </w:p>
    <w:p w14:paraId="2F744DDA" w14:textId="42A7DD6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lastRenderedPageBreak/>
        <w:t>مشاركته الفعالة في المبادرات المجتمعية والتبرعات الخيرية ذات الصلة.</w:t>
      </w:r>
    </w:p>
    <w:p w14:paraId="1BDB78F1" w14:textId="7025E526"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78D4E135" wp14:editId="55AEAEEB">
                <wp:extent cx="5731510" cy="891540"/>
                <wp:effectExtent l="0" t="0" r="2540" b="22860"/>
                <wp:docPr id="13294788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62604545" name="مجموعة 47"/>
                        <wpg:cNvGrpSpPr/>
                        <wpg:grpSpPr>
                          <a:xfrm>
                            <a:off x="0" y="0"/>
                            <a:ext cx="5731510" cy="895351"/>
                            <a:chOff x="0" y="0"/>
                            <a:chExt cx="5878196" cy="918845"/>
                          </a:xfrm>
                        </wpg:grpSpPr>
                        <wpg:grpSp>
                          <wpg:cNvPr id="873191924" name="مجموعة 48"/>
                          <wpg:cNvGrpSpPr/>
                          <wpg:grpSpPr>
                            <a:xfrm>
                              <a:off x="0" y="0"/>
                              <a:ext cx="5878196" cy="918845"/>
                              <a:chOff x="0" y="0"/>
                              <a:chExt cx="6240348" cy="919070"/>
                            </a:xfrm>
                          </wpg:grpSpPr>
                          <wpg:grpSp>
                            <wpg:cNvPr id="1564950287" name="مجموعة 49"/>
                            <wpg:cNvGrpSpPr/>
                            <wpg:grpSpPr>
                              <a:xfrm>
                                <a:off x="0" y="169208"/>
                                <a:ext cx="5433072" cy="580613"/>
                                <a:chOff x="0" y="169208"/>
                                <a:chExt cx="5433072" cy="580613"/>
                              </a:xfrm>
                            </wpg:grpSpPr>
                            <wps:wsp>
                              <wps:cNvPr id="14325839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2439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9528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24939" name="مربع نص 41"/>
                          <wps:cNvSpPr txBox="1"/>
                          <wps:spPr>
                            <a:xfrm>
                              <a:off x="204466" y="257055"/>
                              <a:ext cx="4615440" cy="389397"/>
                            </a:xfrm>
                            <a:prstGeom prst="rect">
                              <a:avLst/>
                            </a:prstGeom>
                            <a:noFill/>
                          </wps:spPr>
                          <wps:txbx>
                            <w:txbxContent>
                              <w:p w14:paraId="10FB9111" w14:textId="03249B2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ليزا جاكسون، نائبة الرئيس لشؤون البيئة في شركة أبل:</w:t>
                                </w:r>
                              </w:p>
                            </w:txbxContent>
                          </wps:txbx>
                          <wps:bodyPr wrap="square" rtlCol="1">
                            <a:spAutoFit/>
                          </wps:bodyPr>
                        </wps:wsp>
                      </wpg:grpSp>
                      <pic:pic xmlns:pic="http://schemas.openxmlformats.org/drawingml/2006/picture">
                        <pic:nvPicPr>
                          <pic:cNvPr id="14920744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D4E135" id="_x0000_s41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Lk7mA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1y5O5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41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">
                  <v:group id="مجموعة 48" o:spid="_x0000_s41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">
                    <v:group id="مجموعة 49" o:spid="_x0000_s41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">
                      <v:shape id="شكل حر 50" o:spid="_x0000_s41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" fillcolor="#a5a5a5 [2092]" stroked="f" strokeweight="1pt">
                        <v:stroke joinstyle="miter"/>
                      </v:roundrect>
                    </v:group>
                    <v:oval id="شكل بيضاوي 52" o:spid="_x0000_s41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" filled="f" strokecolor="#168489" strokeweight="1pt">
                      <v:stroke joinstyle="miter"/>
                    </v:oval>
                  </v:group>
                  <v:shape id="مربع نص 41" o:spid="_x0000_s41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" filled="f" stroked="f">
                    <v:textbox style="mso-fit-shape-to-text:t">
                      <w:txbxContent>
                        <w:p w14:paraId="10FB9111" w14:textId="03249B2F"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ليزا جاكسون، نائبة الرئيس لشؤون البيئة في شركة أبل:</w:t>
                          </w:r>
                        </w:p>
                      </w:txbxContent>
                    </v:textbox>
                  </v:shape>
                </v:group>
                <v:shape id="صورة 54" o:spid="_x0000_s41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">
                  <v:imagedata r:id="rId79" o:title=""/>
                </v:shape>
                <w10:anchorlock/>
              </v:group>
            </w:pict>
          </mc:Fallback>
        </mc:AlternateContent>
      </w:r>
    </w:p>
    <w:p w14:paraId="2C3A0660" w14:textId="501A0946"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التزامها الشخصي بالممارسات الصديقة للبيئة في حياتها اليومية.</w:t>
      </w:r>
    </w:p>
    <w:p w14:paraId="49136BFD" w14:textId="3FE4D9F8"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قيادتها لجهود أبل في تحقيق الحياد الكربوني وتطوير منتجات مستدامة.</w:t>
      </w:r>
    </w:p>
    <w:p w14:paraId="09229DF5" w14:textId="6D440AE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إشرافها المباشر على استراتيجية الاستدامة وتنفيذ المبادرات في الشركة.</w:t>
      </w:r>
    </w:p>
    <w:p w14:paraId="101279B4" w14:textId="5194A100"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4DF169A5" wp14:editId="11AD3B3C">
                <wp:extent cx="5731510" cy="891540"/>
                <wp:effectExtent l="0" t="0" r="2540" b="22860"/>
                <wp:docPr id="194290619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0363639" name="مجموعة 47"/>
                        <wpg:cNvGrpSpPr/>
                        <wpg:grpSpPr>
                          <a:xfrm>
                            <a:off x="0" y="0"/>
                            <a:ext cx="5731510" cy="895351"/>
                            <a:chOff x="0" y="0"/>
                            <a:chExt cx="5878196" cy="918845"/>
                          </a:xfrm>
                        </wpg:grpSpPr>
                        <wpg:grpSp>
                          <wpg:cNvPr id="1647616675" name="مجموعة 48"/>
                          <wpg:cNvGrpSpPr/>
                          <wpg:grpSpPr>
                            <a:xfrm>
                              <a:off x="0" y="0"/>
                              <a:ext cx="5878196" cy="918845"/>
                              <a:chOff x="0" y="0"/>
                              <a:chExt cx="6240348" cy="919070"/>
                            </a:xfrm>
                          </wpg:grpSpPr>
                          <wpg:grpSp>
                            <wpg:cNvPr id="1164955375" name="مجموعة 49"/>
                            <wpg:cNvGrpSpPr/>
                            <wpg:grpSpPr>
                              <a:xfrm>
                                <a:off x="0" y="169208"/>
                                <a:ext cx="5433072" cy="580613"/>
                                <a:chOff x="0" y="169208"/>
                                <a:chExt cx="5433072" cy="580613"/>
                              </a:xfrm>
                            </wpg:grpSpPr>
                            <wps:wsp>
                              <wps:cNvPr id="183499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0079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72724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571845" name="مربع نص 41"/>
                          <wps:cNvSpPr txBox="1"/>
                          <wps:spPr>
                            <a:xfrm>
                              <a:off x="204466" y="257055"/>
                              <a:ext cx="4615440" cy="389397"/>
                            </a:xfrm>
                            <a:prstGeom prst="rect">
                              <a:avLst/>
                            </a:prstGeom>
                            <a:noFill/>
                          </wps:spPr>
                          <wps:txbx>
                            <w:txbxContent>
                              <w:p w14:paraId="29795CA4" w14:textId="693312D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محمد يونس، مؤسس بنك جرامين:</w:t>
                                </w:r>
                              </w:p>
                            </w:txbxContent>
                          </wps:txbx>
                          <wps:bodyPr wrap="square" rtlCol="1">
                            <a:spAutoFit/>
                          </wps:bodyPr>
                        </wps:wsp>
                      </wpg:grpSp>
                      <pic:pic xmlns:pic="http://schemas.openxmlformats.org/drawingml/2006/picture">
                        <pic:nvPicPr>
                          <pic:cNvPr id="243713162"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F169A5" id="_x0000_s41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KKZlAcAAPgcAAAOAAAAZHJzL2Uyb0RvYy54bWzsWVuP20QUfkfiP4z8&#10;iNTG90vULdpuaYW0lIoWAY+OM0ms2h5jTzbZvtKiqn+kgECoXMU/Sf4N38x4bCebbbILVEKqqm48&#10;njnXOefMd8a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rZKKZ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41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">
                  <v:group id="مجموعة 48" o:spid="_x0000_s41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">
                    <v:group id="مجموعة 49" o:spid="_x0000_s41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">
                      <v:shape id="شكل حر 50" o:spid="_x0000_s41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" fillcolor="#a5a5a5 [2092]" stroked="f" strokeweight="1pt">
                        <v:stroke joinstyle="miter"/>
                      </v:roundrect>
                    </v:group>
                    <v:oval id="شكل بيضاوي 52" o:spid="_x0000_s41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" filled="f" strokecolor="#168489" strokeweight="1pt">
                      <v:stroke joinstyle="miter"/>
                    </v:oval>
                  </v:group>
                  <v:shape id="مربع نص 41" o:spid="_x0000_s41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" filled="f" stroked="f">
                    <v:textbox style="mso-fit-shape-to-text:t">
                      <w:txbxContent>
                        <w:p w14:paraId="29795CA4" w14:textId="693312D4"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محمد يونس، مؤسس بنك جرامين:</w:t>
                          </w:r>
                        </w:p>
                      </w:txbxContent>
                    </v:textbox>
                  </v:shape>
                </v:group>
                <v:shape id="صورة 54" o:spid="_x0000_s41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">
                  <v:imagedata r:id="rId79" o:title=""/>
                </v:shape>
                <w10:anchorlock/>
              </v:group>
            </w:pict>
          </mc:Fallback>
        </mc:AlternateContent>
      </w:r>
    </w:p>
    <w:p w14:paraId="642C5C5F" w14:textId="1D7F66A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نموذجه الملهم في استخدام التمويل الأصغر لتمكين الفقراء اقتصاديا</w:t>
      </w:r>
      <w:r w:rsidRPr="007B17B7">
        <w:rPr>
          <w:rFonts w:ascii="Sakkal Majalla" w:hAnsi="Sakkal Majalla" w:cs="Sakkal Majalla" w:hint="cs"/>
          <w:sz w:val="34"/>
          <w:szCs w:val="34"/>
          <w:rtl/>
        </w:rPr>
        <w:t>ً</w:t>
      </w:r>
      <w:r w:rsidRPr="007B17B7">
        <w:rPr>
          <w:rFonts w:ascii="Sakkal Majalla" w:hAnsi="Sakkal Majalla" w:cs="Sakkal Majalla"/>
          <w:sz w:val="34"/>
          <w:szCs w:val="34"/>
          <w:rtl/>
        </w:rPr>
        <w:t>.</w:t>
      </w:r>
    </w:p>
    <w:p w14:paraId="14E095D6" w14:textId="7D79F0ED"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قيادته لحركة رائدة في الابتكار الاجتماعي والأعمال المسؤولة اجتماعيا</w:t>
      </w:r>
      <w:r w:rsidRPr="007B17B7">
        <w:rPr>
          <w:rFonts w:ascii="Sakkal Majalla" w:hAnsi="Sakkal Majalla" w:cs="Sakkal Majalla" w:hint="cs"/>
          <w:sz w:val="34"/>
          <w:szCs w:val="34"/>
          <w:rtl/>
        </w:rPr>
        <w:t>ً</w:t>
      </w:r>
      <w:r w:rsidRPr="007B17B7">
        <w:rPr>
          <w:rFonts w:ascii="Sakkal Majalla" w:hAnsi="Sakkal Majalla" w:cs="Sakkal Majalla"/>
          <w:sz w:val="34"/>
          <w:szCs w:val="34"/>
          <w:rtl/>
        </w:rPr>
        <w:t>.</w:t>
      </w:r>
    </w:p>
    <w:p w14:paraId="06E0E6BF" w14:textId="4A409F8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جهوده الدؤوبة في نشر ثقافة المسؤولية الاجتماعية والإنسانية.</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B17B7" w14:paraId="3077D5D0" w14:textId="77777777" w:rsidTr="008D78C8">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81A1485" w14:textId="77777777" w:rsidR="007B17B7" w:rsidRPr="00280E55" w:rsidRDefault="007B17B7" w:rsidP="008D78C8">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058E5614" wp14:editId="617CC97C">
                  <wp:extent cx="485140" cy="485140"/>
                  <wp:effectExtent l="0" t="0" r="0" b="0"/>
                  <wp:docPr id="2001020843" name="Picture 200102084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B920B1C" w14:textId="77777777" w:rsidR="007B17B7" w:rsidRPr="00280E55" w:rsidRDefault="007B17B7" w:rsidP="008D78C8">
            <w:pPr>
              <w:pStyle w:val="a7"/>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B226C02" w14:textId="77777777" w:rsidR="007B17B7" w:rsidRDefault="007B17B7" w:rsidP="008D78C8">
            <w:pPr>
              <w:jc w:val="center"/>
              <w:rPr>
                <w:rFonts w:ascii="Adobe Arabic" w:eastAsia="Times New Roman" w:hAnsi="Adobe Arabic" w:cs="Adobe Arabic"/>
                <w:b/>
                <w:bCs/>
                <w:color w:val="168489"/>
                <w:kern w:val="24"/>
                <w:sz w:val="44"/>
                <w:szCs w:val="44"/>
                <w:lang w:bidi="ar-SY"/>
              </w:rPr>
            </w:pPr>
          </w:p>
          <w:p w14:paraId="1CC0EE04" w14:textId="00AF2B72" w:rsidR="007B17B7" w:rsidRPr="00280E55" w:rsidRDefault="007B17B7" w:rsidP="008D78C8">
            <w:pPr>
              <w:jc w:val="center"/>
              <w:rPr>
                <w:rFonts w:ascii="Adobe Arabic" w:eastAsia="Times New Roman" w:hAnsi="Adobe Arabic" w:cs="Adobe Arabic"/>
                <w:b/>
                <w:bCs/>
                <w:color w:val="168489"/>
                <w:kern w:val="24"/>
                <w:sz w:val="44"/>
                <w:szCs w:val="44"/>
                <w:rtl/>
                <w:lang w:bidi="ar-SY"/>
              </w:rPr>
            </w:pPr>
            <w:r>
              <w:t xml:space="preserve">ناقش مع المجموعة أبرز التحديات التي تواجه القادة في تطبيق </w:t>
            </w:r>
            <w:hyperlink r:id="rId305">
              <w:r>
                <w:rPr>
                  <w:color w:val="0000FF"/>
                  <w:u w:val="single"/>
                </w:rPr>
                <w:t>القيادة</w:t>
              </w:r>
            </w:hyperlink>
            <w:r>
              <w:t xml:space="preserve"> بالقدوة في مجال الاستدامة وسُبل مواجهتها.</w:t>
            </w:r>
          </w:p>
        </w:tc>
      </w:tr>
    </w:tbl>
    <w:p w14:paraId="0052558C" w14:textId="77777777" w:rsidR="007B17B7" w:rsidRPr="00873F62" w:rsidRDefault="007B17B7" w:rsidP="007B17B7">
      <w:pPr>
        <w:rPr>
          <w:color w:val="C00000"/>
          <w:rtl/>
        </w:rPr>
      </w:pPr>
      <w:r w:rsidRPr="00873F62">
        <w:rPr>
          <w:noProof/>
          <w:color w:val="C00000"/>
        </w:rPr>
        <mc:AlternateContent>
          <mc:Choice Requires="wpg">
            <w:drawing>
              <wp:inline distT="0" distB="0" distL="0" distR="0" wp14:anchorId="6023DF38" wp14:editId="5B375DE1">
                <wp:extent cx="4418827" cy="583961"/>
                <wp:effectExtent l="0" t="0" r="1270" b="6985"/>
                <wp:docPr id="221719729"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639060228" name="Group 639060228"/>
                        <wpg:cNvGrpSpPr/>
                        <wpg:grpSpPr>
                          <a:xfrm>
                            <a:off x="3803929" y="0"/>
                            <a:ext cx="614898" cy="545009"/>
                            <a:chOff x="3803929" y="0"/>
                            <a:chExt cx="614898" cy="545009"/>
                          </a:xfrm>
                        </wpg:grpSpPr>
                        <pic:pic xmlns:pic="http://schemas.openxmlformats.org/drawingml/2006/picture">
                          <pic:nvPicPr>
                            <pic:cNvPr id="1283865632" name="Picture 1283865632" descr="Activity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358361270" name="Rectangle: Rounded Corners 135836127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14800943" name="TextBox 17"/>
                        <wps:cNvSpPr txBox="1"/>
                        <wps:spPr>
                          <a:xfrm>
                            <a:off x="0" y="110886"/>
                            <a:ext cx="3599180" cy="473075"/>
                          </a:xfrm>
                          <a:prstGeom prst="rect">
                            <a:avLst/>
                          </a:prstGeom>
                          <a:noFill/>
                        </wps:spPr>
                        <wps:txbx>
                          <w:txbxContent>
                            <w:p w14:paraId="6C16A3A8"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w14:anchorId="6023DF38" id="_x0000_s4161"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I+pLNncAAAABAEAAA8AAABkcnMvZG93bnJl&#10;di54bWxMj0FrwkAQhe+F/odlCt7qJhbFpNmISOtJClWh9DZmxySYnQ3ZNYn/vtte6mXg8R7vfZOt&#10;RtOInjpXW1YQTyMQxIXVNZcKjof35yUI55E1NpZJwY0crPLHhwxTbQf+pH7vSxFK2KWooPK+TaV0&#10;RUUG3dS2xME7286gD7Irpe5wCOWmkbMoWkiDNYeFClvaVFRc9lejYDvgsH6J3/rd5by5fR/mH1+7&#10;mJSaPI3rVxCeRv8fhl/8gA55YDrZK2snGgXhEf93g7dI5gmIk4JkFoHMM3kP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">
                <v:group id="Group 639060228" o:spid="_x0000_s416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">
                  <v:shape id="Picture 1283865632" o:spid="_x0000_s416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">
                    <v:imagedata r:id="rId104" o:title="Activity "/>
                  </v:shape>
                  <v:roundrect id="Rectangle: Rounded Corners 1358361270" o:spid="_x0000_s416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" fillcolor="#7a8696" strokecolor="#7a8696" strokeweight="1pt">
                    <v:stroke joinstyle="miter"/>
                  </v:roundrect>
                </v:group>
                <v:shape id="TextBox 17" o:spid="_x0000_s4165"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" filled="f" stroked="f">
                  <v:textbox style="mso-fit-shape-to-text:t">
                    <w:txbxContent>
                      <w:p w14:paraId="6C16A3A8"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1CD537C1" w14:textId="77777777" w:rsidR="007B17B7" w:rsidRDefault="007B17B7" w:rsidP="007B17B7">
      <w:pPr>
        <w:pStyle w:val="ad"/>
        <w:rPr>
          <w:rFonts w:ascii="Sakkal Majalla" w:hAnsi="Sakkal Majalla" w:cs="Sakkal Majalla"/>
          <w:b w:val="0"/>
          <w:color w:val="000000" w:themeColor="text1"/>
          <w:sz w:val="34"/>
          <w:szCs w:val="34"/>
        </w:rPr>
      </w:pPr>
      <w:r w:rsidRPr="007B17B7">
        <w:rPr>
          <w:rFonts w:ascii="Sakkal Majalla" w:hAnsi="Sakkal Majalla" w:cs="Sakkal Majalla"/>
          <w:b w:val="0"/>
          <w:color w:val="000000" w:themeColor="text1"/>
          <w:sz w:val="34"/>
          <w:szCs w:val="34"/>
          <w:rtl/>
        </w:rPr>
        <w:t xml:space="preserve">قادة الاستدامة </w:t>
      </w:r>
    </w:p>
    <w:p w14:paraId="6A16ED58" w14:textId="15529971" w:rsidR="007B17B7" w:rsidRPr="008D39CE" w:rsidRDefault="007B17B7" w:rsidP="007B17B7">
      <w:pPr>
        <w:pStyle w:val="ad"/>
      </w:pPr>
      <w:r w:rsidRPr="00853909">
        <w:rPr>
          <w:noProof/>
        </w:rPr>
        <mc:AlternateContent>
          <mc:Choice Requires="wpg">
            <w:drawing>
              <wp:inline distT="0" distB="0" distL="0" distR="0" wp14:anchorId="76196836" wp14:editId="47BFD9E6">
                <wp:extent cx="4406692" cy="586781"/>
                <wp:effectExtent l="0" t="0" r="0" b="3810"/>
                <wp:docPr id="1231814677"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980029829" name="Group 1980029829"/>
                        <wpg:cNvGrpSpPr/>
                        <wpg:grpSpPr>
                          <a:xfrm>
                            <a:off x="3797654" y="0"/>
                            <a:ext cx="609038" cy="545009"/>
                            <a:chOff x="3797654" y="0"/>
                            <a:chExt cx="609038" cy="545009"/>
                          </a:xfrm>
                        </wpg:grpSpPr>
                        <pic:pic xmlns:pic="http://schemas.openxmlformats.org/drawingml/2006/picture">
                          <pic:nvPicPr>
                            <pic:cNvPr id="1572469954" name="Picture 1572469954"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096490821" name="Rectangle: Rounded Corners 109649082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0777592" name="TextBox 19"/>
                        <wps:cNvSpPr txBox="1"/>
                        <wps:spPr>
                          <a:xfrm>
                            <a:off x="0" y="113706"/>
                            <a:ext cx="3599180" cy="473075"/>
                          </a:xfrm>
                          <a:prstGeom prst="rect">
                            <a:avLst/>
                          </a:prstGeom>
                          <a:noFill/>
                        </wps:spPr>
                        <wps:txbx>
                          <w:txbxContent>
                            <w:p w14:paraId="52A29045"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w14:anchorId="76196836" id="_x0000_s4166"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">
                <v:group id="Group 1980029829" o:spid="_x0000_s416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">
                  <v:shape id="Picture 1572469954" o:spid="_x0000_s416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">
                    <v:imagedata r:id="rId106" o:title="Clock "/>
                  </v:shape>
                  <v:roundrect id="Rectangle: Rounded Corners 1096490821" o:spid="_x0000_s416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" fillcolor="#7a8696" strokecolor="#7a8696" strokeweight="1pt">
                    <v:stroke joinstyle="miter"/>
                  </v:roundrect>
                </v:group>
                <v:shape id="TextBox 19" o:spid="_x0000_s4170"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" filled="f" stroked="f">
                  <v:textbox style="mso-fit-shape-to-text:t">
                    <w:txbxContent>
                      <w:p w14:paraId="52A29045"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C9C4461" w14:textId="77777777" w:rsidR="007B17B7" w:rsidRPr="009704A8" w:rsidRDefault="007B17B7" w:rsidP="007B17B7">
      <w:pPr>
        <w:pStyle w:val="ae"/>
        <w:rPr>
          <w:rtl/>
          <w:lang w:bidi="ar-EG"/>
        </w:rPr>
      </w:pPr>
      <w:r w:rsidRPr="009704A8">
        <w:rPr>
          <w:rtl/>
          <w:lang w:bidi="ar-EG"/>
        </w:rPr>
        <w:t>20 دقيقة</w:t>
      </w:r>
    </w:p>
    <w:p w14:paraId="61F7F6EE" w14:textId="77777777" w:rsidR="007B17B7" w:rsidRPr="008D39CE" w:rsidRDefault="007B17B7" w:rsidP="007B17B7">
      <w:pPr>
        <w:pStyle w:val="ae"/>
      </w:pPr>
      <w:r w:rsidRPr="00853909">
        <w:rPr>
          <w:noProof/>
        </w:rPr>
        <mc:AlternateContent>
          <mc:Choice Requires="wpg">
            <w:drawing>
              <wp:inline distT="0" distB="0" distL="0" distR="0" wp14:anchorId="2617372E" wp14:editId="63ACA564">
                <wp:extent cx="4435062" cy="545009"/>
                <wp:effectExtent l="0" t="0" r="3810" b="26670"/>
                <wp:docPr id="88856413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228694533" name="Picture 228694533"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04342850" name="Rectangle: Rounded Corners 80434285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6130084" name="TextBox 23"/>
                        <wps:cNvSpPr txBox="1"/>
                        <wps:spPr>
                          <a:xfrm>
                            <a:off x="0" y="64265"/>
                            <a:ext cx="3600450" cy="473075"/>
                          </a:xfrm>
                          <a:prstGeom prst="rect">
                            <a:avLst/>
                          </a:prstGeom>
                          <a:noFill/>
                        </wps:spPr>
                        <wps:txbx>
                          <w:txbxContent>
                            <w:p w14:paraId="3D440CB3"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2617372E" id="_x0000_s417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">
                <v:shape id="Picture 228694533" o:spid="_x0000_s417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">
                  <v:imagedata r:id="rId108" o:title="Goal "/>
                </v:shape>
                <v:roundrect id="Rectangle: Rounded Corners 804342850" o:spid="_x0000_s417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" fillcolor="#7a8696" strokecolor="#7a8696" strokeweight="1pt">
                  <v:stroke joinstyle="miter"/>
                </v:roundrect>
                <v:shape id="TextBox 23" o:spid="_x0000_s4174"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" filled="f" stroked="f">
                  <v:textbox style="mso-fit-shape-to-text:t">
                    <w:txbxContent>
                      <w:p w14:paraId="3D440CB3" w14:textId="77777777" w:rsidR="007B17B7" w:rsidRPr="00280E55" w:rsidRDefault="007B17B7" w:rsidP="007B17B7">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1C57876" w14:textId="77777777" w:rsidR="007B17B7" w:rsidRPr="007B17B7" w:rsidRDefault="007B17B7" w:rsidP="002467E8">
      <w:pPr>
        <w:pStyle w:val="ae"/>
        <w:numPr>
          <w:ilvl w:val="0"/>
          <w:numId w:val="38"/>
        </w:numPr>
        <w:rPr>
          <w:rtl/>
        </w:rPr>
      </w:pPr>
      <w:r>
        <w:t xml:space="preserve">التعرف على أبرز التحديات التي تواجه تطبيق </w:t>
      </w:r>
      <w:hyperlink r:id="rId305">
        <w:r>
          <w:rPr>
            <w:color w:val="0000FF"/>
            <w:u w:val="single"/>
          </w:rPr>
          <w:t>القيادة</w:t>
        </w:r>
      </w:hyperlink>
      <w:r>
        <w:t xml:space="preserve"> بالقدوة في مجال الاستدامة.</w:t>
      </w:r>
    </w:p>
    <w:p w14:paraId="1FAB1FCF" w14:textId="77777777" w:rsidR="007B17B7" w:rsidRPr="007B17B7" w:rsidRDefault="007B17B7" w:rsidP="002467E8">
      <w:pPr>
        <w:pStyle w:val="ae"/>
        <w:numPr>
          <w:ilvl w:val="0"/>
          <w:numId w:val="38"/>
        </w:numPr>
        <w:rPr>
          <w:rtl/>
        </w:rPr>
      </w:pPr>
      <w:r w:rsidRPr="007B17B7">
        <w:rPr>
          <w:rtl/>
        </w:rPr>
        <w:t>مناقشة سبل مواجهة هذه التحديات وتعزيز دور القادة.</w:t>
      </w:r>
    </w:p>
    <w:p w14:paraId="1EC87B15" w14:textId="77777777" w:rsidR="007B17B7" w:rsidRPr="007B17B7" w:rsidRDefault="007B17B7" w:rsidP="002467E8">
      <w:pPr>
        <w:pStyle w:val="ae"/>
        <w:numPr>
          <w:ilvl w:val="0"/>
          <w:numId w:val="38"/>
        </w:numPr>
      </w:pPr>
      <w:r w:rsidRPr="007B17B7">
        <w:rPr>
          <w:rtl/>
        </w:rPr>
        <w:t>تبادل الخبرات والممارسات الناجحة لتحفيز السلوكيات المستدامة.</w:t>
      </w:r>
    </w:p>
    <w:p w14:paraId="01AED96B" w14:textId="727E49C4" w:rsidR="007B17B7" w:rsidRPr="009E3635" w:rsidRDefault="001E5A5E" w:rsidP="001E5A5E">
      <w:pPr>
        <w:pStyle w:val="ad"/>
        <w:ind w:left="-897"/>
        <w:jc w:val="center"/>
        <w:rPr>
          <w:rFonts w:cs="GE Dinar Two Medium"/>
          <w:sz w:val="26"/>
          <w:szCs w:val="26"/>
          <w:rtl/>
        </w:rPr>
      </w:pPr>
      <w:r>
        <w:rPr>
          <w:noProof/>
        </w:rPr>
        <w:lastRenderedPageBreak/>
        <mc:AlternateContent>
          <mc:Choice Requires="wps">
            <w:drawing>
              <wp:inline distT="0" distB="0" distL="0" distR="0" wp14:anchorId="71E0E168" wp14:editId="534F5FC9">
                <wp:extent cx="6766560" cy="7283450"/>
                <wp:effectExtent l="0" t="0" r="15240" b="12700"/>
                <wp:docPr id="201019319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7283450"/>
                        </a:xfrm>
                        <a:prstGeom prst="roundRect">
                          <a:avLst>
                            <a:gd name="adj" fmla="val 16667"/>
                          </a:avLst>
                        </a:prstGeom>
                        <a:solidFill>
                          <a:srgbClr val="EAF4E4"/>
                        </a:solidFill>
                        <a:ln w="12700">
                          <a:solidFill>
                            <a:schemeClr val="accent6"/>
                          </a:solidFill>
                          <a:miter lim="800000"/>
                          <a:headEnd/>
                          <a:tailEnd/>
                        </a:ln>
                      </wps:spPr>
                      <wps:txbx>
                        <w:txbxContent>
                          <w:p w14:paraId="1711889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B0C7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F240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9DE54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715BD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1DCFD6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F332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F404B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65704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91AD3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AFB54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CA66F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DC18F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B5DD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F591D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E93B7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9B84A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3C992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CCB76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A4A7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B73B7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701E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5A02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2B31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177F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174D73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A71956C"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1E0E168" id="_x0000_s4175" style="width:532.8pt;height:57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" fillcolor="#eaf4e4" strokecolor="#70ad47 [3209]" strokeweight="1pt">
                <v:stroke joinstyle="miter"/>
                <v:textbox inset="0,3mm,0">
                  <w:txbxContent>
                    <w:p w14:paraId="1711889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B0C7E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6F2406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69DE54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2715BD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1DCFD6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5F332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F404B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65704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91AD3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AFB54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CA66F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4DC18F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B5DD3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F591D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0E93B7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9B84A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F3C992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CCB76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2A4A7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B73B7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D701EC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5A02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2B318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177F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174D73B"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A71956C" w14:textId="77777777" w:rsidR="001E5A5E" w:rsidRDefault="001E5A5E" w:rsidP="001E5A5E">
                      <w:pPr>
                        <w:jc w:val="center"/>
                        <w:rPr>
                          <w:sz w:val="22"/>
                          <w:szCs w:val="28"/>
                          <w:rtl/>
                          <w:lang w:bidi="ar-SY"/>
                        </w:rPr>
                      </w:pPr>
                    </w:p>
                  </w:txbxContent>
                </v:textbox>
                <w10:anchorlock/>
              </v:roundrect>
            </w:pict>
          </mc:Fallback>
        </mc:AlternateContent>
      </w:r>
    </w:p>
    <w:p w14:paraId="12EB5645" w14:textId="1E2CF3C3" w:rsidR="007B17B7" w:rsidRPr="007B17B7" w:rsidRDefault="007B17B7" w:rsidP="007B17B7">
      <w:pPr>
        <w:pStyle w:val="ad"/>
        <w:bidi w:val="0"/>
        <w:jc w:val="center"/>
        <w:rPr>
          <w:rFonts w:cs="GE Dinar Two Medium"/>
          <w:sz w:val="26"/>
          <w:szCs w:val="26"/>
        </w:rPr>
      </w:pPr>
      <w:r>
        <w:rPr>
          <w:noProof/>
        </w:rPr>
        <w:drawing>
          <wp:inline distT="0" distB="0" distL="0" distR="0" wp14:anchorId="53B184DC" wp14:editId="5C42CDDA">
            <wp:extent cx="1563370" cy="1219600"/>
            <wp:effectExtent l="0" t="0" r="0" b="0"/>
            <wp:docPr id="95862291" name="Picture 958622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9"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9810" cy="1224624"/>
                    </a:xfrm>
                    <a:prstGeom prst="rect">
                      <a:avLst/>
                    </a:prstGeom>
                    <a:noFill/>
                    <a:ln>
                      <a:noFill/>
                    </a:ln>
                    <a:extLst>
                      <a:ext uri="{53640926-AAD7-44D8-BBD7-CCE9431645EC}">
                        <a14:shadowObscured xmlns:a14="http://schemas.microsoft.com/office/drawing/2010/main"/>
                      </a:ext>
                    </a:extLst>
                  </pic:spPr>
                </pic:pic>
              </a:graphicData>
            </a:graphic>
          </wp:inline>
        </w:drawing>
      </w:r>
    </w:p>
    <w:p w14:paraId="5254DD75" w14:textId="14F64949" w:rsidR="0083164B" w:rsidRPr="00F61FA7" w:rsidRDefault="0083164B" w:rsidP="0083164B">
      <w:r w:rsidRPr="002A078C">
        <w:rPr>
          <w:rFonts w:ascii="Sakkal Majalla" w:hAnsi="Sakkal Majalla"/>
          <w:noProof/>
          <w:color w:val="002060"/>
          <w:sz w:val="34"/>
          <w:lang w:bidi="ar-SY"/>
        </w:rPr>
        <w:lastRenderedPageBreak/>
        <mc:AlternateContent>
          <mc:Choice Requires="wpg">
            <w:drawing>
              <wp:inline distT="0" distB="0" distL="0" distR="0" wp14:anchorId="476620E7" wp14:editId="64DF318D">
                <wp:extent cx="5731510" cy="895350"/>
                <wp:effectExtent l="0" t="0" r="21590" b="19050"/>
                <wp:docPr id="3571496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30565918"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34174652" name="مجموعة 39"/>
                        <wpg:cNvGrpSpPr/>
                        <wpg:grpSpPr>
                          <a:xfrm>
                            <a:off x="0" y="0"/>
                            <a:ext cx="5731510" cy="895350"/>
                            <a:chOff x="0" y="0"/>
                            <a:chExt cx="5878196" cy="918845"/>
                          </a:xfrm>
                        </wpg:grpSpPr>
                        <wpg:grpSp>
                          <wpg:cNvPr id="2008978126" name="مجموعة 40"/>
                          <wpg:cNvGrpSpPr/>
                          <wpg:grpSpPr>
                            <a:xfrm>
                              <a:off x="0" y="0"/>
                              <a:ext cx="5878196" cy="918845"/>
                              <a:chOff x="0" y="0"/>
                              <a:chExt cx="6240348" cy="919070"/>
                            </a:xfrm>
                          </wpg:grpSpPr>
                          <wpg:grpSp>
                            <wpg:cNvPr id="1366226614" name="مجموعة 41"/>
                            <wpg:cNvGrpSpPr/>
                            <wpg:grpSpPr>
                              <a:xfrm>
                                <a:off x="0" y="169208"/>
                                <a:ext cx="5433072" cy="580613"/>
                                <a:chOff x="0" y="169208"/>
                                <a:chExt cx="5433072" cy="580613"/>
                              </a:xfrm>
                            </wpg:grpSpPr>
                            <wps:wsp>
                              <wps:cNvPr id="15481201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859684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661803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75180" name="مربع نص 41"/>
                          <wps:cNvSpPr txBox="1"/>
                          <wps:spPr>
                            <a:xfrm>
                              <a:off x="204484" y="257055"/>
                              <a:ext cx="4616071" cy="387740"/>
                            </a:xfrm>
                            <a:prstGeom prst="rect">
                              <a:avLst/>
                            </a:prstGeom>
                            <a:noFill/>
                          </wps:spPr>
                          <wps:txbx>
                            <w:txbxContent>
                              <w:p w14:paraId="6578E5DC" w14:textId="2CC82D7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تطوير المهارات القيادية للاستدامة</w:t>
                                </w:r>
                              </w:p>
                            </w:txbxContent>
                          </wps:txbx>
                          <wps:bodyPr wrap="square" rtlCol="1">
                            <a:spAutoFit/>
                          </wps:bodyPr>
                        </wps:wsp>
                      </wpg:grpSp>
                    </wpg:wgp>
                  </a:graphicData>
                </a:graphic>
              </wp:inline>
            </w:drawing>
          </mc:Choice>
          <mc:Fallback>
            <w:pict>
              <v:group w14:anchorId="476620E7" id="_x0000_s41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iEN7IHAAC7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41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">
                  <v:imagedata r:id="rId61" o:title=""/>
                </v:shape>
                <v:group id="مجموعة 39" o:spid="_x0000_s41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">
                  <v:group id="مجموعة 40" o:spid="_x0000_s41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">
                    <v:group id="مجموعة 41" o:spid="_x0000_s41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">
                      <v:shape id="شكل حر 42" o:spid="_x0000_s41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1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" fillcolor="#168489" stroked="f" strokeweight="1pt">
                        <v:stroke joinstyle="miter"/>
                      </v:roundrect>
                    </v:group>
                    <v:oval id="شكل بيضاوي 44" o:spid="_x0000_s41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" filled="f" strokecolor="#a5a5a5 [2092]" strokeweight="1pt">
                      <v:stroke joinstyle="miter"/>
                    </v:oval>
                  </v:group>
                  <v:shape id="مربع نص 41" o:spid="_x0000_s418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" filled="f" stroked="f">
                    <v:textbox style="mso-fit-shape-to-text:t">
                      <w:txbxContent>
                        <w:p w14:paraId="6578E5DC" w14:textId="2CC82D7B"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تطوير المهارات القيادية للاستدامة</w:t>
                          </w:r>
                        </w:p>
                      </w:txbxContent>
                    </v:textbox>
                  </v:shape>
                </v:group>
                <w10:anchorlock/>
              </v:group>
            </w:pict>
          </mc:Fallback>
        </mc:AlternateContent>
      </w:r>
    </w:p>
    <w:p w14:paraId="272698E2" w14:textId="77777777" w:rsidR="0083164B" w:rsidRDefault="0083164B" w:rsidP="0083164B">
      <w:pPr>
        <w:rPr>
          <w:rtl/>
        </w:rPr>
      </w:pPr>
      <w:r w:rsidRPr="009B3B51">
        <w:rPr>
          <w:rtl/>
        </w:rPr>
        <w:t>لتطوير المهارات القيادية في مجال الاستدامة، هناك عدة جوانب يجب التركيز عليها:</w:t>
      </w:r>
    </w:p>
    <w:p w14:paraId="19DA2947" w14:textId="19364F00" w:rsidR="004B6974" w:rsidRDefault="004B6974" w:rsidP="004B6974">
      <w:r w:rsidRPr="004B6974">
        <w:rPr>
          <w:noProof/>
        </w:rPr>
        <mc:AlternateContent>
          <mc:Choice Requires="wpg">
            <w:drawing>
              <wp:inline distT="0" distB="0" distL="0" distR="0" wp14:anchorId="538168B9" wp14:editId="62B892CB">
                <wp:extent cx="5772397" cy="2008403"/>
                <wp:effectExtent l="0" t="0" r="19050" b="0"/>
                <wp:docPr id="428921902" name="Group 33"/>
                <wp:cNvGraphicFramePr/>
                <a:graphic xmlns:a="http://schemas.openxmlformats.org/drawingml/2006/main">
                  <a:graphicData uri="http://schemas.microsoft.com/office/word/2010/wordprocessingGroup">
                    <wpg:wgp>
                      <wpg:cNvGrpSpPr/>
                      <wpg:grpSpPr>
                        <a:xfrm>
                          <a:off x="0" y="0"/>
                          <a:ext cx="5772397" cy="2008403"/>
                          <a:chOff x="0" y="-1"/>
                          <a:chExt cx="5772397" cy="2008404"/>
                        </a:xfrm>
                      </wpg:grpSpPr>
                      <wpg:grpSp>
                        <wpg:cNvPr id="920786026" name="Group 920786026"/>
                        <wpg:cNvGrpSpPr/>
                        <wpg:grpSpPr>
                          <a:xfrm>
                            <a:off x="0" y="-1"/>
                            <a:ext cx="5772397" cy="2008404"/>
                            <a:chOff x="0" y="-1"/>
                            <a:chExt cx="5772397" cy="2008404"/>
                          </a:xfrm>
                        </wpg:grpSpPr>
                        <wpg:grpSp>
                          <wpg:cNvPr id="1761134345" name="Group 1761134345"/>
                          <wpg:cNvGrpSpPr/>
                          <wpg:grpSpPr>
                            <a:xfrm>
                              <a:off x="0" y="35004"/>
                              <a:ext cx="1810429" cy="1294204"/>
                              <a:chOff x="0" y="35004"/>
                              <a:chExt cx="3299791" cy="2358889"/>
                            </a:xfrm>
                          </wpg:grpSpPr>
                          <wps:wsp>
                            <wps:cNvPr id="378010520" name="Oval 378010520"/>
                            <wps:cNvSpPr/>
                            <wps:spPr>
                              <a:xfrm>
                                <a:off x="664444" y="591597"/>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3664672" name="Rectangle 1763664672"/>
                            <wps:cNvSpPr/>
                            <wps:spPr>
                              <a:xfrm>
                                <a:off x="0" y="35004"/>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22195" name="Oval 66822195"/>
                            <wps:cNvSpPr/>
                            <wps:spPr>
                              <a:xfrm>
                                <a:off x="836723" y="763876"/>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62284825" name="TextBox 275"/>
                            <wps:cNvSpPr txBox="1">
                              <a:spLocks noChangeArrowheads="1"/>
                            </wps:cNvSpPr>
                            <wps:spPr bwMode="auto">
                              <a:xfrm>
                                <a:off x="219171" y="111840"/>
                                <a:ext cx="2861447" cy="758821"/>
                              </a:xfrm>
                              <a:prstGeom prst="rect">
                                <a:avLst/>
                              </a:prstGeom>
                            </wps:spPr>
                            <wps:txbx>
                              <w:txbxContent>
                                <w:p w14:paraId="6DD5065B"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التطوير الذاتي والنمو المستمر</w:t>
                                  </w:r>
                                </w:p>
                              </w:txbxContent>
                            </wps:txbx>
                            <wps:bodyPr rot="0" vert="horz" wrap="square" lIns="0" tIns="45720" rIns="0" bIns="45720" anchor="b" anchorCtr="0" upright="1">
                              <a:noAutofit/>
                            </wps:bodyPr>
                          </wps:wsp>
                        </wpg:grpSp>
                        <wpg:grpSp>
                          <wpg:cNvPr id="1684555043" name="Group 1684555043"/>
                          <wpg:cNvGrpSpPr/>
                          <wpg:grpSpPr>
                            <a:xfrm flipV="1">
                              <a:off x="991153" y="683722"/>
                              <a:ext cx="1810429" cy="1294206"/>
                              <a:chOff x="991153" y="683722"/>
                              <a:chExt cx="3299791" cy="2358889"/>
                            </a:xfrm>
                          </wpg:grpSpPr>
                          <wps:wsp>
                            <wps:cNvPr id="384371454" name="Oval 384371454"/>
                            <wps:cNvSpPr/>
                            <wps:spPr>
                              <a:xfrm>
                                <a:off x="1655597" y="1240315"/>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35509572" name="Rectangle 835509572"/>
                            <wps:cNvSpPr/>
                            <wps:spPr>
                              <a:xfrm>
                                <a:off x="991153" y="68372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6155451" name="Oval 1896155451"/>
                            <wps:cNvSpPr/>
                            <wps:spPr>
                              <a:xfrm>
                                <a:off x="1827876" y="141259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6131879" name="TextBox 271"/>
                            <wps:cNvSpPr txBox="1">
                              <a:spLocks noChangeArrowheads="1"/>
                            </wps:cNvSpPr>
                            <wps:spPr bwMode="auto">
                              <a:xfrm>
                                <a:off x="1201592" y="832444"/>
                                <a:ext cx="2878912" cy="688626"/>
                              </a:xfrm>
                              <a:prstGeom prst="rect">
                                <a:avLst/>
                              </a:prstGeom>
                            </wps:spPr>
                            <wps:txbx>
                              <w:txbxContent>
                                <w:p w14:paraId="5F9537E7"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إدارة التغيير والابتكار</w:t>
                                  </w:r>
                                </w:p>
                              </w:txbxContent>
                            </wps:txbx>
                            <wps:bodyPr rot="0" vert="horz" wrap="square" lIns="0" tIns="45720" rIns="0" bIns="45720" anchor="b" anchorCtr="0" upright="1">
                              <a:noAutofit/>
                            </wps:bodyPr>
                          </wps:wsp>
                        </wpg:grpSp>
                        <wpg:grpSp>
                          <wpg:cNvPr id="2126089800" name="Group 2126089800"/>
                          <wpg:cNvGrpSpPr/>
                          <wpg:grpSpPr>
                            <a:xfrm>
                              <a:off x="1980985" y="35004"/>
                              <a:ext cx="1810429" cy="1294204"/>
                              <a:chOff x="1980985" y="35004"/>
                              <a:chExt cx="3299791" cy="2358889"/>
                            </a:xfrm>
                          </wpg:grpSpPr>
                          <wps:wsp>
                            <wps:cNvPr id="306257392" name="Oval 306257392"/>
                            <wps:cNvSpPr/>
                            <wps:spPr>
                              <a:xfrm>
                                <a:off x="2645429" y="591597"/>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3683119" name="Rectangle 1603683119"/>
                            <wps:cNvSpPr/>
                            <wps:spPr>
                              <a:xfrm>
                                <a:off x="1980985" y="35004"/>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8549709" name="Oval 1958549709"/>
                            <wps:cNvSpPr/>
                            <wps:spPr>
                              <a:xfrm>
                                <a:off x="2817708" y="763876"/>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0579143" name="TextBox 267"/>
                            <wps:cNvSpPr txBox="1">
                              <a:spLocks noChangeArrowheads="1"/>
                            </wps:cNvSpPr>
                            <wps:spPr bwMode="auto">
                              <a:xfrm>
                                <a:off x="2287971" y="191537"/>
                                <a:ext cx="2689791" cy="747109"/>
                              </a:xfrm>
                              <a:prstGeom prst="rect">
                                <a:avLst/>
                              </a:prstGeom>
                            </wps:spPr>
                            <wps:txbx>
                              <w:txbxContent>
                                <w:p w14:paraId="4628AA66"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المستدامة</w:t>
                                  </w:r>
                                </w:p>
                              </w:txbxContent>
                            </wps:txbx>
                            <wps:bodyPr rot="0" vert="horz" wrap="square" lIns="0" tIns="45720" rIns="0" bIns="45720" anchor="b" anchorCtr="0" upright="1">
                              <a:noAutofit/>
                            </wps:bodyPr>
                          </wps:wsp>
                        </wpg:grpSp>
                        <wpg:grpSp>
                          <wpg:cNvPr id="71280050" name="Group 71280050"/>
                          <wpg:cNvGrpSpPr/>
                          <wpg:grpSpPr>
                            <a:xfrm flipV="1">
                              <a:off x="2972137" y="683721"/>
                              <a:ext cx="1810429" cy="1324682"/>
                              <a:chOff x="2972137" y="683721"/>
                              <a:chExt cx="3299791" cy="2414440"/>
                            </a:xfrm>
                          </wpg:grpSpPr>
                          <wps:wsp>
                            <wps:cNvPr id="706208234" name="Oval 706208234"/>
                            <wps:cNvSpPr/>
                            <wps:spPr>
                              <a:xfrm>
                                <a:off x="3636581" y="1295865"/>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425611" name="Rectangle 141425611"/>
                            <wps:cNvSpPr/>
                            <wps:spPr>
                              <a:xfrm>
                                <a:off x="2972137" y="73927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3009937" name="Oval 923009937"/>
                            <wps:cNvSpPr/>
                            <wps:spPr>
                              <a:xfrm>
                                <a:off x="3808860" y="146814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1696423" name="TextBox 263"/>
                            <wps:cNvSpPr txBox="1">
                              <a:spLocks noChangeArrowheads="1"/>
                            </wps:cNvSpPr>
                            <wps:spPr bwMode="auto">
                              <a:xfrm>
                                <a:off x="3189062" y="683721"/>
                                <a:ext cx="2865938" cy="1110787"/>
                              </a:xfrm>
                              <a:prstGeom prst="rect">
                                <a:avLst/>
                              </a:prstGeom>
                            </wps:spPr>
                            <wps:txbx>
                              <w:txbxContent>
                                <w:p w14:paraId="122AFF25"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التواصل الإلهامي وبناء الشراكات</w:t>
                                  </w:r>
                                </w:p>
                              </w:txbxContent>
                            </wps:txbx>
                            <wps:bodyPr rot="0" vert="horz" wrap="square" lIns="0" tIns="45720" rIns="0" bIns="45720" anchor="b" anchorCtr="0" upright="1">
                              <a:noAutofit/>
                            </wps:bodyPr>
                          </wps:wsp>
                        </wpg:grpSp>
                        <wpg:grpSp>
                          <wpg:cNvPr id="761921946" name="Group 761921946"/>
                          <wpg:cNvGrpSpPr/>
                          <wpg:grpSpPr>
                            <a:xfrm>
                              <a:off x="3961968" y="-1"/>
                              <a:ext cx="1810429" cy="1329208"/>
                              <a:chOff x="3961968" y="0"/>
                              <a:chExt cx="3299791" cy="2422689"/>
                            </a:xfrm>
                          </wpg:grpSpPr>
                          <wps:wsp>
                            <wps:cNvPr id="1936914178" name="Oval 1936914178"/>
                            <wps:cNvSpPr/>
                            <wps:spPr>
                              <a:xfrm>
                                <a:off x="4626412" y="620393"/>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8650814" name="Rectangle 878650814"/>
                            <wps:cNvSpPr/>
                            <wps:spPr>
                              <a:xfrm>
                                <a:off x="3961968" y="6380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5191860" name="Oval 685191860"/>
                            <wps:cNvSpPr/>
                            <wps:spPr>
                              <a:xfrm>
                                <a:off x="4798691" y="7926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6192789" name="TextBox 259"/>
                            <wps:cNvSpPr txBox="1">
                              <a:spLocks noChangeArrowheads="1"/>
                            </wps:cNvSpPr>
                            <wps:spPr bwMode="auto">
                              <a:xfrm>
                                <a:off x="4172335" y="0"/>
                                <a:ext cx="2828213" cy="1197786"/>
                              </a:xfrm>
                              <a:prstGeom prst="rect">
                                <a:avLst/>
                              </a:prstGeom>
                            </wps:spPr>
                            <wps:txbx>
                              <w:txbxContent>
                                <w:p w14:paraId="68408F18"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التفكير النُظمي والرؤية المستقبلية</w:t>
                                  </w:r>
                                </w:p>
                              </w:txbxContent>
                            </wps:txbx>
                            <wps:bodyPr rot="0" vert="horz" wrap="square" lIns="0" tIns="45720" rIns="0" bIns="45720" anchor="b" anchorCtr="0" upright="1">
                              <a:noAutofit/>
                            </wps:bodyPr>
                          </wps:wsp>
                        </wpg:grpSp>
                      </wpg:grpSp>
                      <pic:pic xmlns:pic="http://schemas.openxmlformats.org/drawingml/2006/picture">
                        <pic:nvPicPr>
                          <pic:cNvPr id="934227195" name="Graphic 31" descr="Questions with solid fill"/>
                          <pic:cNvPicPr>
                            <a:picLocks noChangeAspect="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4526047" y="655543"/>
                            <a:ext cx="527433" cy="527433"/>
                          </a:xfrm>
                          <a:prstGeom prst="rect">
                            <a:avLst/>
                          </a:prstGeom>
                        </pic:spPr>
                      </pic:pic>
                      <pic:pic xmlns:pic="http://schemas.openxmlformats.org/drawingml/2006/picture">
                        <pic:nvPicPr>
                          <pic:cNvPr id="747034687" name="Graphic 16" descr="Document with solid fill"/>
                          <pic:cNvPicPr>
                            <a:picLocks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201"/>
                              </a:ext>
                            </a:extLst>
                          </a:blip>
                          <a:stretch>
                            <a:fillRect/>
                          </a:stretch>
                        </pic:blipFill>
                        <pic:spPr>
                          <a:xfrm>
                            <a:off x="2590674" y="672999"/>
                            <a:ext cx="492521" cy="492521"/>
                          </a:xfrm>
                          <a:prstGeom prst="rect">
                            <a:avLst/>
                          </a:prstGeom>
                        </pic:spPr>
                      </pic:pic>
                      <pic:pic xmlns:pic="http://schemas.openxmlformats.org/drawingml/2006/picture">
                        <pic:nvPicPr>
                          <pic:cNvPr id="325063385" name="Graphic 29" descr="Downward trend graph with solid fill"/>
                          <pic:cNvPicPr>
                            <a:picLocks noChangeAspect="1"/>
                          </pic:cNvPicPr>
                        </pic:nvPicPr>
                        <pic:blipFill>
                          <a:blip r:embed="rId202">
                            <a:extLst>
                              <a:ext uri="{28A0092B-C50C-407E-A947-70E740481C1C}">
                                <a14:useLocalDpi xmlns:a14="http://schemas.microsoft.com/office/drawing/2010/main" val="0"/>
                              </a:ext>
                              <a:ext uri="{96DAC541-7B7A-43D3-8B79-37D633B846F1}">
                                <asvg:svgBlip xmlns:asvg="http://schemas.microsoft.com/office/drawing/2016/SVG/main" r:embed="rId203"/>
                              </a:ext>
                            </a:extLst>
                          </a:blip>
                          <a:stretch>
                            <a:fillRect/>
                          </a:stretch>
                        </pic:blipFill>
                        <pic:spPr>
                          <a:xfrm>
                            <a:off x="1576302" y="886752"/>
                            <a:ext cx="525196" cy="525196"/>
                          </a:xfrm>
                          <a:prstGeom prst="rect">
                            <a:avLst/>
                          </a:prstGeom>
                        </pic:spPr>
                      </pic:pic>
                      <pic:pic xmlns:pic="http://schemas.openxmlformats.org/drawingml/2006/picture">
                        <pic:nvPicPr>
                          <pic:cNvPr id="1597021633" name="Graphic 14" descr="Business Growth with solid fill"/>
                          <pic:cNvPicPr>
                            <a:picLocks noChangeAspect="1"/>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532606" y="631500"/>
                            <a:ext cx="575518" cy="575518"/>
                          </a:xfrm>
                          <a:prstGeom prst="rect">
                            <a:avLst/>
                          </a:prstGeom>
                        </pic:spPr>
                      </pic:pic>
                      <pic:pic xmlns:pic="http://schemas.openxmlformats.org/drawingml/2006/picture">
                        <pic:nvPicPr>
                          <pic:cNvPr id="1699534352" name="رسم 10" descr="مراجعه العميل-من اليمين لليسار"/>
                          <pic:cNvPicPr>
                            <a:picLocks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3574391" y="906553"/>
                            <a:ext cx="485595" cy="485595"/>
                          </a:xfrm>
                          <a:prstGeom prst="rect">
                            <a:avLst/>
                          </a:prstGeom>
                        </pic:spPr>
                      </pic:pic>
                    </wpg:wgp>
                  </a:graphicData>
                </a:graphic>
              </wp:inline>
            </w:drawing>
          </mc:Choice>
          <mc:Fallback>
            <w:pict>
              <v:group w14:anchorId="538168B9" id="_x0000_s4185" style="width:454.5pt;height:158.15pt;mso-position-horizontal-relative:char;mso-position-vertical-relative:line" coordorigin="" coordsize="57723,200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">
                <v:group id="Group 920786026" o:spid="_x0000_s4186" style="position:absolute;width:57723;height:20084" coordorigin="" coordsize="57723,20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">
                  <v:group id="Group 1761134345" o:spid="_x0000_s4187" style="position:absolute;top:350;width:18104;height:12942" coordorigin=",350"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">
                    <v:oval id="Oval 378010520" o:spid="_x0000_s4188" style="position:absolute;left:6644;top:591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" fillcolor="#168489" strokecolor="#0058a3" strokeweight="1pt">
                      <v:stroke joinstyle="miter"/>
                    </v:oval>
                    <v:rect id="Rectangle 1763664672" o:spid="_x0000_s4189" style="position:absolute;top:350;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" fillcolor="white [3212]" strokecolor="#168489" strokeweight="1pt"/>
                    <v:oval id="Oval 66822195" o:spid="_x0000_s4190" style="position:absolute;left:8367;top:763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" fillcolor="white [3212]" stroked="f" strokeweight="1pt">
                      <v:stroke joinstyle="miter"/>
                    </v:oval>
                    <v:shape id="TextBox 275" o:spid="_x0000_s4191" type="#_x0000_t202" style="position:absolute;left:2191;top:1118;width:28615;height:758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" filled="f" stroked="f">
                      <v:textbox inset="0,,0">
                        <w:txbxContent>
                          <w:p w14:paraId="6DD5065B"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التطوير الذاتي والنمو المستمر</w:t>
                            </w:r>
                          </w:p>
                        </w:txbxContent>
                      </v:textbox>
                    </v:shape>
                  </v:group>
                  <v:group id="Group 1684555043" o:spid="_x0000_s4192" style="position:absolute;left:9911;top:6837;width:18104;height:12942;flip:y" coordorigin="9911,683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">
                    <v:oval id="Oval 384371454" o:spid="_x0000_s4193" style="position:absolute;left:16555;top:1240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" fillcolor="#168489" strokecolor="#0058a3" strokeweight="1pt">
                      <v:stroke joinstyle="miter"/>
                    </v:oval>
                    <v:rect id="Rectangle 835509572" o:spid="_x0000_s4194" style="position:absolute;left:9911;top:683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" fillcolor="white [3212]" strokecolor="#168489" strokeweight="1pt"/>
                    <v:oval id="Oval 1896155451" o:spid="_x0000_s4195" style="position:absolute;left:18278;top:14125;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" fillcolor="white [3212]" stroked="f" strokeweight="1pt">
                      <v:stroke joinstyle="miter"/>
                    </v:oval>
                    <v:shape id="TextBox 271" o:spid="_x0000_s4196" type="#_x0000_t202" style="position:absolute;left:12015;top:8324;width:28790;height:68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" filled="f" stroked="f">
                      <v:textbox inset="0,,0">
                        <w:txbxContent>
                          <w:p w14:paraId="5F9537E7"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إدارة التغيير والابتكار</w:t>
                            </w:r>
                          </w:p>
                        </w:txbxContent>
                      </v:textbox>
                    </v:shape>
                  </v:group>
                  <v:group id="Group 2126089800" o:spid="_x0000_s4197" style="position:absolute;left:19809;top:350;width:18105;height:12942" coordorigin="19809,350"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">
                    <v:oval id="Oval 306257392" o:spid="_x0000_s4198" style="position:absolute;left:26454;top:591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" fillcolor="#168489" strokecolor="#0058a3" strokeweight="1pt">
                      <v:stroke joinstyle="miter"/>
                    </v:oval>
                    <v:rect id="Rectangle 1603683119" o:spid="_x0000_s4199" style="position:absolute;left:19809;top:350;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" fillcolor="white [3212]" strokecolor="#168489" strokeweight="1pt"/>
                    <v:oval id="Oval 1958549709" o:spid="_x0000_s4200" style="position:absolute;left:28177;top:763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" fillcolor="white [3212]" stroked="f" strokeweight="1pt">
                      <v:stroke joinstyle="miter"/>
                    </v:oval>
                    <v:shape id="TextBox 267" o:spid="_x0000_s4201" type="#_x0000_t202" style="position:absolute;left:22879;top:1915;width:26898;height:747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" filled="f" stroked="f">
                      <v:textbox inset="0,,0">
                        <w:txbxContent>
                          <w:p w14:paraId="4628AA66"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المستدامة</w:t>
                            </w:r>
                          </w:p>
                        </w:txbxContent>
                      </v:textbox>
                    </v:shape>
                  </v:group>
                  <v:group id="Group 71280050" o:spid="_x0000_s4202" style="position:absolute;left:29721;top:6837;width:18104;height:13247;flip:y" coordorigin="29721,6837" coordsize="32997,2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">
                    <v:oval id="Oval 706208234" o:spid="_x0000_s4203" style="position:absolute;left:36365;top:1295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" fillcolor="#168489" strokecolor="#0058a3" strokeweight="1pt">
                      <v:stroke joinstyle="miter"/>
                    </v:oval>
                    <v:rect id="Rectangle 141425611" o:spid="_x0000_s4204" style="position:absolute;left:29721;top:739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" fillcolor="white [3212]" strokecolor="#168489" strokeweight="1pt"/>
                    <v:oval id="Oval 923009937" o:spid="_x0000_s4205" style="position:absolute;left:38088;top:1468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" fillcolor="white [3212]" stroked="f" strokeweight="1pt">
                      <v:stroke joinstyle="miter"/>
                    </v:oval>
                    <v:shape id="TextBox 263" o:spid="_x0000_s4206" type="#_x0000_t202" style="position:absolute;left:31890;top:6837;width:28660;height:111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" filled="f" stroked="f">
                      <v:textbox inset="0,,0">
                        <w:txbxContent>
                          <w:p w14:paraId="122AFF25"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التواصل الإلهامي وبناء الشراكات</w:t>
                            </w:r>
                          </w:p>
                        </w:txbxContent>
                      </v:textbox>
                    </v:shape>
                  </v:group>
                  <v:group id="Group 761921946" o:spid="_x0000_s4207" style="position:absolute;left:39619;width:18104;height:13292" coordorigin="39619" coordsize="32997,24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">
                    <v:oval id="Oval 1936914178" o:spid="_x0000_s4208" style="position:absolute;left:46264;top:620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" fillcolor="#168489" strokecolor="#0058a3" strokeweight="1pt">
                      <v:stroke joinstyle="miter"/>
                    </v:oval>
                    <v:rect id="Rectangle 878650814" o:spid="_x0000_s4209" style="position:absolute;left:39619;top:638;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" fillcolor="white [3212]" strokecolor="#168489" strokeweight="1pt"/>
                    <v:oval id="Oval 685191860" o:spid="_x0000_s4210" style="position:absolute;left:47986;top:7926;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" fillcolor="white [3212]" stroked="f" strokeweight="1pt">
                      <v:stroke joinstyle="miter"/>
                    </v:oval>
                    <v:shape id="TextBox 259" o:spid="_x0000_s4211" type="#_x0000_t202" style="position:absolute;left:41723;width:28282;height:119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" filled="f" stroked="f">
                      <v:textbox inset="0,,0">
                        <w:txbxContent>
                          <w:p w14:paraId="68408F18" w14:textId="77777777" w:rsidR="004B6974" w:rsidRDefault="004B6974" w:rsidP="004B6974">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التفكير النُظمي والرؤية المستقبلية</w:t>
                            </w:r>
                          </w:p>
                        </w:txbxContent>
                      </v:textbox>
                    </v:shape>
                  </v:group>
                </v:group>
                <v:shape id="Graphic 31" o:spid="_x0000_s4212" type="#_x0000_t75" alt="Questions with solid fill" style="position:absolute;left:45260;top:6555;width:5274;height:5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">
                  <v:imagedata r:id="rId75" o:title="Questions with solid fill"/>
                </v:shape>
                <v:shape id="Graphic 16" o:spid="_x0000_s4213" type="#_x0000_t75" alt="Document with solid fill" style="position:absolute;left:25906;top:6729;width:4925;height:4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">
                  <v:imagedata r:id="rId204" o:title="Document with solid fill"/>
                </v:shape>
                <v:shape id="Graphic 29" o:spid="_x0000_s4214" type="#_x0000_t75" alt="Downward trend graph with solid fill" style="position:absolute;left:15763;top:8867;width:5251;height:5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">
                  <v:imagedata r:id="rId205" o:title="Downward trend graph with solid fill"/>
                </v:shape>
                <v:shape id="Graphic 14" o:spid="_x0000_s4215" type="#_x0000_t75" alt="Business Growth with solid fill" style="position:absolute;left:5326;top:6315;width:5755;height: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">
                  <v:imagedata r:id="rId120" o:title="Business Growth with solid fill"/>
                </v:shape>
                <v:shape id="رسم 10" o:spid="_x0000_s4216" type="#_x0000_t75" alt="مراجعه العميل-من اليمين لليسار" style="position:absolute;left:35743;top:9065;width:4856;height:4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">
                  <v:imagedata r:id="rId119" o:title="مراجعه العميل-من اليمين لليسار"/>
                </v:shape>
                <w10:anchorlock/>
              </v:group>
            </w:pict>
          </mc:Fallback>
        </mc:AlternateContent>
      </w:r>
    </w:p>
    <w:p w14:paraId="7AFC7C0E" w14:textId="0FC86879"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165CAB13" wp14:editId="0E112BE0">
                <wp:extent cx="5731510" cy="891540"/>
                <wp:effectExtent l="0" t="0" r="2540" b="22860"/>
                <wp:docPr id="3429578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8876172" name="مجموعة 47"/>
                        <wpg:cNvGrpSpPr/>
                        <wpg:grpSpPr>
                          <a:xfrm>
                            <a:off x="0" y="0"/>
                            <a:ext cx="5731510" cy="895351"/>
                            <a:chOff x="0" y="0"/>
                            <a:chExt cx="5878196" cy="918845"/>
                          </a:xfrm>
                        </wpg:grpSpPr>
                        <wpg:grpSp>
                          <wpg:cNvPr id="268061779" name="مجموعة 48"/>
                          <wpg:cNvGrpSpPr/>
                          <wpg:grpSpPr>
                            <a:xfrm>
                              <a:off x="0" y="0"/>
                              <a:ext cx="5878196" cy="918845"/>
                              <a:chOff x="0" y="0"/>
                              <a:chExt cx="6240348" cy="919070"/>
                            </a:xfrm>
                          </wpg:grpSpPr>
                          <wpg:grpSp>
                            <wpg:cNvPr id="1046140885" name="مجموعة 49"/>
                            <wpg:cNvGrpSpPr/>
                            <wpg:grpSpPr>
                              <a:xfrm>
                                <a:off x="0" y="169208"/>
                                <a:ext cx="5433072" cy="580613"/>
                                <a:chOff x="0" y="169208"/>
                                <a:chExt cx="5433072" cy="580613"/>
                              </a:xfrm>
                            </wpg:grpSpPr>
                            <wps:wsp>
                              <wps:cNvPr id="1205890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6768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44410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7478627" name="مربع نص 41"/>
                          <wps:cNvSpPr txBox="1"/>
                          <wps:spPr>
                            <a:xfrm>
                              <a:off x="204466" y="257055"/>
                              <a:ext cx="4615440" cy="389397"/>
                            </a:xfrm>
                            <a:prstGeom prst="rect">
                              <a:avLst/>
                            </a:prstGeom>
                            <a:noFill/>
                          </wps:spPr>
                          <wps:txbx>
                            <w:txbxContent>
                              <w:p w14:paraId="4330237D" w14:textId="23F72C0A"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التفكير النُظمي والرؤية المستقبلية:</w:t>
                                </w:r>
                              </w:p>
                            </w:txbxContent>
                          </wps:txbx>
                          <wps:bodyPr wrap="square" rtlCol="1">
                            <a:spAutoFit/>
                          </wps:bodyPr>
                        </wps:wsp>
                      </wpg:grpSp>
                      <pic:pic xmlns:pic="http://schemas.openxmlformats.org/drawingml/2006/picture">
                        <pic:nvPicPr>
                          <pic:cNvPr id="1512993614"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5CAB13" id="_x0000_s42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02dnmwcAAPk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9NnZ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4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">
                  <v:group id="مجموعة 48" o:spid="_x0000_s4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">
                    <v:group id="مجموعة 49" o:spid="_x0000_s4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">
                      <v:shape id="شكل حر 50" o:spid="_x0000_s4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" fillcolor="#a5a5a5 [2092]" stroked="f" strokeweight="1pt">
                        <v:stroke joinstyle="miter"/>
                      </v:roundrect>
                    </v:group>
                    <v:oval id="شكل بيضاوي 52" o:spid="_x0000_s4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" filled="f" strokecolor="#168489" strokeweight="1pt">
                      <v:stroke joinstyle="miter"/>
                    </v:oval>
                  </v:group>
                  <v:shape id="مربع نص 41" o:spid="_x0000_s422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" filled="f" stroked="f">
                    <v:textbox style="mso-fit-shape-to-text:t">
                      <w:txbxContent>
                        <w:p w14:paraId="4330237D" w14:textId="23F72C0A"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التفكير النُظمي والرؤية المستقبلية:</w:t>
                          </w:r>
                        </w:p>
                      </w:txbxContent>
                    </v:textbox>
                  </v:shape>
                </v:group>
                <v:shape id="صورة 54" o:spid="_x0000_s42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">
                  <v:imagedata r:id="rId79" o:title=""/>
                </v:shape>
                <w10:anchorlock/>
              </v:group>
            </w:pict>
          </mc:Fallback>
        </mc:AlternateContent>
      </w:r>
    </w:p>
    <w:p w14:paraId="0B38207D" w14:textId="3DCF66AB"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القدرة على رؤية الصورة الكبيرة والعلاقات المتداخلة بين الأبعاد الاقتصادية والبيئية والاجتماعية.</w:t>
      </w:r>
    </w:p>
    <w:p w14:paraId="034313AF" w14:textId="6AC3028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تطوير رؤية طويلة المدى للمستقبل المستدام وترجمتها إلى استراتيجيات وخطط عمل.</w:t>
      </w:r>
    </w:p>
    <w:p w14:paraId="3F56E3DC" w14:textId="13664598"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558887CC" wp14:editId="2EB50F8C">
                <wp:extent cx="5731510" cy="891540"/>
                <wp:effectExtent l="0" t="0" r="2540" b="22860"/>
                <wp:docPr id="206385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0325879" name="مجموعة 47"/>
                        <wpg:cNvGrpSpPr/>
                        <wpg:grpSpPr>
                          <a:xfrm>
                            <a:off x="0" y="0"/>
                            <a:ext cx="5731510" cy="895351"/>
                            <a:chOff x="0" y="0"/>
                            <a:chExt cx="5878196" cy="918845"/>
                          </a:xfrm>
                        </wpg:grpSpPr>
                        <wpg:grpSp>
                          <wpg:cNvPr id="273628697" name="مجموعة 48"/>
                          <wpg:cNvGrpSpPr/>
                          <wpg:grpSpPr>
                            <a:xfrm>
                              <a:off x="0" y="0"/>
                              <a:ext cx="5878196" cy="918845"/>
                              <a:chOff x="0" y="0"/>
                              <a:chExt cx="6240348" cy="919070"/>
                            </a:xfrm>
                          </wpg:grpSpPr>
                          <wpg:grpSp>
                            <wpg:cNvPr id="1362911343" name="مجموعة 49"/>
                            <wpg:cNvGrpSpPr/>
                            <wpg:grpSpPr>
                              <a:xfrm>
                                <a:off x="0" y="169208"/>
                                <a:ext cx="5433072" cy="580613"/>
                                <a:chOff x="0" y="169208"/>
                                <a:chExt cx="5433072" cy="580613"/>
                              </a:xfrm>
                            </wpg:grpSpPr>
                            <wps:wsp>
                              <wps:cNvPr id="16508176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25306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3218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4980820" name="مربع نص 41"/>
                          <wps:cNvSpPr txBox="1"/>
                          <wps:spPr>
                            <a:xfrm>
                              <a:off x="204466" y="257055"/>
                              <a:ext cx="4615440" cy="389397"/>
                            </a:xfrm>
                            <a:prstGeom prst="rect">
                              <a:avLst/>
                            </a:prstGeom>
                            <a:noFill/>
                          </wps:spPr>
                          <wps:txbx>
                            <w:txbxContent>
                              <w:p w14:paraId="43CCED11" w14:textId="6D1AC42D"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وبناء الشراكات:</w:t>
                                </w:r>
                              </w:p>
                            </w:txbxContent>
                          </wps:txbx>
                          <wps:bodyPr wrap="square" rtlCol="1">
                            <a:spAutoFit/>
                          </wps:bodyPr>
                        </wps:wsp>
                      </wpg:grpSp>
                      <pic:pic xmlns:pic="http://schemas.openxmlformats.org/drawingml/2006/picture">
                        <pic:nvPicPr>
                          <pic:cNvPr id="207363462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8887CC" id="_x0000_s42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JVwKu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4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">
                  <v:group id="مجموعة 48" o:spid="_x0000_s4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">
                    <v:group id="مجموعة 49" o:spid="_x0000_s4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">
                      <v:shape id="شكل حر 50" o:spid="_x0000_s4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" fillcolor="#a5a5a5 [2092]" stroked="f" strokeweight="1pt">
                        <v:stroke joinstyle="miter"/>
                      </v:roundrect>
                    </v:group>
                    <v:oval id="شكل بيضاوي 52" o:spid="_x0000_s4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" filled="f" strokecolor="#168489" strokeweight="1pt">
                      <v:stroke joinstyle="miter"/>
                    </v:oval>
                  </v:group>
                  <v:shape id="مربع نص 41" o:spid="_x0000_s42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" filled="f" stroked="f">
                    <v:textbox style="mso-fit-shape-to-text:t">
                      <w:txbxContent>
                        <w:p w14:paraId="43CCED11" w14:textId="6D1AC42D"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التواصل الإلهامي وبناء الشراكات:</w:t>
                          </w:r>
                        </w:p>
                      </w:txbxContent>
                    </v:textbox>
                  </v:shape>
                </v:group>
                <v:shape id="صورة 54" o:spid="_x0000_s4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">
                  <v:imagedata r:id="rId79" o:title=""/>
                </v:shape>
                <w10:anchorlock/>
              </v:group>
            </w:pict>
          </mc:Fallback>
        </mc:AlternateContent>
      </w:r>
    </w:p>
    <w:p w14:paraId="064B0205" w14:textId="1B0603F1"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القدرة على صياغة خطاب قوي وملهم حول أهمية الاستدامة.</w:t>
      </w:r>
    </w:p>
    <w:p w14:paraId="06991AF0" w14:textId="21D8AE08"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بناء شراكات فعالة مع أصحاب المصلحة المختلفين (موظفين، عملاء، مجتمعات، حكومات...).</w:t>
      </w:r>
    </w:p>
    <w:p w14:paraId="3AAB279A" w14:textId="620FD1A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تحفيز وإلهام الآخرين لتبني ممارسات الاستدامة.</w:t>
      </w:r>
    </w:p>
    <w:p w14:paraId="531B248C" w14:textId="22890EB7"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7F063D86" wp14:editId="2D8BF7B5">
                <wp:extent cx="5731510" cy="891540"/>
                <wp:effectExtent l="0" t="0" r="2540" b="22860"/>
                <wp:docPr id="10115972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3740194" name="مجموعة 47"/>
                        <wpg:cNvGrpSpPr/>
                        <wpg:grpSpPr>
                          <a:xfrm>
                            <a:off x="0" y="0"/>
                            <a:ext cx="5731510" cy="895351"/>
                            <a:chOff x="0" y="0"/>
                            <a:chExt cx="5878196" cy="918845"/>
                          </a:xfrm>
                        </wpg:grpSpPr>
                        <wpg:grpSp>
                          <wpg:cNvPr id="1508683673" name="مجموعة 48"/>
                          <wpg:cNvGrpSpPr/>
                          <wpg:grpSpPr>
                            <a:xfrm>
                              <a:off x="0" y="0"/>
                              <a:ext cx="5878196" cy="918845"/>
                              <a:chOff x="0" y="0"/>
                              <a:chExt cx="6240348" cy="919070"/>
                            </a:xfrm>
                          </wpg:grpSpPr>
                          <wpg:grpSp>
                            <wpg:cNvPr id="641367727" name="مجموعة 49"/>
                            <wpg:cNvGrpSpPr/>
                            <wpg:grpSpPr>
                              <a:xfrm>
                                <a:off x="0" y="169208"/>
                                <a:ext cx="5433072" cy="580613"/>
                                <a:chOff x="0" y="169208"/>
                                <a:chExt cx="5433072" cy="580613"/>
                              </a:xfrm>
                            </wpg:grpSpPr>
                            <wps:wsp>
                              <wps:cNvPr id="4684160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7468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82402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5261136" name="مربع نص 41"/>
                          <wps:cNvSpPr txBox="1"/>
                          <wps:spPr>
                            <a:xfrm>
                              <a:off x="204466" y="257055"/>
                              <a:ext cx="4615440" cy="389397"/>
                            </a:xfrm>
                            <a:prstGeom prst="rect">
                              <a:avLst/>
                            </a:prstGeom>
                            <a:noFill/>
                          </wps:spPr>
                          <wps:txbx>
                            <w:txbxContent>
                              <w:p w14:paraId="73222B73" w14:textId="1D22F63E"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اتخاذ القرارات المستدامة:</w:t>
                                </w:r>
                              </w:p>
                            </w:txbxContent>
                          </wps:txbx>
                          <wps:bodyPr wrap="square" rtlCol="1">
                            <a:spAutoFit/>
                          </wps:bodyPr>
                        </wps:wsp>
                      </wpg:grpSp>
                      <pic:pic xmlns:pic="http://schemas.openxmlformats.org/drawingml/2006/picture">
                        <pic:nvPicPr>
                          <pic:cNvPr id="1224797257"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063D86" id="_x0000_s42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uGpoA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m+uGp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4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">
                  <v:group id="مجموعة 48" o:spid="_x0000_s4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">
                    <v:group id="مجموعة 49" o:spid="_x0000_s4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">
                      <v:shape id="شكل حر 50" o:spid="_x0000_s4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" fillcolor="#a5a5a5 [2092]" stroked="f" strokeweight="1pt">
                        <v:stroke joinstyle="miter"/>
                      </v:roundrect>
                    </v:group>
                    <v:oval id="شكل بيضاوي 52" o:spid="_x0000_s4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" filled="f" strokecolor="#168489" strokeweight="1pt">
                      <v:stroke joinstyle="miter"/>
                    </v:oval>
                  </v:group>
                  <v:shape id="مربع نص 41" o:spid="_x0000_s42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" filled="f" stroked="f">
                    <v:textbox style="mso-fit-shape-to-text:t">
                      <w:txbxContent>
                        <w:p w14:paraId="73222B73" w14:textId="1D22F63E"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اتخاذ القرارات المستدامة:</w:t>
                          </w:r>
                        </w:p>
                      </w:txbxContent>
                    </v:textbox>
                  </v:shape>
                </v:group>
                <v:shape id="صورة 54" o:spid="_x0000_s4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">
                  <v:imagedata r:id="rId79" o:title=""/>
                </v:shape>
                <w10:anchorlock/>
              </v:group>
            </w:pict>
          </mc:Fallback>
        </mc:AlternateContent>
      </w:r>
    </w:p>
    <w:p w14:paraId="238D5887" w14:textId="3489C6FE"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امتلاك المعرفة والمهارات اللازمة لتقييم البدائل والآثار طويلة المدى.</w:t>
      </w:r>
    </w:p>
    <w:p w14:paraId="0089EF5D" w14:textId="38B5AF9A"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lastRenderedPageBreak/>
        <w:t>القدرة على التوازن بين الأهداف الاقتصادية والبيئية والاجتماعية.</w:t>
      </w:r>
    </w:p>
    <w:p w14:paraId="46B07EBA" w14:textId="047C2500"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تطوير آليات واضحة للمساءلة والشفافية في عملية صنع القرار.</w:t>
      </w:r>
    </w:p>
    <w:p w14:paraId="7BFA8B65" w14:textId="3FAF7DCC"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4A79DA91" wp14:editId="7B8450B1">
                <wp:extent cx="5731510" cy="891540"/>
                <wp:effectExtent l="0" t="0" r="2540" b="22860"/>
                <wp:docPr id="17418193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20406423" name="مجموعة 47"/>
                        <wpg:cNvGrpSpPr/>
                        <wpg:grpSpPr>
                          <a:xfrm>
                            <a:off x="0" y="0"/>
                            <a:ext cx="5731510" cy="895351"/>
                            <a:chOff x="0" y="0"/>
                            <a:chExt cx="5878196" cy="918845"/>
                          </a:xfrm>
                        </wpg:grpSpPr>
                        <wpg:grpSp>
                          <wpg:cNvPr id="129918105" name="مجموعة 48"/>
                          <wpg:cNvGrpSpPr/>
                          <wpg:grpSpPr>
                            <a:xfrm>
                              <a:off x="0" y="0"/>
                              <a:ext cx="5878196" cy="918845"/>
                              <a:chOff x="0" y="0"/>
                              <a:chExt cx="6240348" cy="919070"/>
                            </a:xfrm>
                          </wpg:grpSpPr>
                          <wpg:grpSp>
                            <wpg:cNvPr id="1593444470" name="مجموعة 49"/>
                            <wpg:cNvGrpSpPr/>
                            <wpg:grpSpPr>
                              <a:xfrm>
                                <a:off x="0" y="169208"/>
                                <a:ext cx="5433072" cy="580613"/>
                                <a:chOff x="0" y="169208"/>
                                <a:chExt cx="5433072" cy="580613"/>
                              </a:xfrm>
                            </wpg:grpSpPr>
                            <wps:wsp>
                              <wps:cNvPr id="756548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1950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41985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523723" name="مربع نص 41"/>
                          <wps:cNvSpPr txBox="1"/>
                          <wps:spPr>
                            <a:xfrm>
                              <a:off x="204466" y="257055"/>
                              <a:ext cx="4615440" cy="389397"/>
                            </a:xfrm>
                            <a:prstGeom prst="rect">
                              <a:avLst/>
                            </a:prstGeom>
                            <a:noFill/>
                          </wps:spPr>
                          <wps:txbx>
                            <w:txbxContent>
                              <w:p w14:paraId="6DAAA5E8" w14:textId="54E948C1"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إدارة التغيير والابتكار:</w:t>
                                </w:r>
                              </w:p>
                            </w:txbxContent>
                          </wps:txbx>
                          <wps:bodyPr wrap="square" rtlCol="1">
                            <a:spAutoFit/>
                          </wps:bodyPr>
                        </wps:wsp>
                      </wpg:grpSp>
                      <pic:pic xmlns:pic="http://schemas.openxmlformats.org/drawingml/2006/picture">
                        <pic:nvPicPr>
                          <pic:cNvPr id="820021383"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79DA91" id="_x0000_s42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5YczZ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42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">
                  <v:group id="مجموعة 48" o:spid="_x0000_s42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">
                    <v:group id="مجموعة 49" o:spid="_x0000_s42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">
                      <v:shape id="شكل حر 50" o:spid="_x0000_s42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" fillcolor="#a5a5a5 [2092]" stroked="f" strokeweight="1pt">
                        <v:stroke joinstyle="miter"/>
                      </v:roundrect>
                    </v:group>
                    <v:oval id="شكل بيضاوي 52" o:spid="_x0000_s42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" filled="f" strokecolor="#168489" strokeweight="1pt">
                      <v:stroke joinstyle="miter"/>
                    </v:oval>
                  </v:group>
                  <v:shape id="مربع نص 41" o:spid="_x0000_s42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" filled="f" stroked="f">
                    <v:textbox style="mso-fit-shape-to-text:t">
                      <w:txbxContent>
                        <w:p w14:paraId="6DAAA5E8" w14:textId="54E948C1"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إدارة التغيير والابتكار:</w:t>
                          </w:r>
                        </w:p>
                      </w:txbxContent>
                    </v:textbox>
                  </v:shape>
                </v:group>
                <v:shape id="صورة 54" o:spid="_x0000_s42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">
                  <v:imagedata r:id="rId79" o:title=""/>
                </v:shape>
                <w10:anchorlock/>
              </v:group>
            </w:pict>
          </mc:Fallback>
        </mc:AlternateContent>
      </w:r>
    </w:p>
    <w:p w14:paraId="27A4161C" w14:textId="184097B2" w:rsidR="0083164B" w:rsidRPr="007B17B7" w:rsidRDefault="0083164B" w:rsidP="002467E8">
      <w:pPr>
        <w:pStyle w:val="a5"/>
        <w:numPr>
          <w:ilvl w:val="0"/>
          <w:numId w:val="5"/>
        </w:numPr>
        <w:spacing w:after="0"/>
        <w:jc w:val="both"/>
        <w:rPr>
          <w:rFonts w:ascii="Sakkal Majalla" w:hAnsi="Sakkal Majalla" w:cs="Sakkal Majalla"/>
          <w:sz w:val="34"/>
          <w:szCs w:val="34"/>
        </w:rPr>
      </w:pPr>
      <w:r>
        <w:t xml:space="preserve">القدرة على </w:t>
      </w:r>
      <w:hyperlink r:id="rId305">
        <w:r>
          <w:rPr>
            <w:color w:val="0000FF"/>
            <w:u w:val="single"/>
          </w:rPr>
          <w:t>قيادة</w:t>
        </w:r>
      </w:hyperlink>
      <w:r>
        <w:t xml:space="preserve"> عمليات التحول والتغيير التنظيمي نحو الاستدامة.</w:t>
      </w:r>
    </w:p>
    <w:p w14:paraId="5CF10A3C" w14:textId="3413C2C7"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تشجيع الابتكار والتفكير خارج الصندوق لإيجاد حلول مستدامة.</w:t>
      </w:r>
    </w:p>
    <w:p w14:paraId="26228660" w14:textId="0411C37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إدارة المقاومة للتغيير وبناء ثقافة داعمة للاستدامة.</w:t>
      </w:r>
    </w:p>
    <w:p w14:paraId="1589DDE7" w14:textId="1C9C93D9" w:rsidR="0083164B" w:rsidRPr="009B3B51" w:rsidRDefault="0083164B" w:rsidP="0083164B">
      <w:r w:rsidRPr="002A078C">
        <w:rPr>
          <w:rFonts w:ascii="Sakkal Majalla" w:hAnsi="Sakkal Majalla"/>
          <w:noProof/>
          <w:sz w:val="34"/>
          <w:lang w:bidi="ar-EG"/>
        </w:rPr>
        <mc:AlternateContent>
          <mc:Choice Requires="wpg">
            <w:drawing>
              <wp:inline distT="0" distB="0" distL="0" distR="0" wp14:anchorId="3DE0AF0B" wp14:editId="3A8BED7A">
                <wp:extent cx="5731510" cy="891540"/>
                <wp:effectExtent l="0" t="0" r="2540" b="22860"/>
                <wp:docPr id="10596058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468169" name="مجموعة 47"/>
                        <wpg:cNvGrpSpPr/>
                        <wpg:grpSpPr>
                          <a:xfrm>
                            <a:off x="0" y="0"/>
                            <a:ext cx="5731510" cy="895351"/>
                            <a:chOff x="0" y="0"/>
                            <a:chExt cx="5878196" cy="918845"/>
                          </a:xfrm>
                        </wpg:grpSpPr>
                        <wpg:grpSp>
                          <wpg:cNvPr id="711899519" name="مجموعة 48"/>
                          <wpg:cNvGrpSpPr/>
                          <wpg:grpSpPr>
                            <a:xfrm>
                              <a:off x="0" y="0"/>
                              <a:ext cx="5878196" cy="918845"/>
                              <a:chOff x="0" y="0"/>
                              <a:chExt cx="6240348" cy="919070"/>
                            </a:xfrm>
                          </wpg:grpSpPr>
                          <wpg:grpSp>
                            <wpg:cNvPr id="1106773293" name="مجموعة 49"/>
                            <wpg:cNvGrpSpPr/>
                            <wpg:grpSpPr>
                              <a:xfrm>
                                <a:off x="0" y="169208"/>
                                <a:ext cx="5433072" cy="580613"/>
                                <a:chOff x="0" y="169208"/>
                                <a:chExt cx="5433072" cy="580613"/>
                              </a:xfrm>
                            </wpg:grpSpPr>
                            <wps:wsp>
                              <wps:cNvPr id="324950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45278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5670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145725" name="مربع نص 41"/>
                          <wps:cNvSpPr txBox="1"/>
                          <wps:spPr>
                            <a:xfrm>
                              <a:off x="204466" y="257055"/>
                              <a:ext cx="4615440" cy="389397"/>
                            </a:xfrm>
                            <a:prstGeom prst="rect">
                              <a:avLst/>
                            </a:prstGeom>
                            <a:noFill/>
                          </wps:spPr>
                          <wps:txbx>
                            <w:txbxContent>
                              <w:p w14:paraId="1E189CCD" w14:textId="32E2E5F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التطوير الذاتي والنمو المستمر:</w:t>
                                </w:r>
                              </w:p>
                            </w:txbxContent>
                          </wps:txbx>
                          <wps:bodyPr wrap="square" rtlCol="1">
                            <a:spAutoFit/>
                          </wps:bodyPr>
                        </wps:wsp>
                      </wpg:grpSp>
                      <pic:pic xmlns:pic="http://schemas.openxmlformats.org/drawingml/2006/picture">
                        <pic:nvPicPr>
                          <pic:cNvPr id="140024244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E0AF0B" id="_x0000_s42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rMWhy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4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">
                  <v:group id="مجموعة 48" o:spid="_x0000_s4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">
                    <v:group id="مجموعة 49" o:spid="_x0000_s4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">
                      <v:shape id="شكل حر 50" o:spid="_x0000_s4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" fillcolor="#a5a5a5 [2092]" stroked="f" strokeweight="1pt">
                        <v:stroke joinstyle="miter"/>
                      </v:roundrect>
                    </v:group>
                    <v:oval id="شكل بيضاوي 52" o:spid="_x0000_s4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" filled="f" strokecolor="#168489" strokeweight="1pt">
                      <v:stroke joinstyle="miter"/>
                    </v:oval>
                  </v:group>
                  <v:shape id="مربع نص 41" o:spid="_x0000_s42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" filled="f" stroked="f">
                    <v:textbox style="mso-fit-shape-to-text:t">
                      <w:txbxContent>
                        <w:p w14:paraId="1E189CCD" w14:textId="32E2E5F9" w:rsidR="0083164B" w:rsidRDefault="007B17B7" w:rsidP="0083164B">
                          <w:pPr>
                            <w:rPr>
                              <w:rFonts w:eastAsia="Calibri" w:hAnsi="Adobe Arabic" w:cs="Adobe Arabic"/>
                              <w:b/>
                              <w:bCs/>
                              <w:color w:val="FFFFFF"/>
                              <w:kern w:val="24"/>
                              <w:sz w:val="36"/>
                              <w:szCs w:val="36"/>
                              <w:lang w:bidi="ar-EG"/>
                            </w:rPr>
                          </w:pPr>
                          <w:r w:rsidRPr="007B17B7">
                            <w:rPr>
                              <w:rFonts w:eastAsia="Calibri" w:hAnsi="Adobe Arabic" w:cs="Adobe Arabic"/>
                              <w:b/>
                              <w:bCs/>
                              <w:color w:val="FFFFFF"/>
                              <w:kern w:val="24"/>
                              <w:sz w:val="36"/>
                              <w:szCs w:val="36"/>
                              <w:rtl/>
                              <w:lang w:bidi="ar-EG"/>
                            </w:rPr>
                            <w:t>التطوير الذاتي والنمو المستمر:</w:t>
                          </w:r>
                        </w:p>
                      </w:txbxContent>
                    </v:textbox>
                  </v:shape>
                </v:group>
                <v:shape id="صورة 54" o:spid="_x0000_s42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">
                  <v:imagedata r:id="rId79" o:title=""/>
                </v:shape>
                <w10:anchorlock/>
              </v:group>
            </w:pict>
          </mc:Fallback>
        </mc:AlternateContent>
      </w:r>
    </w:p>
    <w:p w14:paraId="19E73642" w14:textId="544DF634"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الالتزام الشخصي بالتعلم والتطوير المستمر في مجال الاستدامة.</w:t>
      </w:r>
    </w:p>
    <w:p w14:paraId="56193680" w14:textId="4CA94809"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المشاركة في برامج التدريب والتطوير القيادي المتخصصة.</w:t>
      </w:r>
    </w:p>
    <w:p w14:paraId="204CB301" w14:textId="6E169041" w:rsidR="0083164B" w:rsidRPr="007B17B7" w:rsidRDefault="0083164B" w:rsidP="002467E8">
      <w:pPr>
        <w:pStyle w:val="a5"/>
        <w:numPr>
          <w:ilvl w:val="0"/>
          <w:numId w:val="5"/>
        </w:numPr>
        <w:spacing w:after="0"/>
        <w:jc w:val="both"/>
        <w:rPr>
          <w:rFonts w:ascii="Sakkal Majalla" w:hAnsi="Sakkal Majalla" w:cs="Sakkal Majalla"/>
          <w:sz w:val="34"/>
          <w:szCs w:val="34"/>
        </w:rPr>
      </w:pPr>
      <w:r w:rsidRPr="007B17B7">
        <w:rPr>
          <w:rFonts w:ascii="Sakkal Majalla" w:hAnsi="Sakkal Majalla" w:cs="Sakkal Majalla"/>
          <w:sz w:val="34"/>
          <w:szCs w:val="34"/>
          <w:rtl/>
        </w:rPr>
        <w:t>تحديث المعارف والمهارات بما يتناسب مع التطورات المتسارعة.</w:t>
      </w:r>
    </w:p>
    <w:p w14:paraId="397BF36C" w14:textId="77777777" w:rsidR="0083164B" w:rsidRDefault="0083164B" w:rsidP="0083164B">
      <w:r>
        <w:t xml:space="preserve">تطوير هذه المهارات يمكن القادة من </w:t>
      </w:r>
      <w:hyperlink r:id="rId305">
        <w:r>
          <w:rPr>
            <w:color w:val="0000FF"/>
            <w:u w:val="single"/>
          </w:rPr>
          <w:t>قيادة</w:t>
        </w:r>
      </w:hyperlink>
      <w:r>
        <w:t xml:space="preserve"> عمليات التحول نحو الاستدامة بفعالية وإلهام الآخرين للمساهمة.</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7B17B7" w:rsidRPr="00563DBD" w14:paraId="2FB7749F" w14:textId="77777777" w:rsidTr="001E5A5E">
        <w:tc>
          <w:tcPr>
            <w:tcW w:w="1962" w:type="dxa"/>
            <w:tcBorders>
              <w:right w:val="single" w:sz="36" w:space="0" w:color="168489"/>
            </w:tcBorders>
            <w:shd w:val="clear" w:color="auto" w:fill="F2F2F2" w:themeFill="background1" w:themeFillShade="F2"/>
            <w:vAlign w:val="center"/>
          </w:tcPr>
          <w:p w14:paraId="4C65726B" w14:textId="77777777" w:rsidR="007B17B7" w:rsidRPr="008113E1" w:rsidRDefault="007B17B7" w:rsidP="008D78C8">
            <w:pPr>
              <w:pStyle w:val="ad"/>
              <w:pageBreakBefore/>
              <w:jc w:val="center"/>
              <w:rPr>
                <w:rtl/>
              </w:rPr>
            </w:pPr>
            <w:r w:rsidRPr="008113E1">
              <w:rPr>
                <w:noProof/>
                <w:rtl/>
                <w:lang w:val="ar-SA"/>
              </w:rPr>
              <w:lastRenderedPageBreak/>
              <w:drawing>
                <wp:inline distT="0" distB="0" distL="0" distR="0" wp14:anchorId="307EAE3A" wp14:editId="06EEC52F">
                  <wp:extent cx="563984" cy="563914"/>
                  <wp:effectExtent l="0" t="0" r="7620" b="7620"/>
                  <wp:docPr id="645768844" name="Picture 64576884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6AE35EC4" w14:textId="3AF597A9" w:rsidR="007B17B7" w:rsidRPr="00563DBD" w:rsidRDefault="007B17B7" w:rsidP="008D78C8">
            <w:pPr>
              <w:jc w:val="center"/>
              <w:rPr>
                <w:rFonts w:eastAsia="Times New Roman" w:cs="GE Dinar Two Medium"/>
                <w:color w:val="1E3D6A"/>
                <w:kern w:val="24"/>
                <w:szCs w:val="28"/>
                <w:rtl/>
                <w:lang w:bidi="ar-SY"/>
              </w:rPr>
            </w:pPr>
            <w:r w:rsidRPr="007B17B7">
              <w:rPr>
                <w:rFonts w:ascii="Adobe Arabic" w:eastAsia="Times New Roman" w:hAnsi="Adobe Arabic" w:cs="Adobe Arabic"/>
                <w:b/>
                <w:bCs/>
                <w:color w:val="168489"/>
                <w:kern w:val="24"/>
                <w:sz w:val="44"/>
                <w:szCs w:val="44"/>
                <w:rtl/>
                <w:lang w:bidi="ar-SY"/>
              </w:rPr>
              <w:t>كيف يمكن للقادة تحفيز فرق العمل على تبنّي ممارسات الاستدامة وتحقيق أهدافها؟</w:t>
            </w:r>
          </w:p>
        </w:tc>
      </w:tr>
      <w:tr w:rsidR="007B17B7" w14:paraId="0534531B" w14:textId="77777777" w:rsidTr="001E5A5E">
        <w:tc>
          <w:tcPr>
            <w:tcW w:w="1962" w:type="dxa"/>
            <w:tcBorders>
              <w:right w:val="single" w:sz="36" w:space="0" w:color="168489"/>
            </w:tcBorders>
            <w:shd w:val="clear" w:color="auto" w:fill="F2F2F2" w:themeFill="background1" w:themeFillShade="F2"/>
            <w:vAlign w:val="center"/>
          </w:tcPr>
          <w:p w14:paraId="2C01D580" w14:textId="77777777" w:rsidR="007B17B7" w:rsidRPr="008113E1" w:rsidRDefault="007B17B7"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5D684BE4" w14:textId="77777777" w:rsidR="007B17B7" w:rsidRDefault="007B17B7" w:rsidP="008D78C8">
            <w:pPr>
              <w:pStyle w:val="ad"/>
              <w:rPr>
                <w:rtl/>
              </w:rPr>
            </w:pPr>
          </w:p>
        </w:tc>
      </w:tr>
    </w:tbl>
    <w:p w14:paraId="37659137" w14:textId="77777777" w:rsidR="007B17B7" w:rsidRPr="003B7188" w:rsidRDefault="007B17B7" w:rsidP="007B17B7">
      <w:pPr>
        <w:rPr>
          <w:rFonts w:ascii="Sakkal Majalla" w:hAnsi="Sakkal Majalla"/>
          <w:sz w:val="34"/>
          <w:lang w:bidi="ar-SY"/>
        </w:rPr>
      </w:pPr>
    </w:p>
    <w:p w14:paraId="4E80C2CC" w14:textId="243CEB82" w:rsidR="007B17B7" w:rsidRDefault="001E5A5E" w:rsidP="001E5A5E">
      <w:pPr>
        <w:ind w:left="-755"/>
        <w:rPr>
          <w:lang w:bidi="ar-AE"/>
        </w:rPr>
      </w:pPr>
      <w:r>
        <w:rPr>
          <w:noProof/>
        </w:rPr>
        <mc:AlternateContent>
          <mc:Choice Requires="wps">
            <w:drawing>
              <wp:inline distT="0" distB="0" distL="0" distR="0" wp14:anchorId="5023A501" wp14:editId="2A1D7D9E">
                <wp:extent cx="6696710" cy="5943600"/>
                <wp:effectExtent l="0" t="0" r="27940" b="19050"/>
                <wp:docPr id="149107141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943600"/>
                        </a:xfrm>
                        <a:prstGeom prst="roundRect">
                          <a:avLst>
                            <a:gd name="adj" fmla="val 16667"/>
                          </a:avLst>
                        </a:prstGeom>
                        <a:solidFill>
                          <a:srgbClr val="EAF4E4"/>
                        </a:solidFill>
                        <a:ln w="12700">
                          <a:solidFill>
                            <a:schemeClr val="accent6"/>
                          </a:solidFill>
                          <a:miter lim="800000"/>
                          <a:headEnd/>
                          <a:tailEnd/>
                        </a:ln>
                      </wps:spPr>
                      <wps:txbx>
                        <w:txbxContent>
                          <w:p w14:paraId="230B5E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4003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CDBF0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2765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76BB7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00343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502C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B5531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42928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FCC6D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6633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DF053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D6CC9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749C7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4788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B1667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5B54B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71BB79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D5E12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EAA81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3FA9B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5DA04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DA876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688681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0DD14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22A7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79F1C6"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023A501" id="_x0000_s4262" style="width:527.3pt;height:4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" fillcolor="#eaf4e4" strokecolor="#70ad47 [3209]" strokeweight="1pt">
                <v:stroke joinstyle="miter"/>
                <v:textbox inset="0,3mm,0">
                  <w:txbxContent>
                    <w:p w14:paraId="230B5E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64003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CDBF0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02765B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276BB7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00343E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8502C0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6B5531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542928C"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5FCC6D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D6633D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4DF053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AD6CC9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D749C7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DA4788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9B1667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5B54B6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71BB79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D5E1223"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CEAA81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13FA9B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25DA04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CDA876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688681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0DD14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F22A75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F79F1C6" w14:textId="77777777" w:rsidR="001E5A5E" w:rsidRDefault="001E5A5E" w:rsidP="001E5A5E">
                      <w:pPr>
                        <w:jc w:val="center"/>
                        <w:rPr>
                          <w:sz w:val="22"/>
                          <w:szCs w:val="28"/>
                          <w:rtl/>
                          <w:lang w:bidi="ar-SY"/>
                        </w:rPr>
                      </w:pPr>
                    </w:p>
                  </w:txbxContent>
                </v:textbox>
                <w10:anchorlock/>
              </v:roundrect>
            </w:pict>
          </mc:Fallback>
        </mc:AlternateContent>
      </w:r>
    </w:p>
    <w:p w14:paraId="5B7EF4B5" w14:textId="77777777" w:rsidR="007B17B7" w:rsidRDefault="007B17B7" w:rsidP="007B17B7">
      <w:pPr>
        <w:jc w:val="center"/>
        <w:rPr>
          <w:lang w:bidi="ar-AE"/>
        </w:rPr>
      </w:pPr>
      <w:r w:rsidRPr="00F131A0">
        <w:rPr>
          <w:noProof/>
          <w:lang w:bidi="ar-SY"/>
        </w:rPr>
        <w:drawing>
          <wp:inline distT="0" distB="0" distL="0" distR="0" wp14:anchorId="110F54F3" wp14:editId="143A9C96">
            <wp:extent cx="1527176" cy="1420708"/>
            <wp:effectExtent l="0" t="0" r="0" b="8255"/>
            <wp:docPr id="7174999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0FF4032B" w14:textId="0E36FE1D" w:rsidR="0083164B" w:rsidRPr="00F61FA7" w:rsidRDefault="0083164B" w:rsidP="0083164B">
      <w:r w:rsidRPr="002A078C">
        <w:rPr>
          <w:rFonts w:ascii="Sakkal Majalla" w:hAnsi="Sakkal Majalla"/>
          <w:noProof/>
          <w:color w:val="002060"/>
          <w:sz w:val="34"/>
          <w:lang w:bidi="ar-SY"/>
        </w:rPr>
        <w:lastRenderedPageBreak/>
        <mc:AlternateContent>
          <mc:Choice Requires="wpg">
            <w:drawing>
              <wp:inline distT="0" distB="0" distL="0" distR="0" wp14:anchorId="6EBF5FCC" wp14:editId="69F486AB">
                <wp:extent cx="5731510" cy="895350"/>
                <wp:effectExtent l="0" t="0" r="21590" b="19050"/>
                <wp:docPr id="19830734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68520586" name="صورة 38"/>
                          <pic:cNvPicPr/>
                        </pic:nvPicPr>
                        <pic:blipFill>
                          <a:blip r:embed="rId6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3917447" name="مجموعة 39"/>
                        <wpg:cNvGrpSpPr/>
                        <wpg:grpSpPr>
                          <a:xfrm>
                            <a:off x="0" y="0"/>
                            <a:ext cx="5731510" cy="895350"/>
                            <a:chOff x="0" y="0"/>
                            <a:chExt cx="5878196" cy="918845"/>
                          </a:xfrm>
                        </wpg:grpSpPr>
                        <wpg:grpSp>
                          <wpg:cNvPr id="1042117685" name="مجموعة 40"/>
                          <wpg:cNvGrpSpPr/>
                          <wpg:grpSpPr>
                            <a:xfrm>
                              <a:off x="0" y="0"/>
                              <a:ext cx="5878196" cy="918845"/>
                              <a:chOff x="0" y="0"/>
                              <a:chExt cx="6240348" cy="919070"/>
                            </a:xfrm>
                          </wpg:grpSpPr>
                          <wpg:grpSp>
                            <wpg:cNvPr id="1907449693" name="مجموعة 41"/>
                            <wpg:cNvGrpSpPr/>
                            <wpg:grpSpPr>
                              <a:xfrm>
                                <a:off x="0" y="169208"/>
                                <a:ext cx="5433072" cy="580613"/>
                                <a:chOff x="0" y="169208"/>
                                <a:chExt cx="5433072" cy="580613"/>
                              </a:xfrm>
                            </wpg:grpSpPr>
                            <wps:wsp>
                              <wps:cNvPr id="7463031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22743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6727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7365379" name="مربع نص 41"/>
                          <wps:cNvSpPr txBox="1"/>
                          <wps:spPr>
                            <a:xfrm>
                              <a:off x="204484" y="257055"/>
                              <a:ext cx="4616071" cy="387740"/>
                            </a:xfrm>
                            <a:prstGeom prst="rect">
                              <a:avLst/>
                            </a:prstGeom>
                            <a:noFill/>
                          </wps:spPr>
                          <wps:txbx>
                            <w:txbxContent>
                              <w:p w14:paraId="781FB999" w14:textId="0951BA5C"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إلهام الآخرين والترويج لثقافة الاستدامة</w:t>
                                </w:r>
                              </w:p>
                            </w:txbxContent>
                          </wps:txbx>
                          <wps:bodyPr wrap="square" rtlCol="1">
                            <a:spAutoFit/>
                          </wps:bodyPr>
                        </wps:wsp>
                      </wpg:grpSp>
                    </wpg:wgp>
                  </a:graphicData>
                </a:graphic>
              </wp:inline>
            </w:drawing>
          </mc:Choice>
          <mc:Fallback>
            <w:pict>
              <v:group w14:anchorId="6EBF5FCC" id="_x0000_s426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c/Bc6nBwAAu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42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">
                  <v:imagedata r:id="rId61" o:title=""/>
                </v:shape>
                <v:group id="مجموعة 39" o:spid="_x0000_s42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">
                  <v:group id="مجموعة 40" o:spid="_x0000_s42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">
                    <v:group id="مجموعة 41" o:spid="_x0000_s42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">
                      <v:shape id="شكل حر 42" o:spid="_x0000_s42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2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" fillcolor="#168489" stroked="f" strokeweight="1pt">
                        <v:stroke joinstyle="miter"/>
                      </v:roundrect>
                    </v:group>
                    <v:oval id="شكل بيضاوي 44" o:spid="_x0000_s42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" filled="f" strokecolor="#a5a5a5 [2092]" strokeweight="1pt">
                      <v:stroke joinstyle="miter"/>
                    </v:oval>
                  </v:group>
                  <v:shape id="مربع نص 41" o:spid="_x0000_s427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" filled="f" stroked="f">
                    <v:textbox style="mso-fit-shape-to-text:t">
                      <w:txbxContent>
                        <w:p w14:paraId="781FB999" w14:textId="0951BA5C"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إلهام الآخرين والترويج لثقافة الاستدامة</w:t>
                          </w:r>
                        </w:p>
                      </w:txbxContent>
                    </v:textbox>
                  </v:shape>
                </v:group>
                <w10:anchorlock/>
              </v:group>
            </w:pict>
          </mc:Fallback>
        </mc:AlternateContent>
      </w:r>
    </w:p>
    <w:p w14:paraId="30D7CDB2" w14:textId="77777777" w:rsidR="0083164B" w:rsidRDefault="0083164B" w:rsidP="0083164B">
      <w:pPr>
        <w:rPr>
          <w:rtl/>
        </w:rPr>
      </w:pPr>
      <w:r w:rsidRPr="00DF0E4E">
        <w:rPr>
          <w:rFonts w:hint="eastAsia"/>
          <w:rtl/>
        </w:rPr>
        <w:t>هناك</w:t>
      </w:r>
      <w:r w:rsidRPr="00DF0E4E">
        <w:rPr>
          <w:rtl/>
        </w:rPr>
        <w:t xml:space="preserve"> </w:t>
      </w:r>
      <w:r w:rsidRPr="00DF0E4E">
        <w:rPr>
          <w:rFonts w:hint="eastAsia"/>
          <w:rtl/>
        </w:rPr>
        <w:t>عدة</w:t>
      </w:r>
      <w:r w:rsidRPr="00DF0E4E">
        <w:rPr>
          <w:rtl/>
        </w:rPr>
        <w:t xml:space="preserve"> </w:t>
      </w:r>
      <w:r w:rsidRPr="00DF0E4E">
        <w:rPr>
          <w:rFonts w:hint="eastAsia"/>
          <w:rtl/>
        </w:rPr>
        <w:t>طرق</w:t>
      </w:r>
      <w:r w:rsidRPr="00DF0E4E">
        <w:rPr>
          <w:rtl/>
        </w:rPr>
        <w:t xml:space="preserve"> </w:t>
      </w:r>
      <w:r w:rsidRPr="00DF0E4E">
        <w:rPr>
          <w:rFonts w:hint="eastAsia"/>
          <w:rtl/>
        </w:rPr>
        <w:t>فعالة</w:t>
      </w:r>
      <w:r w:rsidRPr="00DF0E4E">
        <w:rPr>
          <w:rtl/>
        </w:rPr>
        <w:t xml:space="preserve"> </w:t>
      </w:r>
      <w:r w:rsidRPr="00DF0E4E">
        <w:rPr>
          <w:rFonts w:hint="eastAsia"/>
          <w:rtl/>
        </w:rPr>
        <w:t>لقادة</w:t>
      </w:r>
      <w:r w:rsidRPr="00DF0E4E">
        <w:rPr>
          <w:rtl/>
        </w:rPr>
        <w:t xml:space="preserve"> </w:t>
      </w:r>
      <w:r w:rsidRPr="00DF0E4E">
        <w:rPr>
          <w:rFonts w:hint="eastAsia"/>
          <w:rtl/>
        </w:rPr>
        <w:t>الاستدامة</w:t>
      </w:r>
      <w:r w:rsidRPr="00DF0E4E">
        <w:rPr>
          <w:rtl/>
        </w:rPr>
        <w:t xml:space="preserve"> </w:t>
      </w:r>
      <w:r w:rsidRPr="00DF0E4E">
        <w:rPr>
          <w:rFonts w:hint="eastAsia"/>
          <w:rtl/>
        </w:rPr>
        <w:t>في</w:t>
      </w:r>
      <w:r w:rsidRPr="00DF0E4E">
        <w:rPr>
          <w:rtl/>
        </w:rPr>
        <w:t xml:space="preserve"> </w:t>
      </w:r>
      <w:r w:rsidRPr="00DF0E4E">
        <w:rPr>
          <w:rFonts w:hint="eastAsia"/>
          <w:rtl/>
        </w:rPr>
        <w:t>إلهام</w:t>
      </w:r>
      <w:r w:rsidRPr="00DF0E4E">
        <w:rPr>
          <w:rtl/>
        </w:rPr>
        <w:t xml:space="preserve"> </w:t>
      </w:r>
      <w:r w:rsidRPr="00DF0E4E">
        <w:rPr>
          <w:rFonts w:hint="eastAsia"/>
          <w:rtl/>
        </w:rPr>
        <w:t>الآخرين</w:t>
      </w:r>
      <w:r w:rsidRPr="00DF0E4E">
        <w:rPr>
          <w:rtl/>
        </w:rPr>
        <w:t xml:space="preserve"> </w:t>
      </w:r>
      <w:r w:rsidRPr="00DF0E4E">
        <w:rPr>
          <w:rFonts w:hint="eastAsia"/>
          <w:rtl/>
        </w:rPr>
        <w:t>والترويج</w:t>
      </w:r>
      <w:r w:rsidRPr="00DF0E4E">
        <w:rPr>
          <w:rtl/>
        </w:rPr>
        <w:t xml:space="preserve"> </w:t>
      </w:r>
      <w:r w:rsidRPr="00DF0E4E">
        <w:rPr>
          <w:rFonts w:hint="eastAsia"/>
          <w:rtl/>
        </w:rPr>
        <w:t>لثقافة</w:t>
      </w:r>
      <w:r w:rsidRPr="00DF0E4E">
        <w:rPr>
          <w:rtl/>
        </w:rPr>
        <w:t xml:space="preserve"> </w:t>
      </w:r>
      <w:r w:rsidRPr="00DF0E4E">
        <w:rPr>
          <w:rFonts w:hint="eastAsia"/>
          <w:rtl/>
        </w:rPr>
        <w:t>الاستدامة</w:t>
      </w:r>
      <w:r w:rsidRPr="00DF0E4E">
        <w:rPr>
          <w:rtl/>
        </w:rPr>
        <w:t xml:space="preserve"> </w:t>
      </w:r>
      <w:r w:rsidRPr="00DF0E4E">
        <w:rPr>
          <w:rFonts w:hint="eastAsia"/>
          <w:rtl/>
        </w:rPr>
        <w:t>داخل</w:t>
      </w:r>
      <w:r w:rsidRPr="00DF0E4E">
        <w:rPr>
          <w:rtl/>
        </w:rPr>
        <w:t xml:space="preserve"> </w:t>
      </w:r>
      <w:r w:rsidRPr="00DF0E4E">
        <w:rPr>
          <w:rFonts w:hint="eastAsia"/>
          <w:rtl/>
        </w:rPr>
        <w:t>المؤسسات</w:t>
      </w:r>
      <w:r w:rsidRPr="00DF0E4E">
        <w:rPr>
          <w:rtl/>
        </w:rPr>
        <w:t xml:space="preserve"> </w:t>
      </w:r>
      <w:r w:rsidRPr="00DF0E4E">
        <w:rPr>
          <w:rFonts w:hint="eastAsia"/>
          <w:rtl/>
        </w:rPr>
        <w:t>وخارجها</w:t>
      </w:r>
      <w:r w:rsidRPr="00DF0E4E">
        <w:rPr>
          <w:rtl/>
        </w:rPr>
        <w:t>:</w:t>
      </w:r>
    </w:p>
    <w:p w14:paraId="5294BCB0" w14:textId="64919A17" w:rsidR="004B6974" w:rsidRDefault="004B6974" w:rsidP="004B6974">
      <w:r w:rsidRPr="004B6974">
        <w:rPr>
          <w:noProof/>
        </w:rPr>
        <mc:AlternateContent>
          <mc:Choice Requires="wpg">
            <w:drawing>
              <wp:inline distT="0" distB="0" distL="0" distR="0" wp14:anchorId="40D1605D" wp14:editId="6A0E6455">
                <wp:extent cx="5887779" cy="1643742"/>
                <wp:effectExtent l="0" t="0" r="17780" b="0"/>
                <wp:docPr id="172728650" name="Group 11"/>
                <wp:cNvGraphicFramePr/>
                <a:graphic xmlns:a="http://schemas.openxmlformats.org/drawingml/2006/main">
                  <a:graphicData uri="http://schemas.microsoft.com/office/word/2010/wordprocessingGroup">
                    <wpg:wgp>
                      <wpg:cNvGrpSpPr/>
                      <wpg:grpSpPr>
                        <a:xfrm>
                          <a:off x="0" y="0"/>
                          <a:ext cx="5887779" cy="1643742"/>
                          <a:chOff x="0" y="0"/>
                          <a:chExt cx="5968539" cy="1666283"/>
                        </a:xfrm>
                      </wpg:grpSpPr>
                      <wpg:grpSp>
                        <wpg:cNvPr id="720194505" name="Group 720194505"/>
                        <wpg:cNvGrpSpPr/>
                        <wpg:grpSpPr>
                          <a:xfrm>
                            <a:off x="1325326" y="0"/>
                            <a:ext cx="1116743" cy="1666283"/>
                            <a:chOff x="1325326" y="0"/>
                            <a:chExt cx="1357308" cy="2025225"/>
                          </a:xfrm>
                        </wpg:grpSpPr>
                        <wps:wsp>
                          <wps:cNvPr id="614228183" name="Freeform: Shape 614228183"/>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9419714" name="TextBox 6"/>
                          <wps:cNvSpPr txBox="1"/>
                          <wps:spPr>
                            <a:xfrm>
                              <a:off x="1545294" y="0"/>
                              <a:ext cx="1009837" cy="891418"/>
                            </a:xfrm>
                            <a:prstGeom prst="rect">
                              <a:avLst/>
                            </a:prstGeom>
                            <a:noFill/>
                          </wps:spPr>
                          <wps:txbx>
                            <w:txbxContent>
                              <w:p w14:paraId="5DB78574"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1809954866" name="مربع نص 18"/>
                          <wps:cNvSpPr txBox="1"/>
                          <wps:spPr>
                            <a:xfrm>
                              <a:off x="1325326" y="1187683"/>
                              <a:ext cx="1357308" cy="837542"/>
                            </a:xfrm>
                            <a:prstGeom prst="rect">
                              <a:avLst/>
                            </a:prstGeom>
                            <a:noFill/>
                          </wps:spPr>
                          <wps:txbx>
                            <w:txbxContent>
                              <w:p w14:paraId="4099DAF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الشراكات والتعاون</w:t>
                                </w:r>
                              </w:p>
                            </w:txbxContent>
                          </wps:txbx>
                          <wps:bodyPr wrap="square" rtlCol="1">
                            <a:noAutofit/>
                          </wps:bodyPr>
                        </wps:wsp>
                      </wpg:grpSp>
                      <wpg:grpSp>
                        <wpg:cNvPr id="1330465727" name="Group 1330465727"/>
                        <wpg:cNvGrpSpPr/>
                        <wpg:grpSpPr>
                          <a:xfrm>
                            <a:off x="4851796" y="0"/>
                            <a:ext cx="1116743" cy="1666283"/>
                            <a:chOff x="4851796" y="0"/>
                            <a:chExt cx="1357308" cy="2025225"/>
                          </a:xfrm>
                        </wpg:grpSpPr>
                        <wps:wsp>
                          <wps:cNvPr id="1121454376" name="Freeform: Shape 1121454376"/>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24981645" name="TextBox 6"/>
                          <wps:cNvSpPr txBox="1"/>
                          <wps:spPr>
                            <a:xfrm>
                              <a:off x="5157877" y="0"/>
                              <a:ext cx="866720" cy="891417"/>
                            </a:xfrm>
                            <a:prstGeom prst="rect">
                              <a:avLst/>
                            </a:prstGeom>
                            <a:noFill/>
                          </wps:spPr>
                          <wps:txbx>
                            <w:txbxContent>
                              <w:p w14:paraId="3F829D71"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noAutofit/>
                          </wps:bodyPr>
                        </wps:wsp>
                        <wps:wsp>
                          <wps:cNvPr id="661237433" name="مربع نص 18"/>
                          <wps:cNvSpPr txBox="1"/>
                          <wps:spPr>
                            <a:xfrm>
                              <a:off x="4851796" y="1294723"/>
                              <a:ext cx="1357308" cy="730502"/>
                            </a:xfrm>
                            <a:prstGeom prst="rect">
                              <a:avLst/>
                            </a:prstGeom>
                            <a:noFill/>
                          </wps:spPr>
                          <wps:txbx>
                            <w:txbxContent>
                              <w:p w14:paraId="511DF2DE"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بالقدوة</w:t>
                                </w:r>
                              </w:p>
                            </w:txbxContent>
                          </wps:txbx>
                          <wps:bodyPr wrap="square" rtlCol="1">
                            <a:noAutofit/>
                          </wps:bodyPr>
                        </wps:wsp>
                      </wpg:grpSp>
                      <wpg:grpSp>
                        <wpg:cNvPr id="1210562988" name="Group 1210562988"/>
                        <wpg:cNvGrpSpPr/>
                        <wpg:grpSpPr>
                          <a:xfrm>
                            <a:off x="3599320" y="0"/>
                            <a:ext cx="1252476" cy="1666283"/>
                            <a:chOff x="3599320" y="0"/>
                            <a:chExt cx="1522280" cy="2025225"/>
                          </a:xfrm>
                        </wpg:grpSpPr>
                        <wps:wsp>
                          <wps:cNvPr id="335297254" name="Freeform: Shape 335297254"/>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3377333" name="TextBox 6"/>
                          <wps:cNvSpPr txBox="1"/>
                          <wps:spPr>
                            <a:xfrm>
                              <a:off x="3909541" y="0"/>
                              <a:ext cx="1009836" cy="891418"/>
                            </a:xfrm>
                            <a:prstGeom prst="rect">
                              <a:avLst/>
                            </a:prstGeom>
                            <a:noFill/>
                          </wps:spPr>
                          <wps:txbx>
                            <w:txbxContent>
                              <w:p w14:paraId="2E98488A"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square" rtlCol="0">
                            <a:noAutofit/>
                          </wps:bodyPr>
                        </wps:wsp>
                        <wps:wsp>
                          <wps:cNvPr id="201636661" name="مربع نص 18"/>
                          <wps:cNvSpPr txBox="1"/>
                          <wps:spPr>
                            <a:xfrm>
                              <a:off x="3599320" y="1187683"/>
                              <a:ext cx="1522280" cy="837542"/>
                            </a:xfrm>
                            <a:prstGeom prst="rect">
                              <a:avLst/>
                            </a:prstGeom>
                            <a:noFill/>
                          </wps:spPr>
                          <wps:txbx>
                            <w:txbxContent>
                              <w:p w14:paraId="28A771B6"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الإلهامي والتحفيزي</w:t>
                                </w:r>
                              </w:p>
                            </w:txbxContent>
                          </wps:txbx>
                          <wps:bodyPr wrap="square" rtlCol="1">
                            <a:noAutofit/>
                          </wps:bodyPr>
                        </wps:wsp>
                      </wpg:grpSp>
                      <wpg:grpSp>
                        <wpg:cNvPr id="1424249072" name="Group 1424249072"/>
                        <wpg:cNvGrpSpPr/>
                        <wpg:grpSpPr>
                          <a:xfrm>
                            <a:off x="2486950" y="0"/>
                            <a:ext cx="1116743" cy="1666283"/>
                            <a:chOff x="2486950" y="0"/>
                            <a:chExt cx="1357308" cy="2025225"/>
                          </a:xfrm>
                        </wpg:grpSpPr>
                        <wps:wsp>
                          <wps:cNvPr id="146708142" name="Freeform: Shape 146708142"/>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0135020" name="TextBox 6"/>
                          <wps:cNvSpPr txBox="1"/>
                          <wps:spPr>
                            <a:xfrm>
                              <a:off x="2679588" y="0"/>
                              <a:ext cx="1009837" cy="891418"/>
                            </a:xfrm>
                            <a:prstGeom prst="rect">
                              <a:avLst/>
                            </a:prstGeom>
                            <a:noFill/>
                          </wps:spPr>
                          <wps:txbx>
                            <w:txbxContent>
                              <w:p w14:paraId="44B3F6A7"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square" rtlCol="0">
                            <a:noAutofit/>
                          </wps:bodyPr>
                        </wps:wsp>
                        <wps:wsp>
                          <wps:cNvPr id="103313072" name="مربع نص 18"/>
                          <wps:cNvSpPr txBox="1"/>
                          <wps:spPr>
                            <a:xfrm>
                              <a:off x="2486950" y="1187683"/>
                              <a:ext cx="1357308" cy="837542"/>
                            </a:xfrm>
                            <a:prstGeom prst="rect">
                              <a:avLst/>
                            </a:prstGeom>
                            <a:noFill/>
                          </wps:spPr>
                          <wps:txbx>
                            <w:txbxContent>
                              <w:p w14:paraId="6E96F83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تمكين الموظفين والمشاركة</w:t>
                                </w:r>
                              </w:p>
                            </w:txbxContent>
                          </wps:txbx>
                          <wps:bodyPr wrap="square" rtlCol="1">
                            <a:noAutofit/>
                          </wps:bodyPr>
                        </wps:wsp>
                      </wpg:grpSp>
                      <wpg:grpSp>
                        <wpg:cNvPr id="1278827496" name="Group 1278827496"/>
                        <wpg:cNvGrpSpPr/>
                        <wpg:grpSpPr>
                          <a:xfrm>
                            <a:off x="0" y="0"/>
                            <a:ext cx="1388262" cy="1666283"/>
                            <a:chOff x="0" y="0"/>
                            <a:chExt cx="1687317" cy="2025225"/>
                          </a:xfrm>
                        </wpg:grpSpPr>
                        <wps:wsp>
                          <wps:cNvPr id="1819582483" name="Freeform: Shape 1819582483"/>
                          <wps:cNvSpPr/>
                          <wps:spPr>
                            <a:xfrm>
                              <a:off x="28100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59348447" name="TextBox 6"/>
                          <wps:cNvSpPr txBox="1"/>
                          <wps:spPr>
                            <a:xfrm>
                              <a:off x="385029" y="0"/>
                              <a:ext cx="1009837" cy="891418"/>
                            </a:xfrm>
                            <a:prstGeom prst="rect">
                              <a:avLst/>
                            </a:prstGeom>
                            <a:noFill/>
                          </wps:spPr>
                          <wps:txbx>
                            <w:txbxContent>
                              <w:p w14:paraId="50232BD3"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05</w:t>
                                </w:r>
                              </w:p>
                            </w:txbxContent>
                          </wps:txbx>
                          <wps:bodyPr wrap="square" rtlCol="0">
                            <a:noAutofit/>
                          </wps:bodyPr>
                        </wps:wsp>
                        <wps:wsp>
                          <wps:cNvPr id="1814458862" name="مربع نص 18"/>
                          <wps:cNvSpPr txBox="1"/>
                          <wps:spPr>
                            <a:xfrm>
                              <a:off x="0" y="1187683"/>
                              <a:ext cx="1687317" cy="837542"/>
                            </a:xfrm>
                            <a:prstGeom prst="rect">
                              <a:avLst/>
                            </a:prstGeom>
                            <a:noFill/>
                          </wps:spPr>
                          <wps:txbx>
                            <w:txbxContent>
                              <w:p w14:paraId="0DBA9432"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الاحتفاء بالنجاحات والتكريم</w:t>
                                </w:r>
                              </w:p>
                            </w:txbxContent>
                          </wps:txbx>
                          <wps:bodyPr wrap="square" rtlCol="1">
                            <a:noAutofit/>
                          </wps:bodyPr>
                        </wps:wsp>
                      </wpg:grpSp>
                    </wpg:wgp>
                  </a:graphicData>
                </a:graphic>
              </wp:inline>
            </w:drawing>
          </mc:Choice>
          <mc:Fallback>
            <w:pict>
              <v:group w14:anchorId="40D1605D" id="_x0000_s4272" style="width:463.6pt;height:129.45pt;mso-position-horizontal-relative:char;mso-position-vertical-relative:line" coordsize="59685,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">
                <v:group id="Group 720194505" o:spid="_x0000_s4273" style="position:absolute;left:13253;width:11167;height:16662" coordorigin="13253"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">
                  <v:shape id="Freeform: Shape 614228183" o:spid="_x0000_s4274"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275" type="#_x0000_t202" style="position:absolute;left:15452;width:1009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" filled="f" stroked="f">
                    <v:textbox>
                      <w:txbxContent>
                        <w:p w14:paraId="5DB78574"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4276" type="#_x0000_t202" style="position:absolute;left:13253;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" filled="f" stroked="f">
                    <v:textbox>
                      <w:txbxContent>
                        <w:p w14:paraId="4099DAF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الشراكات والتعاون</w:t>
                          </w:r>
                        </w:p>
                      </w:txbxContent>
                    </v:textbox>
                  </v:shape>
                </v:group>
                <v:group id="Group 1330465727" o:spid="_x0000_s4277" style="position:absolute;left:48517;width:11168;height:16662" coordorigin="48517"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">
                  <v:shape id="Freeform: Shape 1121454376" o:spid="_x0000_s4278"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279"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" filled="f" stroked="f">
                    <v:textbox>
                      <w:txbxContent>
                        <w:p w14:paraId="3F829D71"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4280" type="#_x0000_t202" style="position:absolute;left:48517;top:12947;width:13574;height: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" filled="f" stroked="f">
                    <v:textbox>
                      <w:txbxContent>
                        <w:p w14:paraId="511DF2DE"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القيادة بالقدوة</w:t>
                          </w:r>
                        </w:p>
                      </w:txbxContent>
                    </v:textbox>
                  </v:shape>
                </v:group>
                <v:group id="Group 1210562988" o:spid="_x0000_s4281"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">
                  <v:shape id="Freeform: Shape 335297254" o:spid="_x0000_s4282"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283" type="#_x0000_t202" style="position:absolute;left:39095;width:10098;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" filled="f" stroked="f">
                    <v:textbox>
                      <w:txbxContent>
                        <w:p w14:paraId="2E98488A"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4284"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" filled="f" stroked="f">
                    <v:textbox>
                      <w:txbxContent>
                        <w:p w14:paraId="28A771B6"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الإلهامي والتحفيزي</w:t>
                          </w:r>
                        </w:p>
                      </w:txbxContent>
                    </v:textbox>
                  </v:shape>
                </v:group>
                <v:group id="Group 1424249072" o:spid="_x0000_s4285"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">
                  <v:shape id="Freeform: Shape 146708142" o:spid="_x0000_s4286"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287" type="#_x0000_t202" style="position:absolute;left:26795;width:1009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" filled="f" stroked="f">
                    <v:textbox>
                      <w:txbxContent>
                        <w:p w14:paraId="44B3F6A7" w14:textId="77777777" w:rsidR="004B6974" w:rsidRDefault="004B6974" w:rsidP="004B6974">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4288"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" filled="f" stroked="f">
                    <v:textbox>
                      <w:txbxContent>
                        <w:p w14:paraId="6E96F833"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تمكين الموظفين والمشاركة</w:t>
                          </w:r>
                        </w:p>
                      </w:txbxContent>
                    </v:textbox>
                  </v:shape>
                </v:group>
                <v:group id="Group 1278827496" o:spid="_x0000_s4289" style="position:absolute;width:13882;height:16662" coordsize="168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">
                  <v:shape id="Freeform: Shape 1819582483" o:spid="_x0000_s4290" style="position:absolute;left:281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4291" type="#_x0000_t202" style="position:absolute;left:3850;width:10098;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" filled="f" stroked="f">
                    <v:textbox>
                      <w:txbxContent>
                        <w:p w14:paraId="50232BD3" w14:textId="77777777" w:rsidR="004B6974" w:rsidRDefault="004B6974" w:rsidP="004B6974">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05</w:t>
                          </w:r>
                        </w:p>
                      </w:txbxContent>
                    </v:textbox>
                  </v:shape>
                  <v:shape id="مربع نص 18" o:spid="_x0000_s4292" type="#_x0000_t202" style="position:absolute;top:11876;width:168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" filled="f" stroked="f">
                    <v:textbox>
                      <w:txbxContent>
                        <w:p w14:paraId="0DBA9432" w14:textId="77777777" w:rsidR="004B6974" w:rsidRDefault="004B6974" w:rsidP="004B6974">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الاحتفاء بالنجاحات والتكريم</w:t>
                          </w:r>
                        </w:p>
                      </w:txbxContent>
                    </v:textbox>
                  </v:shape>
                </v:group>
                <w10:anchorlock/>
              </v:group>
            </w:pict>
          </mc:Fallback>
        </mc:AlternateContent>
      </w:r>
    </w:p>
    <w:p w14:paraId="08151C2C" w14:textId="4F77A2BE"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3BAB2080" wp14:editId="22F09E97">
                <wp:extent cx="5731510" cy="891540"/>
                <wp:effectExtent l="0" t="0" r="2540" b="22860"/>
                <wp:docPr id="2024176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81743959" name="مجموعة 47"/>
                        <wpg:cNvGrpSpPr/>
                        <wpg:grpSpPr>
                          <a:xfrm>
                            <a:off x="0" y="0"/>
                            <a:ext cx="5731510" cy="895351"/>
                            <a:chOff x="0" y="0"/>
                            <a:chExt cx="5878196" cy="918845"/>
                          </a:xfrm>
                        </wpg:grpSpPr>
                        <wpg:grpSp>
                          <wpg:cNvPr id="1232556413" name="مجموعة 48"/>
                          <wpg:cNvGrpSpPr/>
                          <wpg:grpSpPr>
                            <a:xfrm>
                              <a:off x="0" y="0"/>
                              <a:ext cx="5878196" cy="918845"/>
                              <a:chOff x="0" y="0"/>
                              <a:chExt cx="6240348" cy="919070"/>
                            </a:xfrm>
                          </wpg:grpSpPr>
                          <wpg:grpSp>
                            <wpg:cNvPr id="1816457517" name="مجموعة 49"/>
                            <wpg:cNvGrpSpPr/>
                            <wpg:grpSpPr>
                              <a:xfrm>
                                <a:off x="0" y="169208"/>
                                <a:ext cx="5433072" cy="580613"/>
                                <a:chOff x="0" y="169208"/>
                                <a:chExt cx="5433072" cy="580613"/>
                              </a:xfrm>
                            </wpg:grpSpPr>
                            <wps:wsp>
                              <wps:cNvPr id="10947026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6122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68241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9634555" name="مربع نص 41"/>
                          <wps:cNvSpPr txBox="1"/>
                          <wps:spPr>
                            <a:xfrm>
                              <a:off x="204466" y="257055"/>
                              <a:ext cx="4615440" cy="389397"/>
                            </a:xfrm>
                            <a:prstGeom prst="rect">
                              <a:avLst/>
                            </a:prstGeom>
                            <a:noFill/>
                          </wps:spPr>
                          <wps:txbx>
                            <w:txbxContent>
                              <w:p w14:paraId="2CE67750" w14:textId="1EF093B4"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القيادة بالقدوة:</w:t>
                                </w:r>
                              </w:p>
                            </w:txbxContent>
                          </wps:txbx>
                          <wps:bodyPr wrap="square" rtlCol="1">
                            <a:spAutoFit/>
                          </wps:bodyPr>
                        </wps:wsp>
                      </wpg:grpSp>
                      <pic:pic xmlns:pic="http://schemas.openxmlformats.org/drawingml/2006/picture">
                        <pic:nvPicPr>
                          <pic:cNvPr id="1802634655"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AB2080" id="_x0000_s42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lC7R5sHAAD7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4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">
                  <v:group id="مجموعة 48" o:spid="_x0000_s4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">
                    <v:group id="مجموعة 49" o:spid="_x0000_s4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">
                      <v:shape id="شكل حر 50" o:spid="_x0000_s4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" fillcolor="#a5a5a5 [2092]" stroked="f" strokeweight="1pt">
                        <v:stroke joinstyle="miter"/>
                      </v:roundrect>
                    </v:group>
                    <v:oval id="شكل بيضاوي 52" o:spid="_x0000_s4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" filled="f" strokecolor="#168489" strokeweight="1pt">
                      <v:stroke joinstyle="miter"/>
                    </v:oval>
                  </v:group>
                  <v:shape id="مربع نص 41" o:spid="_x0000_s43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" filled="f" stroked="f">
                    <v:textbox style="mso-fit-shape-to-text:t">
                      <w:txbxContent>
                        <w:p w14:paraId="2CE67750" w14:textId="1EF093B4"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القيادة بالقدوة:</w:t>
                          </w:r>
                        </w:p>
                      </w:txbxContent>
                    </v:textbox>
                  </v:shape>
                </v:group>
                <v:shape id="صورة 54" o:spid="_x0000_s4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">
                  <v:imagedata r:id="rId79" o:title=""/>
                </v:shape>
                <w10:anchorlock/>
              </v:group>
            </w:pict>
          </mc:Fallback>
        </mc:AlternateContent>
      </w:r>
    </w:p>
    <w:p w14:paraId="7581E586" w14:textId="3E73FDEE"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إظهار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الالتزام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الشخصي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والعمل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بنموذج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ممارسات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الحياة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اليومية</w:t>
      </w:r>
      <w:r w:rsidRPr="002809B1">
        <w:rPr>
          <w:rFonts w:ascii="Sakkal Majalla" w:hAnsi="Sakkal Majalla" w:cs="Sakkal Majalla"/>
          <w:sz w:val="34"/>
          <w:szCs w:val="34"/>
          <w:rtl/>
        </w:rPr>
        <w:t>.</w:t>
      </w:r>
    </w:p>
    <w:p w14:paraId="134F38C6" w14:textId="1DF70B77"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إبراز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القصص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والنماذج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الإلهامية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قادة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آخرين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ناجحين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مجال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6141B767" w14:textId="1E99DB8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المباشرة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والتأثير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الشخصي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على</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الآخرين</w:t>
      </w:r>
      <w:r w:rsidRPr="002809B1">
        <w:rPr>
          <w:rFonts w:ascii="Sakkal Majalla" w:hAnsi="Sakkal Majalla" w:cs="Sakkal Majalla"/>
          <w:sz w:val="34"/>
          <w:szCs w:val="34"/>
          <w:rtl/>
        </w:rPr>
        <w:t>.</w:t>
      </w:r>
    </w:p>
    <w:p w14:paraId="3125E274" w14:textId="4D9EA50A"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5A2E5B8E" wp14:editId="6E5DB215">
                <wp:extent cx="5731510" cy="891540"/>
                <wp:effectExtent l="0" t="0" r="2540" b="22860"/>
                <wp:docPr id="156728249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529463" name="مجموعة 47"/>
                        <wpg:cNvGrpSpPr/>
                        <wpg:grpSpPr>
                          <a:xfrm>
                            <a:off x="0" y="0"/>
                            <a:ext cx="5731510" cy="895351"/>
                            <a:chOff x="0" y="0"/>
                            <a:chExt cx="5878196" cy="918845"/>
                          </a:xfrm>
                        </wpg:grpSpPr>
                        <wpg:grpSp>
                          <wpg:cNvPr id="840882798" name="مجموعة 48"/>
                          <wpg:cNvGrpSpPr/>
                          <wpg:grpSpPr>
                            <a:xfrm>
                              <a:off x="0" y="0"/>
                              <a:ext cx="5878196" cy="918845"/>
                              <a:chOff x="0" y="0"/>
                              <a:chExt cx="6240348" cy="919070"/>
                            </a:xfrm>
                          </wpg:grpSpPr>
                          <wpg:grpSp>
                            <wpg:cNvPr id="1891584894" name="مجموعة 49"/>
                            <wpg:cNvGrpSpPr/>
                            <wpg:grpSpPr>
                              <a:xfrm>
                                <a:off x="0" y="169208"/>
                                <a:ext cx="5433072" cy="580613"/>
                                <a:chOff x="0" y="169208"/>
                                <a:chExt cx="5433072" cy="580613"/>
                              </a:xfrm>
                            </wpg:grpSpPr>
                            <wps:wsp>
                              <wps:cNvPr id="4441770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11418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3290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9711484" name="مربع نص 41"/>
                          <wps:cNvSpPr txBox="1"/>
                          <wps:spPr>
                            <a:xfrm>
                              <a:off x="204466" y="257055"/>
                              <a:ext cx="4615440" cy="389397"/>
                            </a:xfrm>
                            <a:prstGeom prst="rect">
                              <a:avLst/>
                            </a:prstGeom>
                            <a:noFill/>
                          </wps:spPr>
                          <wps:txbx>
                            <w:txbxContent>
                              <w:p w14:paraId="0400C7BF" w14:textId="24080249"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التواصل الإلهامي والتحفيزي:</w:t>
                                </w:r>
                              </w:p>
                            </w:txbxContent>
                          </wps:txbx>
                          <wps:bodyPr wrap="square" rtlCol="1">
                            <a:spAutoFit/>
                          </wps:bodyPr>
                        </wps:wsp>
                      </wpg:grpSp>
                      <pic:pic xmlns:pic="http://schemas.openxmlformats.org/drawingml/2006/picture">
                        <pic:nvPicPr>
                          <pic:cNvPr id="888810826"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2E5B8E" id="_x0000_s43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xCk25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4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">
                  <v:group id="مجموعة 48" o:spid="_x0000_s4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">
                    <v:group id="مجموعة 49" o:spid="_x0000_s4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">
                      <v:shape id="شكل حر 50" o:spid="_x0000_s4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" fillcolor="#a5a5a5 [2092]" stroked="f" strokeweight="1pt">
                        <v:stroke joinstyle="miter"/>
                      </v:roundrect>
                    </v:group>
                    <v:oval id="شكل بيضاوي 52" o:spid="_x0000_s4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" filled="f" strokecolor="#168489" strokeweight="1pt">
                      <v:stroke joinstyle="miter"/>
                    </v:oval>
                  </v:group>
                  <v:shape id="مربع نص 41" o:spid="_x0000_s43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" filled="f" stroked="f">
                    <v:textbox style="mso-fit-shape-to-text:t">
                      <w:txbxContent>
                        <w:p w14:paraId="0400C7BF" w14:textId="24080249"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التواصل الإلهامي والتحفيزي:</w:t>
                          </w:r>
                        </w:p>
                      </w:txbxContent>
                    </v:textbox>
                  </v:shape>
                </v:group>
                <v:shape id="صورة 54" o:spid="_x0000_s4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">
                  <v:imagedata r:id="rId79" o:title=""/>
                </v:shape>
                <w10:anchorlock/>
              </v:group>
            </w:pict>
          </mc:Fallback>
        </mc:AlternateContent>
      </w:r>
    </w:p>
    <w:p w14:paraId="1E7710A2" w14:textId="3E763C15"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صياغة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رؤية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مستقبلية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قوية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وملهمة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حول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وربطها</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برسالة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المؤسسة</w:t>
      </w:r>
      <w:r w:rsidRPr="002809B1">
        <w:rPr>
          <w:rFonts w:ascii="Sakkal Majalla" w:hAnsi="Sakkal Majalla" w:cs="Sakkal Majalla"/>
          <w:sz w:val="34"/>
          <w:szCs w:val="34"/>
          <w:rtl/>
        </w:rPr>
        <w:t>.</w:t>
      </w:r>
    </w:p>
    <w:p w14:paraId="58C5E29A" w14:textId="66E4238B"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استخدام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لغة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تحفيزية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وإيجابية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لتشجيع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الابتكار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والتغيير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المستدام</w:t>
      </w:r>
      <w:r w:rsidRPr="002809B1">
        <w:rPr>
          <w:rFonts w:ascii="Sakkal Majalla" w:hAnsi="Sakkal Majalla" w:cs="Sakkal Majalla"/>
          <w:sz w:val="34"/>
          <w:szCs w:val="34"/>
          <w:rtl/>
        </w:rPr>
        <w:t>.</w:t>
      </w:r>
    </w:p>
    <w:p w14:paraId="3A932049" w14:textId="4BFD9072"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إيجاد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طرق</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مبتكرة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للتواصل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والأطراف</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المعنية</w:t>
      </w:r>
      <w:r w:rsidRPr="002809B1">
        <w:rPr>
          <w:rFonts w:ascii="Sakkal Majalla" w:hAnsi="Sakkal Majalla" w:cs="Sakkal Majalla"/>
          <w:sz w:val="34"/>
          <w:szCs w:val="34"/>
          <w:rtl/>
        </w:rPr>
        <w:t>.</w:t>
      </w:r>
    </w:p>
    <w:p w14:paraId="394A7167" w14:textId="1CE40786"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73015D58" wp14:editId="5184754F">
                <wp:extent cx="5731510" cy="891540"/>
                <wp:effectExtent l="0" t="0" r="2540" b="22860"/>
                <wp:docPr id="10409579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9632921" name="مجموعة 47"/>
                        <wpg:cNvGrpSpPr/>
                        <wpg:grpSpPr>
                          <a:xfrm>
                            <a:off x="0" y="0"/>
                            <a:ext cx="5731510" cy="895351"/>
                            <a:chOff x="0" y="0"/>
                            <a:chExt cx="5878196" cy="918845"/>
                          </a:xfrm>
                        </wpg:grpSpPr>
                        <wpg:grpSp>
                          <wpg:cNvPr id="643261112" name="مجموعة 48"/>
                          <wpg:cNvGrpSpPr/>
                          <wpg:grpSpPr>
                            <a:xfrm>
                              <a:off x="0" y="0"/>
                              <a:ext cx="5878196" cy="918845"/>
                              <a:chOff x="0" y="0"/>
                              <a:chExt cx="6240348" cy="919070"/>
                            </a:xfrm>
                          </wpg:grpSpPr>
                          <wpg:grpSp>
                            <wpg:cNvPr id="94846755" name="مجموعة 49"/>
                            <wpg:cNvGrpSpPr/>
                            <wpg:grpSpPr>
                              <a:xfrm>
                                <a:off x="0" y="169208"/>
                                <a:ext cx="5433072" cy="580613"/>
                                <a:chOff x="0" y="169208"/>
                                <a:chExt cx="5433072" cy="580613"/>
                              </a:xfrm>
                            </wpg:grpSpPr>
                            <wps:wsp>
                              <wps:cNvPr id="13565248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3406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85975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8890029" name="مربع نص 41"/>
                          <wps:cNvSpPr txBox="1"/>
                          <wps:spPr>
                            <a:xfrm>
                              <a:off x="204466" y="257055"/>
                              <a:ext cx="4615440" cy="389397"/>
                            </a:xfrm>
                            <a:prstGeom prst="rect">
                              <a:avLst/>
                            </a:prstGeom>
                            <a:noFill/>
                          </wps:spPr>
                          <wps:txbx>
                            <w:txbxContent>
                              <w:p w14:paraId="1B85C678" w14:textId="592DF961"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تمكين الموظفين والمشاركة:</w:t>
                                </w:r>
                              </w:p>
                            </w:txbxContent>
                          </wps:txbx>
                          <wps:bodyPr wrap="square" rtlCol="1">
                            <a:spAutoFit/>
                          </wps:bodyPr>
                        </wps:wsp>
                      </wpg:grpSp>
                      <pic:pic xmlns:pic="http://schemas.openxmlformats.org/drawingml/2006/picture">
                        <pic:nvPicPr>
                          <pic:cNvPr id="1166744749"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015D58" id="_x0000_s43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MnjkYowcAAPk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4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">
                  <v:group id="مجموعة 48" o:spid="_x0000_s4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">
                    <v:group id="مجموعة 49" o:spid="_x0000_s4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">
                      <v:shape id="شكل حر 50" o:spid="_x0000_s4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" fillcolor="#a5a5a5 [2092]" stroked="f" strokeweight="1pt">
                        <v:stroke joinstyle="miter"/>
                      </v:roundrect>
                    </v:group>
                    <v:oval id="شكل بيضاوي 52" o:spid="_x0000_s4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" filled="f" strokecolor="#168489" strokeweight="1pt">
                      <v:stroke joinstyle="miter"/>
                    </v:oval>
                  </v:group>
                  <v:shape id="مربع نص 41" o:spid="_x0000_s43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" filled="f" stroked="f">
                    <v:textbox style="mso-fit-shape-to-text:t">
                      <w:txbxContent>
                        <w:p w14:paraId="1B85C678" w14:textId="592DF961"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تمكين الموظفين والمشاركة:</w:t>
                          </w:r>
                        </w:p>
                      </w:txbxContent>
                    </v:textbox>
                  </v:shape>
                </v:group>
                <v:shape id="صورة 54" o:spid="_x0000_s4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">
                  <v:imagedata r:id="rId79" o:title=""/>
                </v:shape>
                <w10:anchorlock/>
              </v:group>
            </w:pict>
          </mc:Fallback>
        </mc:AlternateContent>
      </w:r>
    </w:p>
    <w:p w14:paraId="6646DCD4" w14:textId="34BC67F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إشراك</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عملية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صنع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القرار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والتخطيط</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للاستدامة</w:t>
      </w:r>
      <w:r w:rsidRPr="002809B1">
        <w:rPr>
          <w:rFonts w:ascii="Sakkal Majalla" w:hAnsi="Sakkal Majalla" w:cs="Sakkal Majalla"/>
          <w:sz w:val="34"/>
          <w:szCs w:val="34"/>
          <w:rtl/>
        </w:rPr>
        <w:t>.</w:t>
      </w:r>
    </w:p>
    <w:p w14:paraId="4792A288" w14:textId="160C501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lastRenderedPageBreak/>
        <w:t>منح</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الموظفين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الفرص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والموارد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اللازمة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لتنفيذ</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5F721C5D" w14:textId="73AC28B1"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تطوير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برامج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تدريبية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وتحفيزية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لتعزيز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المهارات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والسلوكيات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المستدامة</w:t>
      </w:r>
      <w:r w:rsidRPr="002809B1">
        <w:rPr>
          <w:rFonts w:ascii="Sakkal Majalla" w:hAnsi="Sakkal Majalla" w:cs="Sakkal Majalla"/>
          <w:sz w:val="34"/>
          <w:szCs w:val="34"/>
          <w:rtl/>
        </w:rPr>
        <w:t>.</w:t>
      </w:r>
    </w:p>
    <w:p w14:paraId="37B6F746" w14:textId="22394775"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0A771AC4" wp14:editId="54BC48A6">
                <wp:extent cx="5731510" cy="891540"/>
                <wp:effectExtent l="0" t="0" r="2540" b="22860"/>
                <wp:docPr id="13674535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12616934" name="مجموعة 47"/>
                        <wpg:cNvGrpSpPr/>
                        <wpg:grpSpPr>
                          <a:xfrm>
                            <a:off x="0" y="0"/>
                            <a:ext cx="5731510" cy="895351"/>
                            <a:chOff x="0" y="0"/>
                            <a:chExt cx="5878196" cy="918845"/>
                          </a:xfrm>
                        </wpg:grpSpPr>
                        <wpg:grpSp>
                          <wpg:cNvPr id="523286991" name="مجموعة 48"/>
                          <wpg:cNvGrpSpPr/>
                          <wpg:grpSpPr>
                            <a:xfrm>
                              <a:off x="0" y="0"/>
                              <a:ext cx="5878196" cy="918845"/>
                              <a:chOff x="0" y="0"/>
                              <a:chExt cx="6240348" cy="919070"/>
                            </a:xfrm>
                          </wpg:grpSpPr>
                          <wpg:grpSp>
                            <wpg:cNvPr id="1544573743" name="مجموعة 49"/>
                            <wpg:cNvGrpSpPr/>
                            <wpg:grpSpPr>
                              <a:xfrm>
                                <a:off x="0" y="169208"/>
                                <a:ext cx="5433072" cy="580613"/>
                                <a:chOff x="0" y="169208"/>
                                <a:chExt cx="5433072" cy="580613"/>
                              </a:xfrm>
                            </wpg:grpSpPr>
                            <wps:wsp>
                              <wps:cNvPr id="1840523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15885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63544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764675" name="مربع نص 41"/>
                          <wps:cNvSpPr txBox="1"/>
                          <wps:spPr>
                            <a:xfrm>
                              <a:off x="204466" y="257055"/>
                              <a:ext cx="4615440" cy="389397"/>
                            </a:xfrm>
                            <a:prstGeom prst="rect">
                              <a:avLst/>
                            </a:prstGeom>
                            <a:noFill/>
                          </wps:spPr>
                          <wps:txbx>
                            <w:txbxContent>
                              <w:p w14:paraId="61952878" w14:textId="40EDEBA7"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الشراكات والتعاون:</w:t>
                                </w:r>
                              </w:p>
                            </w:txbxContent>
                          </wps:txbx>
                          <wps:bodyPr wrap="square" rtlCol="1">
                            <a:spAutoFit/>
                          </wps:bodyPr>
                        </wps:wsp>
                      </wpg:grpSp>
                      <pic:pic xmlns:pic="http://schemas.openxmlformats.org/drawingml/2006/picture">
                        <pic:nvPicPr>
                          <pic:cNvPr id="479123058"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A771AC4" id="_x0000_s43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kEKMng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JBCjJ4HAAD6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4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">
                  <v:group id="مجموعة 48" o:spid="_x0000_s4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">
                    <v:group id="مجموعة 49" o:spid="_x0000_s4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">
                      <v:shape id="شكل حر 50" o:spid="_x0000_s4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" fillcolor="#a5a5a5 [2092]" stroked="f" strokeweight="1pt">
                        <v:stroke joinstyle="miter"/>
                      </v:roundrect>
                    </v:group>
                    <v:oval id="شكل بيضاوي 52" o:spid="_x0000_s4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" filled="f" strokecolor="#168489" strokeweight="1pt">
                      <v:stroke joinstyle="miter"/>
                    </v:oval>
                  </v:group>
                  <v:shape id="مربع نص 41" o:spid="_x0000_s432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" filled="f" stroked="f">
                    <v:textbox style="mso-fit-shape-to-text:t">
                      <w:txbxContent>
                        <w:p w14:paraId="61952878" w14:textId="40EDEBA7"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الشراكات والتعاون:</w:t>
                          </w:r>
                        </w:p>
                      </w:txbxContent>
                    </v:textbox>
                  </v:shape>
                </v:group>
                <v:shape id="صورة 54" o:spid="_x0000_s4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">
                  <v:imagedata r:id="rId79" o:title=""/>
                </v:shape>
                <w10:anchorlock/>
              </v:group>
            </w:pict>
          </mc:Fallback>
        </mc:AlternateContent>
      </w:r>
    </w:p>
    <w:p w14:paraId="043FA119" w14:textId="1A9D366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بناء</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شراكات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استراتيجية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منظمات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بيئية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ومجتمعية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ذات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صلة</w:t>
      </w:r>
      <w:r w:rsidRPr="002809B1">
        <w:rPr>
          <w:rFonts w:ascii="Sakkal Majalla" w:hAnsi="Sakkal Majalla" w:cs="Sakkal Majalla"/>
          <w:sz w:val="34"/>
          <w:szCs w:val="34"/>
          <w:rtl/>
        </w:rPr>
        <w:t>.</w:t>
      </w:r>
    </w:p>
    <w:p w14:paraId="1813EC31" w14:textId="6794BFBE"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مبادرات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قطاعية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وعالمية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لتبادل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الممارسات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الجيدة</w:t>
      </w:r>
      <w:r w:rsidRPr="002809B1">
        <w:rPr>
          <w:rFonts w:ascii="Sakkal Majalla" w:hAnsi="Sakkal Majalla" w:cs="Sakkal Majalla"/>
          <w:sz w:val="34"/>
          <w:szCs w:val="34"/>
          <w:rtl/>
        </w:rPr>
        <w:t>.</w:t>
      </w:r>
    </w:p>
    <w:p w14:paraId="4F58C3F0" w14:textId="4285814F"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التعاون</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مع</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الحكومات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والجهات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التنظيمية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لتعزيز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التشريعات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الداعمة</w:t>
      </w:r>
      <w:r w:rsidRPr="002809B1">
        <w:rPr>
          <w:rFonts w:ascii="Sakkal Majalla" w:hAnsi="Sakkal Majalla" w:cs="Sakkal Majalla"/>
          <w:sz w:val="34"/>
          <w:szCs w:val="34"/>
          <w:rtl/>
        </w:rPr>
        <w:t>.</w:t>
      </w:r>
    </w:p>
    <w:p w14:paraId="1B61A83C" w14:textId="34D3DC90" w:rsidR="0083164B" w:rsidRPr="00DF0E4E" w:rsidRDefault="0083164B" w:rsidP="0083164B">
      <w:r w:rsidRPr="002A078C">
        <w:rPr>
          <w:rFonts w:ascii="Sakkal Majalla" w:hAnsi="Sakkal Majalla"/>
          <w:noProof/>
          <w:sz w:val="34"/>
          <w:lang w:bidi="ar-EG"/>
        </w:rPr>
        <mc:AlternateContent>
          <mc:Choice Requires="wpg">
            <w:drawing>
              <wp:inline distT="0" distB="0" distL="0" distR="0" wp14:anchorId="3EC14A58" wp14:editId="4698E983">
                <wp:extent cx="5731510" cy="891540"/>
                <wp:effectExtent l="0" t="0" r="2540" b="22860"/>
                <wp:docPr id="3731831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31309980" name="مجموعة 47"/>
                        <wpg:cNvGrpSpPr/>
                        <wpg:grpSpPr>
                          <a:xfrm>
                            <a:off x="0" y="0"/>
                            <a:ext cx="5731510" cy="895351"/>
                            <a:chOff x="0" y="0"/>
                            <a:chExt cx="5878196" cy="918845"/>
                          </a:xfrm>
                        </wpg:grpSpPr>
                        <wpg:grpSp>
                          <wpg:cNvPr id="360329714" name="مجموعة 48"/>
                          <wpg:cNvGrpSpPr/>
                          <wpg:grpSpPr>
                            <a:xfrm>
                              <a:off x="0" y="0"/>
                              <a:ext cx="5878196" cy="918845"/>
                              <a:chOff x="0" y="0"/>
                              <a:chExt cx="6240348" cy="919070"/>
                            </a:xfrm>
                          </wpg:grpSpPr>
                          <wpg:grpSp>
                            <wpg:cNvPr id="4396954" name="مجموعة 49"/>
                            <wpg:cNvGrpSpPr/>
                            <wpg:grpSpPr>
                              <a:xfrm>
                                <a:off x="0" y="169208"/>
                                <a:ext cx="5433072" cy="580613"/>
                                <a:chOff x="0" y="169208"/>
                                <a:chExt cx="5433072" cy="580613"/>
                              </a:xfrm>
                            </wpg:grpSpPr>
                            <wps:wsp>
                              <wps:cNvPr id="17379005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9439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42210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458095" name="مربع نص 41"/>
                          <wps:cNvSpPr txBox="1"/>
                          <wps:spPr>
                            <a:xfrm>
                              <a:off x="204466" y="257055"/>
                              <a:ext cx="4615440" cy="389397"/>
                            </a:xfrm>
                            <a:prstGeom prst="rect">
                              <a:avLst/>
                            </a:prstGeom>
                            <a:noFill/>
                          </wps:spPr>
                          <wps:txbx>
                            <w:txbxContent>
                              <w:p w14:paraId="563BF852" w14:textId="1E33BE06"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الاحتفاء بالنجاحات والتكريم:</w:t>
                                </w:r>
                              </w:p>
                            </w:txbxContent>
                          </wps:txbx>
                          <wps:bodyPr wrap="square" rtlCol="1">
                            <a:spAutoFit/>
                          </wps:bodyPr>
                        </wps:wsp>
                      </wpg:grpSp>
                      <pic:pic xmlns:pic="http://schemas.openxmlformats.org/drawingml/2006/picture">
                        <pic:nvPicPr>
                          <pic:cNvPr id="1033246781" name="صورة 54"/>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C14A58" id="_x0000_s43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&#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">
                <v:group id="مجموعة 47" o:spid="_x0000_s43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">
                  <v:group id="مجموعة 48" o:spid="_x0000_s43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">
                    <v:group id="مجموعة 49" o:spid="_x0000_s43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">
                      <v:shape id="شكل حر 50" o:spid="_x0000_s43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" fillcolor="#a5a5a5 [2092]" stroked="f" strokeweight="1pt">
                        <v:stroke joinstyle="miter"/>
                      </v:roundrect>
                    </v:group>
                    <v:oval id="شكل بيضاوي 52" o:spid="_x0000_s43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" filled="f" strokecolor="#168489" strokeweight="1pt">
                      <v:stroke joinstyle="miter"/>
                    </v:oval>
                  </v:group>
                  <v:shape id="مربع نص 41" o:spid="_x0000_s433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" filled="f" stroked="f">
                    <v:textbox style="mso-fit-shape-to-text:t">
                      <w:txbxContent>
                        <w:p w14:paraId="563BF852" w14:textId="1E33BE06" w:rsidR="0083164B" w:rsidRDefault="002809B1" w:rsidP="0083164B">
                          <w:pPr>
                            <w:rPr>
                              <w:rFonts w:eastAsia="Calibri" w:hAnsi="Adobe Arabic" w:cs="Adobe Arabic"/>
                              <w:b/>
                              <w:bCs/>
                              <w:color w:val="FFFFFF"/>
                              <w:kern w:val="24"/>
                              <w:sz w:val="36"/>
                              <w:szCs w:val="36"/>
                              <w:lang w:bidi="ar-EG"/>
                            </w:rPr>
                          </w:pPr>
                          <w:r w:rsidRPr="002809B1">
                            <w:rPr>
                              <w:rFonts w:eastAsia="Calibri" w:hAnsi="Adobe Arabic" w:cs="Adobe Arabic"/>
                              <w:b/>
                              <w:bCs/>
                              <w:color w:val="FFFFFF"/>
                              <w:kern w:val="24"/>
                              <w:sz w:val="36"/>
                              <w:szCs w:val="36"/>
                              <w:rtl/>
                              <w:lang w:bidi="ar-EG"/>
                            </w:rPr>
                            <w:t>الاحتفاء بالنجاحات والتكريم:</w:t>
                          </w:r>
                        </w:p>
                      </w:txbxContent>
                    </v:textbox>
                  </v:shape>
                </v:group>
                <v:shape id="صورة 54" o:spid="_x0000_s43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">
                  <v:imagedata r:id="rId79" o:title=""/>
                </v:shape>
                <w10:anchorlock/>
              </v:group>
            </w:pict>
          </mc:Fallback>
        </mc:AlternateContent>
      </w:r>
    </w:p>
    <w:p w14:paraId="1E0A008A" w14:textId="273A5974"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الاعتراف</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وتقدير</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الجهود</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المتميزة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في</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مجال</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الاستدامة</w:t>
      </w:r>
      <w:r w:rsidRPr="002809B1">
        <w:rPr>
          <w:rFonts w:ascii="Sakkal Majalla" w:hAnsi="Sakkal Majalla" w:cs="Sakkal Majalla"/>
          <w:sz w:val="34"/>
          <w:szCs w:val="34"/>
          <w:rtl/>
        </w:rPr>
        <w:t>.</w:t>
      </w:r>
    </w:p>
    <w:p w14:paraId="00C372C5" w14:textId="36BA3E48"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استخدام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حفلات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التكريم</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والجوائز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لإبراز</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قصص</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النجاح</w:t>
      </w:r>
      <w:r w:rsidRPr="002809B1">
        <w:rPr>
          <w:rFonts w:ascii="Sakkal Majalla" w:hAnsi="Sakkal Majalla" w:cs="Sakkal Majalla"/>
          <w:sz w:val="34"/>
          <w:szCs w:val="34"/>
          <w:rtl/>
        </w:rPr>
        <w:t>.</w:t>
      </w:r>
    </w:p>
    <w:p w14:paraId="6516B1BA" w14:textId="2F83073B" w:rsidR="0083164B" w:rsidRPr="002809B1" w:rsidRDefault="0083164B" w:rsidP="002467E8">
      <w:pPr>
        <w:pStyle w:val="a5"/>
        <w:numPr>
          <w:ilvl w:val="0"/>
          <w:numId w:val="5"/>
        </w:numPr>
        <w:spacing w:after="0"/>
        <w:jc w:val="both"/>
        <w:rPr>
          <w:rFonts w:ascii="Sakkal Majalla" w:hAnsi="Sakkal Majalla" w:cs="Sakkal Majalla"/>
          <w:sz w:val="34"/>
          <w:szCs w:val="34"/>
        </w:rPr>
      </w:pPr>
      <w:r w:rsidRPr="002809B1">
        <w:rPr>
          <w:rFonts w:ascii="Sakkal Majalla" w:hAnsi="Sakkal Majalla" w:cs="Sakkal Majalla" w:hint="eastAsia"/>
          <w:sz w:val="34"/>
          <w:szCs w:val="34"/>
          <w:rtl/>
        </w:rPr>
        <w:t>مشاركة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النماذج</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الإيجابية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والخبرات</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الناجحة</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على</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نطاق</w:t>
      </w:r>
      <w:r w:rsidRPr="002809B1">
        <w:rPr>
          <w:rFonts w:ascii="Sakkal Majalla" w:hAnsi="Sakkal Majalla" w:cs="Sakkal Majalla"/>
          <w:sz w:val="34"/>
          <w:szCs w:val="34"/>
          <w:rtl/>
        </w:rPr>
        <w:t xml:space="preserve"> </w:t>
      </w:r>
      <w:r w:rsidRPr="002809B1">
        <w:rPr>
          <w:rFonts w:ascii="Sakkal Majalla" w:hAnsi="Sakkal Majalla" w:cs="Sakkal Majalla" w:hint="eastAsia"/>
          <w:sz w:val="34"/>
          <w:szCs w:val="34"/>
          <w:rtl/>
        </w:rPr>
        <w:t>واسع</w:t>
      </w:r>
      <w:r w:rsidRPr="002809B1">
        <w:rPr>
          <w:rFonts w:ascii="Sakkal Majalla" w:hAnsi="Sakkal Majalla" w:cs="Sakkal Majalla"/>
          <w:sz w:val="34"/>
          <w:szCs w:val="34"/>
          <w:rtl/>
        </w:rPr>
        <w:t>.</w:t>
      </w:r>
    </w:p>
    <w:p w14:paraId="32AD1553" w14:textId="77777777" w:rsidR="0083164B" w:rsidRDefault="0083164B" w:rsidP="0083164B">
      <w:r w:rsidRPr="00DF0E4E">
        <w:rPr>
          <w:rFonts w:hint="eastAsia"/>
          <w:rtl/>
        </w:rPr>
        <w:t>هذه</w:t>
      </w:r>
      <w:r w:rsidRPr="00DF0E4E">
        <w:rPr>
          <w:rtl/>
        </w:rPr>
        <w:t xml:space="preserve"> </w:t>
      </w:r>
      <w:r w:rsidRPr="00DF0E4E">
        <w:rPr>
          <w:rFonts w:hint="eastAsia"/>
          <w:rtl/>
        </w:rPr>
        <w:t>الممارسات</w:t>
      </w:r>
      <w:r w:rsidRPr="00DF0E4E">
        <w:rPr>
          <w:rtl/>
        </w:rPr>
        <w:t xml:space="preserve"> </w:t>
      </w:r>
      <w:r w:rsidRPr="00DF0E4E">
        <w:rPr>
          <w:rFonts w:hint="eastAsia"/>
          <w:rtl/>
        </w:rPr>
        <w:t>تساعد</w:t>
      </w:r>
      <w:r w:rsidRPr="00DF0E4E">
        <w:rPr>
          <w:rtl/>
        </w:rPr>
        <w:t xml:space="preserve"> </w:t>
      </w:r>
      <w:r w:rsidRPr="00DF0E4E">
        <w:rPr>
          <w:rFonts w:hint="eastAsia"/>
          <w:rtl/>
        </w:rPr>
        <w:t>القادة</w:t>
      </w:r>
      <w:r w:rsidRPr="00DF0E4E">
        <w:rPr>
          <w:rtl/>
        </w:rPr>
        <w:t xml:space="preserve"> </w:t>
      </w:r>
      <w:r w:rsidRPr="00DF0E4E">
        <w:rPr>
          <w:rFonts w:hint="eastAsia"/>
          <w:rtl/>
        </w:rPr>
        <w:t>في</w:t>
      </w:r>
      <w:r w:rsidRPr="00DF0E4E">
        <w:rPr>
          <w:rtl/>
        </w:rPr>
        <w:t xml:space="preserve"> </w:t>
      </w:r>
      <w:r w:rsidRPr="00DF0E4E">
        <w:rPr>
          <w:rFonts w:hint="eastAsia"/>
          <w:rtl/>
        </w:rPr>
        <w:t>إلهام</w:t>
      </w:r>
      <w:r w:rsidRPr="00DF0E4E">
        <w:rPr>
          <w:rtl/>
        </w:rPr>
        <w:t xml:space="preserve"> </w:t>
      </w:r>
      <w:r w:rsidRPr="00DF0E4E">
        <w:rPr>
          <w:rFonts w:hint="eastAsia"/>
          <w:rtl/>
        </w:rPr>
        <w:t>الآخرين</w:t>
      </w:r>
      <w:r w:rsidRPr="00DF0E4E">
        <w:rPr>
          <w:rtl/>
        </w:rPr>
        <w:t xml:space="preserve"> </w:t>
      </w:r>
      <w:r w:rsidRPr="00DF0E4E">
        <w:rPr>
          <w:rFonts w:hint="eastAsia"/>
          <w:rtl/>
        </w:rPr>
        <w:t>وترسيخ</w:t>
      </w:r>
      <w:r w:rsidRPr="00DF0E4E">
        <w:rPr>
          <w:rtl/>
        </w:rPr>
        <w:t xml:space="preserve"> </w:t>
      </w:r>
      <w:r w:rsidRPr="00DF0E4E">
        <w:rPr>
          <w:rFonts w:hint="eastAsia"/>
          <w:rtl/>
        </w:rPr>
        <w:t>ثقافة</w:t>
      </w:r>
      <w:r w:rsidRPr="00DF0E4E">
        <w:rPr>
          <w:rtl/>
        </w:rPr>
        <w:t xml:space="preserve"> </w:t>
      </w:r>
      <w:r w:rsidRPr="00DF0E4E">
        <w:rPr>
          <w:rFonts w:hint="eastAsia"/>
          <w:rtl/>
        </w:rPr>
        <w:t>الاستدامة</w:t>
      </w:r>
      <w:r w:rsidRPr="00DF0E4E">
        <w:rPr>
          <w:rtl/>
        </w:rPr>
        <w:t xml:space="preserve"> </w:t>
      </w:r>
      <w:r w:rsidRPr="00DF0E4E">
        <w:rPr>
          <w:rFonts w:hint="eastAsia"/>
          <w:rtl/>
        </w:rPr>
        <w:t>على</w:t>
      </w:r>
      <w:r w:rsidRPr="00DF0E4E">
        <w:rPr>
          <w:rtl/>
        </w:rPr>
        <w:t xml:space="preserve"> </w:t>
      </w:r>
      <w:r w:rsidRPr="00DF0E4E">
        <w:rPr>
          <w:rFonts w:hint="eastAsia"/>
          <w:rtl/>
        </w:rPr>
        <w:t>نحو</w:t>
      </w:r>
      <w:r w:rsidRPr="00DF0E4E">
        <w:rPr>
          <w:rtl/>
        </w:rPr>
        <w:t xml:space="preserve"> </w:t>
      </w:r>
      <w:r w:rsidRPr="00DF0E4E">
        <w:rPr>
          <w:rFonts w:hint="eastAsia"/>
          <w:rtl/>
        </w:rPr>
        <w:t>فعال</w:t>
      </w:r>
      <w:r w:rsidRPr="00DF0E4E">
        <w:rPr>
          <w:rtl/>
        </w:rPr>
        <w:t xml:space="preserve"> </w:t>
      </w:r>
      <w:r w:rsidRPr="00DF0E4E">
        <w:rPr>
          <w:rFonts w:hint="eastAsia"/>
          <w:rtl/>
        </w:rPr>
        <w:t>في</w:t>
      </w:r>
      <w:r w:rsidRPr="00DF0E4E">
        <w:rPr>
          <w:rtl/>
        </w:rPr>
        <w:t xml:space="preserve"> </w:t>
      </w:r>
      <w:r w:rsidRPr="00DF0E4E">
        <w:rPr>
          <w:rFonts w:hint="eastAsia"/>
          <w:rtl/>
        </w:rPr>
        <w:t>المؤسسات</w:t>
      </w:r>
      <w:r w:rsidRPr="00DF0E4E">
        <w:rPr>
          <w:rtl/>
        </w:rPr>
        <w:t xml:space="preserve"> </w:t>
      </w:r>
      <w:r w:rsidRPr="00DF0E4E">
        <w:rPr>
          <w:rFonts w:hint="eastAsia"/>
          <w:rtl/>
        </w:rPr>
        <w:t>والمجتمعات</w:t>
      </w:r>
      <w:r w:rsidRPr="00DF0E4E">
        <w:rPr>
          <w:rtl/>
        </w:rPr>
        <w:t>.</w:t>
      </w: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2"/>
        <w:gridCol w:w="7244"/>
      </w:tblGrid>
      <w:tr w:rsidR="002809B1" w:rsidRPr="00563DBD" w14:paraId="7353B3C3" w14:textId="77777777" w:rsidTr="001E5A5E">
        <w:tc>
          <w:tcPr>
            <w:tcW w:w="1962" w:type="dxa"/>
            <w:tcBorders>
              <w:right w:val="single" w:sz="36" w:space="0" w:color="168489"/>
            </w:tcBorders>
            <w:shd w:val="clear" w:color="auto" w:fill="F2F2F2" w:themeFill="background1" w:themeFillShade="F2"/>
            <w:vAlign w:val="center"/>
          </w:tcPr>
          <w:p w14:paraId="2BE3433E" w14:textId="77777777" w:rsidR="002809B1" w:rsidRPr="008113E1" w:rsidRDefault="002809B1" w:rsidP="008D78C8">
            <w:pPr>
              <w:pStyle w:val="ad"/>
              <w:pageBreakBefore/>
              <w:jc w:val="center"/>
              <w:rPr>
                <w:rtl/>
              </w:rPr>
            </w:pPr>
            <w:r w:rsidRPr="008113E1">
              <w:rPr>
                <w:noProof/>
                <w:rtl/>
                <w:lang w:val="ar-SA"/>
              </w:rPr>
              <w:lastRenderedPageBreak/>
              <w:drawing>
                <wp:inline distT="0" distB="0" distL="0" distR="0" wp14:anchorId="55B7E076" wp14:editId="0A2AFC57">
                  <wp:extent cx="563984" cy="563914"/>
                  <wp:effectExtent l="0" t="0" r="7620" b="7620"/>
                  <wp:docPr id="116844640" name="Picture 1168446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4" w:type="dxa"/>
            <w:vMerge w:val="restart"/>
            <w:tcBorders>
              <w:left w:val="single" w:sz="36" w:space="0" w:color="168489"/>
            </w:tcBorders>
            <w:shd w:val="clear" w:color="auto" w:fill="F2F2F2" w:themeFill="background1" w:themeFillShade="F2"/>
            <w:vAlign w:val="center"/>
          </w:tcPr>
          <w:p w14:paraId="489766E8" w14:textId="116A3EC6" w:rsidR="002809B1" w:rsidRPr="00563DBD" w:rsidRDefault="002809B1" w:rsidP="008D78C8">
            <w:pPr>
              <w:jc w:val="center"/>
              <w:rPr>
                <w:rFonts w:eastAsia="Times New Roman" w:cs="GE Dinar Two Medium"/>
                <w:color w:val="1E3D6A"/>
                <w:kern w:val="24"/>
                <w:szCs w:val="28"/>
                <w:rtl/>
                <w:lang w:bidi="ar-SY"/>
              </w:rPr>
            </w:pPr>
            <w:r w:rsidRPr="002809B1">
              <w:rPr>
                <w:rFonts w:ascii="Adobe Arabic" w:eastAsia="Times New Roman" w:hAnsi="Adobe Arabic" w:cs="Adobe Arabic"/>
                <w:b/>
                <w:bCs/>
                <w:color w:val="168489"/>
                <w:kern w:val="24"/>
                <w:sz w:val="44"/>
                <w:szCs w:val="44"/>
                <w:rtl/>
                <w:lang w:bidi="ar-SY"/>
              </w:rPr>
              <w:t>ما هي أفضل الطرق لتعزيز الشراكات المجتمعية في دعم ثقافة الاستدامة؟</w:t>
            </w:r>
          </w:p>
        </w:tc>
      </w:tr>
      <w:tr w:rsidR="002809B1" w14:paraId="173CC4F7" w14:textId="77777777" w:rsidTr="001E5A5E">
        <w:tc>
          <w:tcPr>
            <w:tcW w:w="1962" w:type="dxa"/>
            <w:tcBorders>
              <w:right w:val="single" w:sz="36" w:space="0" w:color="168489"/>
            </w:tcBorders>
            <w:shd w:val="clear" w:color="auto" w:fill="F2F2F2" w:themeFill="background1" w:themeFillShade="F2"/>
            <w:vAlign w:val="center"/>
          </w:tcPr>
          <w:p w14:paraId="6D2425BD" w14:textId="77777777" w:rsidR="002809B1" w:rsidRPr="008113E1" w:rsidRDefault="002809B1" w:rsidP="008D78C8">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44" w:type="dxa"/>
            <w:vMerge/>
            <w:tcBorders>
              <w:left w:val="single" w:sz="36" w:space="0" w:color="168489"/>
            </w:tcBorders>
          </w:tcPr>
          <w:p w14:paraId="1EC8C510" w14:textId="77777777" w:rsidR="002809B1" w:rsidRDefault="002809B1" w:rsidP="008D78C8">
            <w:pPr>
              <w:pStyle w:val="ad"/>
              <w:rPr>
                <w:rtl/>
              </w:rPr>
            </w:pPr>
          </w:p>
        </w:tc>
      </w:tr>
    </w:tbl>
    <w:p w14:paraId="0D757140" w14:textId="77777777" w:rsidR="002809B1" w:rsidRPr="003B7188" w:rsidRDefault="002809B1" w:rsidP="002809B1">
      <w:pPr>
        <w:rPr>
          <w:rFonts w:ascii="Sakkal Majalla" w:hAnsi="Sakkal Majalla"/>
          <w:sz w:val="34"/>
          <w:lang w:bidi="ar-SY"/>
        </w:rPr>
      </w:pPr>
    </w:p>
    <w:p w14:paraId="6D865134" w14:textId="3CCDD727" w:rsidR="002809B1" w:rsidRDefault="001E5A5E" w:rsidP="001E5A5E">
      <w:pPr>
        <w:ind w:left="-755"/>
        <w:rPr>
          <w:lang w:bidi="ar-AE"/>
        </w:rPr>
      </w:pPr>
      <w:r>
        <w:rPr>
          <w:noProof/>
        </w:rPr>
        <mc:AlternateContent>
          <mc:Choice Requires="wps">
            <w:drawing>
              <wp:inline distT="0" distB="0" distL="0" distR="0" wp14:anchorId="3FC3C2D1" wp14:editId="7C2D4361">
                <wp:extent cx="6690360" cy="5943600"/>
                <wp:effectExtent l="0" t="0" r="15240" b="19050"/>
                <wp:docPr id="186331393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0360" cy="5943600"/>
                        </a:xfrm>
                        <a:prstGeom prst="roundRect">
                          <a:avLst>
                            <a:gd name="adj" fmla="val 16667"/>
                          </a:avLst>
                        </a:prstGeom>
                        <a:solidFill>
                          <a:srgbClr val="EAF4E4"/>
                        </a:solidFill>
                        <a:ln w="12700">
                          <a:solidFill>
                            <a:schemeClr val="accent6"/>
                          </a:solidFill>
                          <a:miter lim="800000"/>
                          <a:headEnd/>
                          <a:tailEnd/>
                        </a:ln>
                      </wps:spPr>
                      <wps:txbx>
                        <w:txbxContent>
                          <w:p w14:paraId="4E43EC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DB809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E0EF3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14684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94783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87420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FDEC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56034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C7CA4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A6D9D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FF9F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927F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22854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609CA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67CAE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EDEE3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C6627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BB97A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B53B8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B998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2742B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365AD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246C79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63A02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03F0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71FF4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F0327D" w14:textId="77777777" w:rsidR="001E5A5E" w:rsidRDefault="001E5A5E" w:rsidP="001E5A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FC3C2D1" id="_x0000_s4338" style="width:526.8pt;height:4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" fillcolor="#eaf4e4" strokecolor="#70ad47 [3209]" strokeweight="1pt">
                <v:stroke joinstyle="miter"/>
                <v:textbox inset="0,3mm,0">
                  <w:txbxContent>
                    <w:p w14:paraId="4E43ECA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EDB809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5E0EF3A"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14684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947835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787420F"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FDEC1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A56034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C7CA4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BA6D9D5"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AFF9F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B927F18"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2E22854D"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D609CAE"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E67CAE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EDEE36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7C66272"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0BB97A4"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07B53B8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EB998C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412742B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1A365AD1"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3246C796"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063A027"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6903F020"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571FF469" w14:textId="77777777" w:rsidR="001E5A5E" w:rsidRDefault="001E5A5E" w:rsidP="001E5A5E">
                      <w:pPr>
                        <w:spacing w:line="480" w:lineRule="auto"/>
                        <w:jc w:val="center"/>
                        <w:rPr>
                          <w:sz w:val="22"/>
                          <w:szCs w:val="28"/>
                          <w:lang w:bidi="ar-SY"/>
                        </w:rPr>
                      </w:pPr>
                      <w:r>
                        <w:rPr>
                          <w:rFonts w:asciiTheme="majorBidi" w:hAnsiTheme="majorBidi" w:cstheme="majorBidi" w:hint="cs"/>
                          <w:szCs w:val="28"/>
                          <w:rtl/>
                          <w:lang w:bidi="ar-SY"/>
                        </w:rPr>
                        <w:t>.........................................................................................................................................</w:t>
                      </w:r>
                    </w:p>
                    <w:p w14:paraId="7FF0327D" w14:textId="77777777" w:rsidR="001E5A5E" w:rsidRDefault="001E5A5E" w:rsidP="001E5A5E">
                      <w:pPr>
                        <w:jc w:val="center"/>
                        <w:rPr>
                          <w:sz w:val="22"/>
                          <w:szCs w:val="28"/>
                          <w:rtl/>
                          <w:lang w:bidi="ar-SY"/>
                        </w:rPr>
                      </w:pPr>
                    </w:p>
                  </w:txbxContent>
                </v:textbox>
                <w10:anchorlock/>
              </v:roundrect>
            </w:pict>
          </mc:Fallback>
        </mc:AlternateContent>
      </w:r>
    </w:p>
    <w:p w14:paraId="1EEBC381" w14:textId="77777777" w:rsidR="002809B1" w:rsidRDefault="002809B1" w:rsidP="002809B1">
      <w:pPr>
        <w:jc w:val="center"/>
        <w:rPr>
          <w:lang w:bidi="ar-AE"/>
        </w:rPr>
      </w:pPr>
      <w:r w:rsidRPr="00F131A0">
        <w:rPr>
          <w:noProof/>
          <w:lang w:bidi="ar-SY"/>
        </w:rPr>
        <w:drawing>
          <wp:inline distT="0" distB="0" distL="0" distR="0" wp14:anchorId="2E1F578B" wp14:editId="036E4358">
            <wp:extent cx="1527176" cy="1420708"/>
            <wp:effectExtent l="0" t="0" r="0" b="8255"/>
            <wp:docPr id="86030755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6" cstate="print">
                      <a:duotone>
                        <a:schemeClr val="accent3">
                          <a:shade val="45000"/>
                          <a:satMod val="135000"/>
                        </a:schemeClr>
                        <a:prstClr val="white"/>
                      </a:duotone>
                      <a:extLst>
                        <a:ext uri="{BEBA8EAE-BF5A-486C-A8C5-ECC9F3942E4B}">
                          <a14:imgProps xmlns:a14="http://schemas.microsoft.com/office/drawing/2010/main">
                            <a14:imgLayer r:embed="rId87">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35719" cy="1428655"/>
                    </a:xfrm>
                    <a:prstGeom prst="rect">
                      <a:avLst/>
                    </a:prstGeom>
                    <a:noFill/>
                  </pic:spPr>
                </pic:pic>
              </a:graphicData>
            </a:graphic>
          </wp:inline>
        </w:drawing>
      </w:r>
    </w:p>
    <w:p w14:paraId="5A6304EF" w14:textId="77777777" w:rsidR="002809B1" w:rsidRDefault="002809B1" w:rsidP="002809B1">
      <w:pPr>
        <w:pageBreakBefore/>
        <w:rPr>
          <w:rFonts w:ascii="Sakkal Majalla" w:hAnsi="Sakkal Majalla"/>
          <w:sz w:val="34"/>
          <w:rtl/>
          <w:lang w:bidi="ar-EG"/>
        </w:rPr>
      </w:pPr>
      <w:r w:rsidRPr="0090459D">
        <w:rPr>
          <w:noProof/>
          <w:lang w:bidi="ar-SY"/>
        </w:rPr>
        <w:lastRenderedPageBreak/>
        <mc:AlternateContent>
          <mc:Choice Requires="wpg">
            <w:drawing>
              <wp:inline distT="0" distB="0" distL="0" distR="0" wp14:anchorId="7BC9CF6B" wp14:editId="0827430C">
                <wp:extent cx="5633504" cy="593062"/>
                <wp:effectExtent l="0" t="0" r="5715" b="0"/>
                <wp:docPr id="174191723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7476644" name="Rectangle 377476644"/>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456786" name="Rectangle 19645678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9002825" name="TextBox 7"/>
                        <wps:cNvSpPr txBox="1"/>
                        <wps:spPr>
                          <a:xfrm>
                            <a:off x="1796583" y="0"/>
                            <a:ext cx="4386580" cy="536575"/>
                          </a:xfrm>
                          <a:prstGeom prst="rect">
                            <a:avLst/>
                          </a:prstGeom>
                          <a:noFill/>
                        </wps:spPr>
                        <wps:txbx>
                          <w:txbxContent>
                            <w:p w14:paraId="49DE8DB2" w14:textId="77777777" w:rsidR="002809B1" w:rsidRDefault="002809B1" w:rsidP="002809B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w14:anchorId="7BC9CF6B" id="_x0000_s433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8q7n4f8CAADkCQAADgAAAAAAAAAAAAAAAAAuAgAAZHJzL2Uyb0RvYy54bWxQSwECLQAU&#10;AAYACAAAACEATRNt9d0AAAAEAQAADwAAAAAAAAAAAAAAAABZBQAAZHJzL2Rvd25yZXYueG1sUEsF&#10;BgAAAAAEAAQA8wAAAGMGAAAAAA==&#10;">
                <v:rect id="Rectangle 377476644" o:spid="_x0000_s434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" fillcolor="#f2f2f2 [3052]" stroked="f" strokeweight="1pt"/>
                <v:rect id="Rectangle 196456786" o:spid="_x0000_s434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" fillcolor="#168489" stroked="f" strokeweight="1pt"/>
                <v:shape id="TextBox 7" o:spid="_x0000_s434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" filled="f" stroked="f">
                  <v:textbox>
                    <w:txbxContent>
                      <w:p w14:paraId="49DE8DB2" w14:textId="77777777" w:rsidR="002809B1" w:rsidRDefault="002809B1" w:rsidP="002809B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23C1354B" w14:textId="77777777" w:rsidR="002809B1" w:rsidRDefault="002809B1" w:rsidP="002809B1">
      <w:pPr>
        <w:pStyle w:val="ae"/>
      </w:pPr>
    </w:p>
    <w:p w14:paraId="46264A60" w14:textId="77777777" w:rsidR="002809B1" w:rsidRDefault="002809B1" w:rsidP="002809B1">
      <w:pPr>
        <w:pStyle w:val="ae"/>
      </w:pPr>
    </w:p>
    <w:p w14:paraId="46000D55" w14:textId="77777777" w:rsidR="002809B1" w:rsidRPr="00A84A2A" w:rsidRDefault="002809B1" w:rsidP="002809B1">
      <w:pPr>
        <w:pStyle w:val="ae"/>
        <w:rPr>
          <w:color w:val="168489"/>
        </w:rPr>
      </w:pPr>
      <w:r w:rsidRPr="00A84A2A">
        <w:rPr>
          <w:color w:val="168489"/>
          <w:rtl/>
        </w:rPr>
        <w:t>تم في هذه الجلسة مناقشة المواضيع والأفكار الآتية:</w:t>
      </w:r>
    </w:p>
    <w:p w14:paraId="12F96F2F" w14:textId="77777777" w:rsidR="002809B1" w:rsidRPr="002809B1" w:rsidRDefault="002809B1" w:rsidP="002467E8">
      <w:pPr>
        <w:pStyle w:val="ae"/>
        <w:numPr>
          <w:ilvl w:val="0"/>
          <w:numId w:val="14"/>
        </w:numPr>
        <w:rPr>
          <w:rtl/>
        </w:rPr>
      </w:pPr>
      <w:hyperlink r:id="rId305">
        <w:r>
          <w:rPr>
            <w:color w:val="0000FF"/>
            <w:u w:val="single"/>
          </w:rPr>
          <w:t>القيادة</w:t>
        </w:r>
      </w:hyperlink>
      <w:r>
        <w:t xml:space="preserve"> بالقدوة في مجال الاستدامة.</w:t>
      </w:r>
    </w:p>
    <w:p w14:paraId="062B21BD" w14:textId="77777777" w:rsidR="002809B1" w:rsidRPr="002809B1" w:rsidRDefault="002809B1" w:rsidP="002467E8">
      <w:pPr>
        <w:pStyle w:val="ae"/>
        <w:numPr>
          <w:ilvl w:val="0"/>
          <w:numId w:val="14"/>
        </w:numPr>
        <w:rPr>
          <w:rtl/>
        </w:rPr>
      </w:pPr>
      <w:r w:rsidRPr="002809B1">
        <w:rPr>
          <w:rtl/>
        </w:rPr>
        <w:t>تطوير المهارات القيادية للاستدامة.</w:t>
      </w:r>
    </w:p>
    <w:p w14:paraId="3FBA03F6" w14:textId="77777777" w:rsidR="002809B1" w:rsidRPr="002809B1" w:rsidRDefault="002809B1" w:rsidP="002467E8">
      <w:pPr>
        <w:pStyle w:val="ae"/>
        <w:numPr>
          <w:ilvl w:val="0"/>
          <w:numId w:val="14"/>
        </w:numPr>
        <w:rPr>
          <w:rtl/>
        </w:rPr>
      </w:pPr>
      <w:r w:rsidRPr="002809B1">
        <w:rPr>
          <w:rtl/>
        </w:rPr>
        <w:t>إلهام الآخرين والترويج لثقافة الاستدامة</w:t>
      </w:r>
      <w:r w:rsidRPr="002809B1">
        <w:rPr>
          <w:rFonts w:hint="cs"/>
          <w:rtl/>
        </w:rPr>
        <w:t>.</w:t>
      </w:r>
    </w:p>
    <w:p w14:paraId="2B65D57F" w14:textId="77777777" w:rsidR="002809B1" w:rsidRPr="009E3635" w:rsidRDefault="002809B1" w:rsidP="002809B1">
      <w:pPr>
        <w:rPr>
          <w:rFonts w:ascii="Sakkal Majalla" w:hAnsi="Sakkal Majalla"/>
          <w:sz w:val="34"/>
          <w:rtl/>
        </w:rPr>
      </w:pPr>
    </w:p>
    <w:p w14:paraId="7CBC2620" w14:textId="77777777" w:rsidR="002809B1" w:rsidRDefault="002809B1" w:rsidP="002809B1">
      <w:pPr>
        <w:rPr>
          <w:rFonts w:ascii="Sakkal Majalla" w:hAnsi="Sakkal Majalla"/>
          <w:sz w:val="34"/>
          <w:rtl/>
        </w:rPr>
      </w:pPr>
    </w:p>
    <w:p w14:paraId="590F9448" w14:textId="77777777" w:rsidR="002809B1" w:rsidRDefault="002809B1" w:rsidP="002809B1">
      <w:pPr>
        <w:rPr>
          <w:rFonts w:ascii="Sakkal Majalla" w:hAnsi="Sakkal Majalla"/>
          <w:sz w:val="34"/>
          <w:rtl/>
        </w:rPr>
      </w:pPr>
    </w:p>
    <w:p w14:paraId="45B87555" w14:textId="77777777" w:rsidR="002809B1" w:rsidRPr="001F2E1D" w:rsidRDefault="002809B1" w:rsidP="002809B1">
      <w:pPr>
        <w:jc w:val="center"/>
        <w:rPr>
          <w:rFonts w:ascii="Sakkal Majalla" w:hAnsi="Sakkal Majalla"/>
          <w:sz w:val="34"/>
          <w:lang w:val="en-GB"/>
        </w:rPr>
      </w:pPr>
      <w:r>
        <w:rPr>
          <w:noProof/>
        </w:rPr>
        <w:drawing>
          <wp:inline distT="0" distB="0" distL="0" distR="0" wp14:anchorId="6543CA8C" wp14:editId="74BE369F">
            <wp:extent cx="1219200" cy="1219200"/>
            <wp:effectExtent l="0" t="0" r="0" b="0"/>
            <wp:docPr id="877296051"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07A1C4A" w14:textId="77777777" w:rsidR="002809B1" w:rsidRDefault="002809B1" w:rsidP="002809B1"/>
    <w:p w14:paraId="779C17A0" w14:textId="77777777" w:rsidR="002809B1" w:rsidRDefault="002809B1" w:rsidP="002809B1">
      <w:pPr>
        <w:rPr>
          <w:rtl/>
        </w:rPr>
      </w:pPr>
    </w:p>
    <w:p w14:paraId="3A433FAC" w14:textId="77777777" w:rsidR="002809B1" w:rsidRDefault="002809B1" w:rsidP="002809B1">
      <w:pPr>
        <w:jc w:val="center"/>
      </w:pPr>
    </w:p>
    <w:p w14:paraId="40EE8EB6" w14:textId="77777777" w:rsidR="002809B1" w:rsidRDefault="002809B1" w:rsidP="002809B1">
      <w:pPr>
        <w:jc w:val="center"/>
      </w:pPr>
    </w:p>
    <w:p w14:paraId="544C353A" w14:textId="74742C32" w:rsidR="009F5DE0" w:rsidRDefault="002809B1" w:rsidP="002809B1">
      <w:pPr>
        <w:bidi w:val="0"/>
        <w:spacing w:after="160" w:line="259" w:lineRule="auto"/>
        <w:jc w:val="left"/>
        <w:rPr>
          <w:rtl/>
        </w:rPr>
      </w:pPr>
      <w:r>
        <w:br w:type="page"/>
      </w:r>
    </w:p>
    <w:p w14:paraId="7F2C0D97" w14:textId="5FE48C3C" w:rsidR="00986395" w:rsidRDefault="009C73B7" w:rsidP="009C73B7">
      <w:pPr>
        <w:rPr>
          <w:b/>
          <w:bCs/>
          <w:sz w:val="36"/>
          <w:szCs w:val="36"/>
          <w:rtl/>
          <w:lang w:bidi="ar-SY"/>
        </w:rPr>
      </w:pPr>
      <w:r w:rsidRPr="0090459D">
        <w:rPr>
          <w:noProof/>
          <w:lang w:bidi="ar-SY"/>
        </w:rPr>
        <w:lastRenderedPageBreak/>
        <mc:AlternateContent>
          <mc:Choice Requires="wpg">
            <w:drawing>
              <wp:inline distT="0" distB="0" distL="0" distR="0" wp14:anchorId="5DE4B06A" wp14:editId="4990FAB2">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5DE4B06A" id="_x0000_s434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JtPaJj6AgAA5AkAAA4AAAAAAAAAAAAAAAAALgIAAGRycy9lMm9Eb2MueG1sUEsBAi0AFAAGAAgA&#10;AAAhAE0TbfXdAAAABAEAAA8AAAAAAAAAAAAAAAAAVAUAAGRycy9kb3ducmV2LnhtbFBLBQYAAAAA&#10;BAAEAPMAAABeBgAAAAA=&#10;">
                <v:rect id="Rectangle 388507700" o:spid="_x0000_s434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434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434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50BF9EA7" w14:textId="77777777" w:rsidR="002809B1" w:rsidRPr="00737733" w:rsidRDefault="002809B1" w:rsidP="002809B1">
      <w:r>
        <w:t>وفي ختام برنامج التدريب "</w:t>
      </w:r>
      <w:hyperlink r:id="rId305">
        <w:r>
          <w:rPr>
            <w:color w:val="0000FF"/>
            <w:u w:val="single"/>
          </w:rPr>
          <w:t>القيادة</w:t>
        </w:r>
      </w:hyperlink>
      <w:r>
        <w:t xml:space="preserve"> الاستراتيجية المستدامة"، نود أن نشكر جميع المشاركين الذين ساهموا في نجاح هذا البرنامج. لقد كانت فترة تدريبية رائعة ومليئة بالمعرفة والتعلم.</w:t>
      </w:r>
    </w:p>
    <w:p w14:paraId="6236514B" w14:textId="77777777" w:rsidR="002809B1" w:rsidRPr="00737733" w:rsidRDefault="002809B1" w:rsidP="002809B1">
      <w:r w:rsidRPr="00737733">
        <w:rPr>
          <w:rtl/>
        </w:rPr>
        <w:t>نود أن نعبر عن امتناننا العميق لكل مشارك على حضوره ومساهمته الفعّالة في النقاشات والتفاعلات طوال فترة البرنامج. لقد تمتعنا بتبادل الأفكار والخبرات معكم، مما أضاف قيمة حقيقية للمحتوى العلمي وجعل التدريب أكثر إثراءً.</w:t>
      </w:r>
    </w:p>
    <w:p w14:paraId="58D9A846" w14:textId="77777777" w:rsidR="002809B1" w:rsidRPr="00636640" w:rsidRDefault="002809B1" w:rsidP="002809B1">
      <w:pPr>
        <w:rPr>
          <w:color w:val="C00000"/>
        </w:rPr>
      </w:pPr>
      <w:r w:rsidRPr="00636640">
        <w:rPr>
          <w:color w:val="C00000"/>
          <w:rtl/>
        </w:rPr>
        <w:t>والآن، بعد انتهاء هذا البرنامج، نود أن نقدم بعض التوصيات الهامة التي تم اكتسابها وتطبيقها خلال فترة التدريب:</w:t>
      </w:r>
    </w:p>
    <w:p w14:paraId="31197333"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rsidRPr="002809B1">
        <w:rPr>
          <w:rFonts w:ascii="Sakkal Majalla" w:hAnsi="Sakkal Majalla" w:cs="Sakkal Majalla"/>
          <w:color w:val="168489"/>
          <w:sz w:val="34"/>
          <w:szCs w:val="34"/>
          <w:rtl/>
        </w:rPr>
        <w:t>التركيز على تطوير القدرة على التخطيط الاستراتيجي المستدام وتحديد الأهداف والرؤية الطويلة المدى.</w:t>
      </w:r>
    </w:p>
    <w:p w14:paraId="38654957"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t xml:space="preserve">ربط </w:t>
      </w:r>
      <w:hyperlink r:id="rId305">
        <w:r>
          <w:rPr>
            <w:color w:val="0000FF"/>
            <w:u w:val="single"/>
          </w:rPr>
          <w:t>القيادة</w:t>
        </w:r>
      </w:hyperlink>
      <w:r>
        <w:t xml:space="preserve"> الاستراتيجية بالمسؤولية الاجتماعية للشركات وتفعيلها في جميع جوانب العمل.</w:t>
      </w:r>
    </w:p>
    <w:p w14:paraId="20BB51F8"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rsidRPr="002809B1">
        <w:rPr>
          <w:rFonts w:ascii="Sakkal Majalla" w:hAnsi="Sakkal Majalla" w:cs="Sakkal Majalla"/>
          <w:color w:val="168489"/>
          <w:sz w:val="34"/>
          <w:szCs w:val="34"/>
          <w:rtl/>
        </w:rPr>
        <w:t>تعزيز الثقافة التنظيمية المستدامة من خلال توفير الموارد والتكنولوجيا اللازمة وتشجيع التعاون والابتكار.</w:t>
      </w:r>
    </w:p>
    <w:p w14:paraId="4D4455E2" w14:textId="77777777" w:rsidR="002809B1" w:rsidRPr="002809B1" w:rsidRDefault="002809B1" w:rsidP="002467E8">
      <w:pPr>
        <w:pStyle w:val="a5"/>
        <w:numPr>
          <w:ilvl w:val="0"/>
          <w:numId w:val="43"/>
        </w:numPr>
        <w:jc w:val="both"/>
        <w:rPr>
          <w:rFonts w:ascii="Sakkal Majalla" w:hAnsi="Sakkal Majalla" w:cs="Sakkal Majalla"/>
          <w:color w:val="168489"/>
          <w:sz w:val="34"/>
          <w:szCs w:val="34"/>
        </w:rPr>
      </w:pPr>
      <w:r>
        <w:t xml:space="preserve">اعتماد نموذج </w:t>
      </w:r>
      <w:hyperlink r:id="rId305">
        <w:r>
          <w:rPr>
            <w:color w:val="0000FF"/>
            <w:u w:val="single"/>
          </w:rPr>
          <w:t>القيادة</w:t>
        </w:r>
      </w:hyperlink>
      <w:r>
        <w:t xml:space="preserve"> التشاركية وتمكين الفرق لتحقيق الأهداف المستدامة.</w:t>
      </w:r>
    </w:p>
    <w:p w14:paraId="519FA12F" w14:textId="77777777" w:rsidR="002809B1" w:rsidRPr="002809B1" w:rsidRDefault="002809B1" w:rsidP="002467E8">
      <w:pPr>
        <w:pStyle w:val="a5"/>
        <w:numPr>
          <w:ilvl w:val="0"/>
          <w:numId w:val="43"/>
        </w:numPr>
        <w:jc w:val="both"/>
        <w:rPr>
          <w:rFonts w:ascii="Sakkal Majalla" w:hAnsi="Sakkal Majalla" w:cs="Sakkal Majalla"/>
          <w:color w:val="168489"/>
          <w:sz w:val="34"/>
          <w:szCs w:val="34"/>
          <w:rtl/>
        </w:rPr>
      </w:pPr>
      <w:r w:rsidRPr="002809B1">
        <w:rPr>
          <w:rFonts w:ascii="Sakkal Majalla" w:hAnsi="Sakkal Majalla" w:cs="Sakkal Majalla"/>
          <w:color w:val="168489"/>
          <w:sz w:val="34"/>
          <w:szCs w:val="34"/>
          <w:rtl/>
        </w:rPr>
        <w:t>تشجيع التواصل الفعّال وبناء العلاقات القوية مع الفرق والشركاء لضمان استدامة النجاح.</w:t>
      </w:r>
    </w:p>
    <w:p w14:paraId="73F758FE" w14:textId="77777777" w:rsidR="002809B1" w:rsidRPr="00737733" w:rsidRDefault="002809B1" w:rsidP="002809B1">
      <w:r w:rsidRPr="00737733">
        <w:rPr>
          <w:rtl/>
        </w:rPr>
        <w:t>نأمل أن تكون هذه التوصيات مفيدة لكم في مسيرتكم القيادية المستدامة. نود أن نشكركم مرة أخرى على مشاركتكم الفعّالة ونتطلع إلى الاستماع إلى تجاربكم وتحقيق نجاحاتكم في المستقبل.</w:t>
      </w:r>
    </w:p>
    <w:p w14:paraId="14E19502" w14:textId="65400377" w:rsidR="00337FA6" w:rsidRPr="002809B1" w:rsidRDefault="002809B1" w:rsidP="002809B1">
      <w:pPr>
        <w:rPr>
          <w:lang w:val="en-GB"/>
        </w:rPr>
      </w:pPr>
      <w:r w:rsidRPr="00737733">
        <w:rPr>
          <w:rtl/>
        </w:rPr>
        <w:t>شكرا</w:t>
      </w:r>
      <w:r>
        <w:rPr>
          <w:rFonts w:hint="cs"/>
          <w:rtl/>
        </w:rPr>
        <w:t>ً</w:t>
      </w:r>
      <w:r w:rsidRPr="00737733">
        <w:rPr>
          <w:rtl/>
        </w:rPr>
        <w:t xml:space="preserve"> لكم جميعا</w:t>
      </w:r>
      <w:r>
        <w:rPr>
          <w:rFonts w:hint="cs"/>
          <w:rtl/>
        </w:rPr>
        <w:t>ً</w:t>
      </w:r>
      <w:r w:rsidRPr="00737733">
        <w:rPr>
          <w:rtl/>
        </w:rPr>
        <w:t>.</w:t>
      </w:r>
    </w:p>
    <w:p w14:paraId="2195F80E" w14:textId="369E237F" w:rsidR="009F5DE0" w:rsidRDefault="00337FA6" w:rsidP="00337FA6">
      <w:pPr>
        <w:bidi w:val="0"/>
        <w:spacing w:after="160" w:line="259" w:lineRule="auto"/>
        <w:jc w:val="center"/>
        <w:rPr>
          <w:b/>
          <w:bCs/>
          <w:sz w:val="36"/>
          <w:szCs w:val="36"/>
          <w:lang w:bidi="ar-SY"/>
        </w:rPr>
      </w:pPr>
      <w:r>
        <w:rPr>
          <w:noProof/>
        </w:rPr>
        <w:drawing>
          <wp:inline distT="0" distB="0" distL="0" distR="0" wp14:anchorId="26925E15" wp14:editId="7B04441E">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9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14:paraId="598B0C92" w14:textId="00B874E2"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9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3F68A77E" id="Group 45" o:spid="_x0000_s4347"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Mht1y0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4348"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4349"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00" o:title="Evaluation Icon Vector Art, Icons, and Graphics for Free Download" recolortarget="#494949 [1446]"/>
                </v:shape>
                <w10:anchorlock/>
              </v:group>
            </w:pict>
          </mc:Fallback>
        </mc:AlternateContent>
      </w:r>
    </w:p>
    <w:p w14:paraId="3FE3EB25" w14:textId="77777777" w:rsidR="00A25AD3" w:rsidRDefault="00A25AD3" w:rsidP="00F01FA2">
      <w:pPr>
        <w:spacing w:after="160" w:line="600" w:lineRule="auto"/>
        <w:jc w:val="left"/>
        <w:rPr>
          <w:rFonts w:ascii="Adobe Arabic" w:hAnsi="Adobe Arabic" w:cs="Adobe Arabic"/>
          <w:sz w:val="36"/>
          <w:szCs w:val="40"/>
          <w:lang w:bidi="ar-SY"/>
        </w:rPr>
      </w:pPr>
    </w:p>
    <w:p w14:paraId="2AE9EE13" w14:textId="6F4786DE"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1BD7BF" w14:textId="2ED3F46D" w:rsidR="008317F7" w:rsidRDefault="008317F7" w:rsidP="00A25AD3">
      <w:pPr>
        <w:spacing w:after="160" w:line="259" w:lineRule="auto"/>
        <w:jc w:val="center"/>
        <w:rPr>
          <w:sz w:val="40"/>
          <w:szCs w:val="44"/>
          <w:rtl/>
          <w:lang w:bidi="ar-SY"/>
        </w:rPr>
      </w:pPr>
    </w:p>
    <w:p w14:paraId="4F541274" w14:textId="2527C91F"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0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6658F86C" w14:textId="5AB02FD6"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342815F6" wp14:editId="59EE67A3">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342815F6" id="_x0000_s435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G1LG7+wIAAOQJAAAOAAAAAAAAAAAAAAAAAC4CAABkcnMvZTJvRG9jLnhtbFBLAQItABQABgAI&#10;AAAAIQBNE2313QAAAAQBAAAPAAAAAAAAAAAAAAAAAFUFAABkcnMvZG93bnJldi54bWxQSwUGAAAA&#10;AAQABADzAAAAXwYAAAAA&#10;">
                <v:rect id="Rectangle 388507707" o:spid="_x0000_s435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435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435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54E7CE05" w14:textId="7C2216A7" w:rsidR="00636640" w:rsidRPr="00636640" w:rsidRDefault="00636640" w:rsidP="00636640">
      <w:pPr>
        <w:pStyle w:val="a5"/>
        <w:numPr>
          <w:ilvl w:val="0"/>
          <w:numId w:val="44"/>
        </w:numPr>
        <w:jc w:val="both"/>
        <w:rPr>
          <w:rFonts w:ascii="Sakkal Majalla" w:hAnsi="Sakkal Majalla" w:cs="Sakkal Majalla"/>
          <w:sz w:val="34"/>
          <w:szCs w:val="34"/>
        </w:rPr>
      </w:pPr>
      <w:r>
        <w:t xml:space="preserve">الزيادات، محمد عواد. (2022). </w:t>
      </w:r>
      <w:hyperlink r:id="rId305">
        <w:r>
          <w:rPr>
            <w:color w:val="0000FF"/>
            <w:u w:val="single"/>
          </w:rPr>
          <w:t>القيادة</w:t>
        </w:r>
      </w:hyperlink>
      <w:r>
        <w:t xml:space="preserve"> الاستراتيجية المستدامة: نحو مستقبل مستدام. عمان: دار الحامد للنشر والتوزيع.</w:t>
      </w:r>
    </w:p>
    <w:p w14:paraId="7351FCAF" w14:textId="18C5ED02"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الشريف، علي محمد. (2021). الاستدامة والمسؤولية الاجتماعية: دليل عملي للقيادات والمنظمات. القاهرة: المكتبة الأكاديمية.</w:t>
      </w:r>
    </w:p>
    <w:p w14:paraId="2B57BCA3" w14:textId="77777777"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عبد الرحمن، سامي. (2020). إدارة الاستدامة: استراتيجيات وتطبيقات. الرياض: مكتبة العبيكان.</w:t>
      </w:r>
    </w:p>
    <w:p w14:paraId="0FB02A55" w14:textId="5ADE2F35" w:rsidR="00636640"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البكري، تامر يوسف. (2019). الابتكار المستدام: تحديات وفرص. بيروت: دار النهضة العربية.</w:t>
      </w:r>
    </w:p>
    <w:p w14:paraId="7010E6BE" w14:textId="1A1CB87C" w:rsidR="008741E1" w:rsidRPr="00636640" w:rsidRDefault="00636640" w:rsidP="00636640">
      <w:pPr>
        <w:pStyle w:val="a5"/>
        <w:numPr>
          <w:ilvl w:val="0"/>
          <w:numId w:val="44"/>
        </w:numPr>
        <w:jc w:val="both"/>
        <w:rPr>
          <w:rFonts w:ascii="Sakkal Majalla" w:hAnsi="Sakkal Majalla" w:cs="Sakkal Majalla"/>
          <w:sz w:val="34"/>
          <w:szCs w:val="34"/>
        </w:rPr>
      </w:pPr>
      <w:r w:rsidRPr="00636640">
        <w:rPr>
          <w:rFonts w:ascii="Sakkal Majalla" w:hAnsi="Sakkal Majalla" w:cs="Sakkal Majalla"/>
          <w:sz w:val="34"/>
          <w:szCs w:val="34"/>
          <w:rtl/>
        </w:rPr>
        <w:t>قروش، صفاء. (2018). حوكمة الاستدامة: نحو منظمات أكثر مسؤولية. عمان: دار الفكر ناشرون وموزعون.</w:t>
      </w:r>
    </w:p>
    <w:p w14:paraId="768106A0" w14:textId="4EE8318B" w:rsidR="00337FA6" w:rsidRDefault="00337FA6" w:rsidP="00F40E57">
      <w:pPr>
        <w:jc w:val="center"/>
        <w:rPr>
          <w:rFonts w:asciiTheme="majorBidi" w:hAnsiTheme="majorBidi" w:cstheme="majorBidi"/>
          <w:noProof/>
          <w:szCs w:val="28"/>
        </w:rPr>
      </w:pPr>
    </w:p>
    <w:p w14:paraId="3CC1806E" w14:textId="6668DB1E" w:rsidR="00337FA6" w:rsidRDefault="00337FA6" w:rsidP="00F40E57">
      <w:pPr>
        <w:jc w:val="center"/>
        <w:rPr>
          <w:rFonts w:asciiTheme="majorBidi" w:hAnsiTheme="majorBidi" w:cstheme="majorBidi"/>
          <w:noProof/>
          <w:szCs w:val="28"/>
        </w:rPr>
      </w:pPr>
    </w:p>
    <w:p w14:paraId="5FAB01F6" w14:textId="3E772212" w:rsidR="00337FA6" w:rsidRDefault="00337FA6" w:rsidP="00F40E57">
      <w:pPr>
        <w:jc w:val="center"/>
        <w:rPr>
          <w:rFonts w:asciiTheme="majorBidi" w:hAnsiTheme="majorBidi" w:cstheme="majorBidi"/>
          <w:noProof/>
          <w:szCs w:val="28"/>
        </w:rPr>
      </w:pPr>
    </w:p>
    <w:p w14:paraId="18963F05" w14:textId="56FC66ED" w:rsidR="00337FA6" w:rsidRDefault="00337FA6" w:rsidP="00636640">
      <w:pPr>
        <w:rPr>
          <w:rFonts w:asciiTheme="majorBidi" w:hAnsiTheme="majorBidi" w:cstheme="majorBidi"/>
          <w:noProof/>
          <w:szCs w:val="28"/>
        </w:rPr>
      </w:pPr>
    </w:p>
    <w:p w14:paraId="2C057036" w14:textId="67AE807C" w:rsidR="00337FA6" w:rsidRDefault="00337FA6" w:rsidP="00F40E57">
      <w:pPr>
        <w:jc w:val="center"/>
        <w:rPr>
          <w:rFonts w:asciiTheme="majorBidi" w:hAnsiTheme="majorBidi" w:cstheme="majorBidi"/>
          <w:noProof/>
          <w:szCs w:val="28"/>
        </w:rPr>
      </w:pPr>
    </w:p>
    <w:p w14:paraId="2C841015" w14:textId="6169B2D8" w:rsidR="00337FA6" w:rsidRDefault="00337FA6" w:rsidP="00F40E57">
      <w:pPr>
        <w:jc w:val="center"/>
        <w:rPr>
          <w:rFonts w:asciiTheme="majorBidi" w:hAnsiTheme="majorBidi" w:cstheme="majorBidi"/>
          <w:noProof/>
          <w:szCs w:val="28"/>
        </w:rPr>
      </w:pPr>
    </w:p>
    <w:p w14:paraId="2EFEF1AB" w14:textId="058A07DD" w:rsidR="00337FA6" w:rsidRDefault="00337FA6" w:rsidP="00F40E57">
      <w:pPr>
        <w:jc w:val="center"/>
        <w:rPr>
          <w:rFonts w:asciiTheme="majorBidi" w:hAnsiTheme="majorBidi" w:cstheme="majorBidi"/>
          <w:noProof/>
          <w:szCs w:val="28"/>
        </w:rPr>
      </w:pPr>
    </w:p>
    <w:p w14:paraId="1B5C5B7D" w14:textId="77777777" w:rsidR="00337FA6" w:rsidRDefault="00337FA6" w:rsidP="00F40E57">
      <w:pPr>
        <w:jc w:val="center"/>
        <w:rPr>
          <w:rFonts w:asciiTheme="majorBidi" w:hAnsiTheme="majorBidi" w:cstheme="majorBidi"/>
          <w:noProof/>
          <w:szCs w:val="28"/>
        </w:rPr>
      </w:pPr>
    </w:p>
    <w:p w14:paraId="3E90E33F" w14:textId="622FD70F" w:rsidR="00C648CE" w:rsidRDefault="00C648CE" w:rsidP="00F40E57">
      <w:pPr>
        <w:jc w:val="center"/>
        <w:rPr>
          <w:rFonts w:asciiTheme="majorBidi" w:hAnsiTheme="majorBidi" w:cstheme="majorBidi"/>
          <w:noProof/>
          <w:szCs w:val="28"/>
        </w:rPr>
      </w:pPr>
    </w:p>
    <w:p w14:paraId="605A4598" w14:textId="1E7ACD41"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lang w:bidi="ar-SY"/>
        </w:rPr>
        <w:drawing>
          <wp:inline distT="0" distB="0" distL="0" distR="0" wp14:anchorId="4C5E934D" wp14:editId="4A2F18D0">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6A7463" w14:textId="77777777" w:rsidR="00DF66C0" w:rsidRDefault="00DF66C0" w:rsidP="00F53D08">
      <w:pPr>
        <w:spacing w:line="240" w:lineRule="auto"/>
      </w:pPr>
      <w:r>
        <w:separator/>
      </w:r>
    </w:p>
  </w:endnote>
  <w:endnote w:type="continuationSeparator" w:id="0">
    <w:p w14:paraId="24798508" w14:textId="77777777" w:rsidR="00DF66C0" w:rsidRDefault="00DF66C0"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4072D" w14:textId="77777777" w:rsidR="00083D73" w:rsidRDefault="00083D73">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B8600" w14:textId="1F0F96A8" w:rsidR="005E14CE" w:rsidRPr="00E42DAD" w:rsidRDefault="00083D73"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49727" behindDoc="0" locked="0" layoutInCell="1" allowOverlap="1" wp14:anchorId="1A9E01A5" wp14:editId="3166B50F">
              <wp:simplePos x="0" y="0"/>
              <wp:positionH relativeFrom="column">
                <wp:posOffset>1621790</wp:posOffset>
              </wp:positionH>
              <wp:positionV relativeFrom="paragraph">
                <wp:posOffset>438150</wp:posOffset>
              </wp:positionV>
              <wp:extent cx="1466850" cy="304800"/>
              <wp:effectExtent l="0" t="0" r="0" b="0"/>
              <wp:wrapNone/>
              <wp:docPr id="1143258979" name="مربع نص 1143258979"/>
              <wp:cNvGraphicFramePr/>
              <a:graphic xmlns:a="http://schemas.openxmlformats.org/drawingml/2006/main">
                <a:graphicData uri="http://schemas.microsoft.com/office/word/2010/wordprocessingShape">
                  <wps:wsp>
                    <wps:cNvSpPr txBox="1"/>
                    <wps:spPr>
                      <a:xfrm>
                        <a:off x="0" y="0"/>
                        <a:ext cx="14668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F62D0D" w14:textId="77777777" w:rsidR="00083D73" w:rsidRPr="00036227" w:rsidRDefault="00083D73" w:rsidP="00083D73">
                          <w:pPr>
                            <w:spacing w:line="240" w:lineRule="auto"/>
                            <w:jc w:val="left"/>
                            <w:rPr>
                              <w:rFonts w:ascii="Sakkal Majalla" w:hAnsi="Sakkal Majalla"/>
                              <w:b/>
                              <w:bCs/>
                              <w:color w:val="A8D08D" w:themeColor="accent6" w:themeTint="99"/>
                              <w:sz w:val="22"/>
                              <w:szCs w:val="24"/>
                              <w:lang w:bidi="ar-JO"/>
                            </w:rPr>
                          </w:pPr>
                          <w:r w:rsidRPr="00036227">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9E01A5" id="_x0000_t202" coordsize="21600,21600" o:spt="202" path="m,l,21600r21600,l21600,xe">
              <v:stroke joinstyle="miter"/>
              <v:path gradientshapeok="t" o:connecttype="rect"/>
            </v:shapetype>
            <v:shape id="مربع نص 1143258979" o:spid="_x0000_s4357" type="#_x0000_t202" style="position:absolute;left:0;text-align:left;margin-left:127.7pt;margin-top:34.5pt;width:115.5pt;height:24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" filled="f" stroked="f" strokeweight=".5pt">
              <v:textbox>
                <w:txbxContent>
                  <w:p w14:paraId="58F62D0D" w14:textId="77777777" w:rsidR="00083D73" w:rsidRPr="00036227" w:rsidRDefault="00083D73" w:rsidP="00083D73">
                    <w:pPr>
                      <w:spacing w:line="240" w:lineRule="auto"/>
                      <w:jc w:val="left"/>
                      <w:rPr>
                        <w:rFonts w:ascii="Sakkal Majalla" w:hAnsi="Sakkal Majalla"/>
                        <w:b/>
                        <w:bCs/>
                        <w:color w:val="A8D08D" w:themeColor="accent6" w:themeTint="99"/>
                        <w:sz w:val="22"/>
                        <w:szCs w:val="24"/>
                        <w:lang w:bidi="ar-JO"/>
                      </w:rPr>
                    </w:pPr>
                    <w:r w:rsidRPr="00036227">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0751" behindDoc="0" locked="0" layoutInCell="1" allowOverlap="1" wp14:anchorId="540DC141" wp14:editId="7DEDDCE7">
              <wp:simplePos x="0" y="0"/>
              <wp:positionH relativeFrom="column">
                <wp:posOffset>-723900</wp:posOffset>
              </wp:positionH>
              <wp:positionV relativeFrom="page">
                <wp:posOffset>10408920</wp:posOffset>
              </wp:positionV>
              <wp:extent cx="1466850" cy="282575"/>
              <wp:effectExtent l="0" t="0" r="0" b="3175"/>
              <wp:wrapNone/>
              <wp:docPr id="212987480" name="مستطيل 212987480"/>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C9D7EDF" w14:textId="77777777" w:rsidR="00083D73" w:rsidRPr="007C020A" w:rsidRDefault="00083D73" w:rsidP="00083D7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DC141" id="مستطيل 212987480" o:spid="_x0000_s4358" style="position:absolute;left:0;text-align:left;margin-left:-57pt;margin-top:819.6pt;width:115.5pt;height:22.25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" filled="f" stroked="f" strokeweight="1pt">
              <v:textbox>
                <w:txbxContent>
                  <w:p w14:paraId="4C9D7EDF" w14:textId="77777777" w:rsidR="00083D73" w:rsidRPr="007C020A" w:rsidRDefault="00083D73" w:rsidP="00083D7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2C3B3D31">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77DDE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r w:rsidR="007B17B7">
      <w:rPr>
        <w:color w:val="FFFFFF" w:themeColor="background1"/>
        <w:sz w:val="40"/>
        <w:szCs w:val="40"/>
      </w:rPr>
      <w:t>x</w: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34137822" w:rsidR="005E14CE" w:rsidRDefault="00083D73">
    <w:pPr>
      <w:pStyle w:val="a4"/>
    </w:pPr>
    <w:r>
      <w:rPr>
        <w:rFonts w:ascii="Sakkal Majalla" w:hAnsi="Sakkal Majalla"/>
        <w:b/>
        <w:bCs/>
        <w:noProof/>
        <w:color w:val="002060"/>
        <w:sz w:val="34"/>
        <w:rtl/>
      </w:rPr>
      <mc:AlternateContent>
        <mc:Choice Requires="wps">
          <w:drawing>
            <wp:anchor distT="0" distB="0" distL="114300" distR="114300" simplePos="0" relativeHeight="251852799" behindDoc="0" locked="0" layoutInCell="1" allowOverlap="1" wp14:anchorId="758138D5" wp14:editId="398E2172">
              <wp:simplePos x="0" y="0"/>
              <wp:positionH relativeFrom="column">
                <wp:posOffset>3676650</wp:posOffset>
              </wp:positionH>
              <wp:positionV relativeFrom="paragraph">
                <wp:posOffset>95885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018EB" w14:textId="77777777" w:rsidR="00083D73" w:rsidRPr="00DC31A5" w:rsidRDefault="00083D73" w:rsidP="00083D7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338C551" w14:textId="77777777" w:rsidR="00083D73" w:rsidRPr="00DC31A5" w:rsidRDefault="00083D73" w:rsidP="00083D73">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03F67505" w14:textId="77777777" w:rsidR="00083D73" w:rsidRPr="00DC31A5" w:rsidRDefault="00083D73" w:rsidP="00083D73">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0F3E3F6" w14:textId="77777777" w:rsidR="00083D73" w:rsidRPr="00DC31A5" w:rsidRDefault="00083D73" w:rsidP="00083D73">
                          <w:pPr>
                            <w:spacing w:line="240" w:lineRule="auto"/>
                            <w:jc w:val="center"/>
                            <w:rPr>
                              <w:rFonts w:ascii="Sakkal Majalla" w:hAnsi="Sakkal Majalla"/>
                              <w:b/>
                              <w:bCs/>
                            </w:rPr>
                          </w:pPr>
                          <w:r w:rsidRPr="00DC31A5">
                            <w:rPr>
                              <w:rFonts w:ascii="Sakkal Majalla" w:hAnsi="Sakkal Majalla"/>
                              <w:b/>
                              <w:bCs/>
                            </w:rPr>
                            <w:t>Mobile &amp; whatssup:</w:t>
                          </w:r>
                        </w:p>
                        <w:p w14:paraId="477D0F1C" w14:textId="77777777" w:rsidR="00083D73" w:rsidRDefault="00083D73" w:rsidP="00083D73">
                          <w:pPr>
                            <w:spacing w:line="240" w:lineRule="auto"/>
                            <w:jc w:val="center"/>
                            <w:rPr>
                              <w:rFonts w:ascii="Sakkal Majalla" w:hAnsi="Sakkal Majalla"/>
                              <w:b/>
                              <w:bCs/>
                              <w:rtl/>
                            </w:rPr>
                          </w:pPr>
                          <w:r w:rsidRPr="00DC31A5">
                            <w:rPr>
                              <w:rFonts w:ascii="Sakkal Majalla" w:hAnsi="Sakkal Majalla"/>
                              <w:b/>
                              <w:bCs/>
                            </w:rPr>
                            <w:t>00962779222666</w:t>
                          </w:r>
                        </w:p>
                        <w:p w14:paraId="23B98E99" w14:textId="77777777" w:rsidR="00083D73" w:rsidRPr="00DC31A5" w:rsidRDefault="00083D73" w:rsidP="00083D7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8138D5" id="مستطيل 38" o:spid="_x0000_s4359" style="position:absolute;left:0;text-align:left;margin-left:289.5pt;margin-top:7.55pt;width:186.95pt;height:110.4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" filled="f" stroked="f" strokeweight="1pt">
              <v:textbox>
                <w:txbxContent>
                  <w:p w14:paraId="1F3018EB" w14:textId="77777777" w:rsidR="00083D73" w:rsidRPr="00DC31A5" w:rsidRDefault="00083D73" w:rsidP="00083D7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338C551" w14:textId="77777777" w:rsidR="00083D73" w:rsidRPr="00DC31A5" w:rsidRDefault="00083D73" w:rsidP="00083D73">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03F67505" w14:textId="77777777" w:rsidR="00083D73" w:rsidRPr="00DC31A5" w:rsidRDefault="00083D73" w:rsidP="00083D73">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0F3E3F6" w14:textId="77777777" w:rsidR="00083D73" w:rsidRPr="00DC31A5" w:rsidRDefault="00083D73" w:rsidP="00083D73">
                    <w:pPr>
                      <w:spacing w:line="240" w:lineRule="auto"/>
                      <w:jc w:val="center"/>
                      <w:rPr>
                        <w:rFonts w:ascii="Sakkal Majalla" w:hAnsi="Sakkal Majalla"/>
                        <w:b/>
                        <w:bCs/>
                      </w:rPr>
                    </w:pPr>
                    <w:r w:rsidRPr="00DC31A5">
                      <w:rPr>
                        <w:rFonts w:ascii="Sakkal Majalla" w:hAnsi="Sakkal Majalla"/>
                        <w:b/>
                        <w:bCs/>
                      </w:rPr>
                      <w:t>Mobile &amp; whatssup:</w:t>
                    </w:r>
                  </w:p>
                  <w:p w14:paraId="477D0F1C" w14:textId="77777777" w:rsidR="00083D73" w:rsidRDefault="00083D73" w:rsidP="00083D73">
                    <w:pPr>
                      <w:spacing w:line="240" w:lineRule="auto"/>
                      <w:jc w:val="center"/>
                      <w:rPr>
                        <w:rFonts w:ascii="Sakkal Majalla" w:hAnsi="Sakkal Majalla"/>
                        <w:b/>
                        <w:bCs/>
                        <w:rtl/>
                      </w:rPr>
                    </w:pPr>
                    <w:r w:rsidRPr="00DC31A5">
                      <w:rPr>
                        <w:rFonts w:ascii="Sakkal Majalla" w:hAnsi="Sakkal Majalla"/>
                        <w:b/>
                        <w:bCs/>
                      </w:rPr>
                      <w:t>00962779222666</w:t>
                    </w:r>
                  </w:p>
                  <w:p w14:paraId="23B98E99" w14:textId="77777777" w:rsidR="00083D73" w:rsidRPr="00DC31A5" w:rsidRDefault="00083D73" w:rsidP="00083D7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683BA" w14:textId="77777777" w:rsidR="00083D73" w:rsidRDefault="00083D73">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6AF2A" w14:textId="77777777" w:rsidR="00DF66C0" w:rsidRDefault="00DF66C0" w:rsidP="00F53D08">
      <w:pPr>
        <w:spacing w:line="240" w:lineRule="auto"/>
      </w:pPr>
      <w:r>
        <w:separator/>
      </w:r>
    </w:p>
  </w:footnote>
  <w:footnote w:type="continuationSeparator" w:id="0">
    <w:p w14:paraId="7B6BD688" w14:textId="77777777" w:rsidR="00DF66C0" w:rsidRDefault="00DF66C0"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473536463"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1B10B205" w:rsidR="00E42DAD" w:rsidRDefault="008E0D60"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القيادة الاستراتيجية المستدامة</w:t>
                            </w:r>
                            <w:r w:rsidR="00E42DAD">
                              <w:rPr>
                                <w:rFonts w:eastAsia="Calibri" w:hAnsi="Sakkal Majalla"/>
                                <w:color w:val="FFFFFF"/>
                                <w:kern w:val="24"/>
                                <w:sz w:val="36"/>
                                <w:szCs w:val="36"/>
                                <w:rtl/>
                                <w:lang w:bidi="ar-SY"/>
                              </w:rPr>
                              <w:t xml:space="preserve"> </w:t>
                            </w:r>
                            <w:r w:rsidR="004C3096">
                              <w:rPr>
                                <w:rFonts w:eastAsia="Calibri" w:hAnsi="Sakkal Majalla"/>
                                <w:color w:val="FFFFFF"/>
                                <w:kern w:val="24"/>
                                <w:sz w:val="36"/>
                                <w:szCs w:val="36"/>
                                <w:lang w:bidi="ar-SY"/>
                              </w:rPr>
                              <w:t>-</w:t>
                            </w:r>
                            <w:r w:rsidR="00E42DAD">
                              <w:rPr>
                                <w:rFonts w:eastAsia="Calibri" w:hAnsi="Sakkal Majalla"/>
                                <w:color w:val="FFFFFF"/>
                                <w:kern w:val="24"/>
                                <w:sz w:val="36"/>
                                <w:szCs w:val="36"/>
                                <w:rtl/>
                                <w:lang w:bidi="ar-SY"/>
                              </w:rPr>
                              <w:t xml:space="preserve"> دليل الم</w:t>
                            </w:r>
                            <w:r w:rsidR="009A1C3E">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96004817"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6E03C8" id="Group 38" o:spid="_x0000_s4354"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">
              <v:shape id="شكل حر 769906" o:spid="_x0000_s4355"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1B10B205" w:rsidR="00E42DAD" w:rsidRDefault="008E0D60"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القيادة الاستراتيجية المستدامة</w:t>
                      </w:r>
                      <w:r w:rsidR="00E42DAD">
                        <w:rPr>
                          <w:rFonts w:eastAsia="Calibri" w:hAnsi="Sakkal Majalla"/>
                          <w:color w:val="FFFFFF"/>
                          <w:kern w:val="24"/>
                          <w:sz w:val="36"/>
                          <w:szCs w:val="36"/>
                          <w:rtl/>
                          <w:lang w:bidi="ar-SY"/>
                        </w:rPr>
                        <w:t xml:space="preserve"> </w:t>
                      </w:r>
                      <w:r w:rsidR="004C3096">
                        <w:rPr>
                          <w:rFonts w:eastAsia="Calibri" w:hAnsi="Sakkal Majalla"/>
                          <w:color w:val="FFFFFF"/>
                          <w:kern w:val="24"/>
                          <w:sz w:val="36"/>
                          <w:szCs w:val="36"/>
                          <w:lang w:bidi="ar-SY"/>
                        </w:rPr>
                        <w:t>-</w:t>
                      </w:r>
                      <w:r w:rsidR="00E42DAD">
                        <w:rPr>
                          <w:rFonts w:eastAsia="Calibri" w:hAnsi="Sakkal Majalla"/>
                          <w:color w:val="FFFFFF"/>
                          <w:kern w:val="24"/>
                          <w:sz w:val="36"/>
                          <w:szCs w:val="36"/>
                          <w:rtl/>
                          <w:lang w:bidi="ar-SY"/>
                        </w:rPr>
                        <w:t xml:space="preserve"> دليل الم</w:t>
                      </w:r>
                      <w:r w:rsidR="009A1C3E">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4356"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&#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69FA6" w14:textId="77777777" w:rsidR="00083D73" w:rsidRDefault="00083D73">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4" type="#_x0000_t75" style="width:409.5pt;height:409.5pt;visibility:visible;mso-wrap-style:square" o:bullet="t">
        <v:imagedata r:id="rId1" o:title=""/>
      </v:shape>
    </w:pict>
  </w:numPicBullet>
  <w:numPicBullet w:numPicBulletId="1">
    <w:pict>
      <v:shape w14:anchorId="10D7B85D" id="_x0000_i1155" type="#_x0000_t75" style="width:48pt;height:48pt;visibility:visible;mso-wrap-style:square" o:bullet="t">
        <v:imagedata r:id="rId2" o:title=""/>
      </v:shape>
    </w:pict>
  </w:numPicBullet>
  <w:numPicBullet w:numPicBulletId="2">
    <w:pict>
      <v:shape id="_x0000_i1156" type="#_x0000_t75" alt="Back in time" style="width:22.5pt;height:22.5pt;visibility:visible;mso-wrap-style:square" o:bullet="t">
        <v:imagedata r:id="rId3" o:title="Back in time"/>
        <o:lock v:ext="edit" aspectratio="f"/>
      </v:shape>
    </w:pict>
  </w:numPicBullet>
  <w:numPicBullet w:numPicBulletId="3">
    <w:pict>
      <v:shape id="_x0000_i1157" type="#_x0000_t75" style="width:383.95pt;height:383.95pt;visibility:visible;mso-wrap-style:square" o:bullet="t">
        <v:imagedata r:id="rId4" o:title="860430"/>
      </v:shape>
    </w:pict>
  </w:numPicBullet>
  <w:abstractNum w:abstractNumId="0" w15:restartNumberingAfterBreak="0">
    <w:nsid w:val="02620BF8"/>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787039F"/>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820768E"/>
    <w:multiLevelType w:val="hybridMultilevel"/>
    <w:tmpl w:val="04B29A4C"/>
    <w:lvl w:ilvl="0" w:tplc="EE7E0B78">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AC27407"/>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D436EF3"/>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0455E1E"/>
    <w:multiLevelType w:val="hybridMultilevel"/>
    <w:tmpl w:val="E954FC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24C164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62C56D0"/>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8E95DB8"/>
    <w:multiLevelType w:val="hybridMultilevel"/>
    <w:tmpl w:val="7AC8EC72"/>
    <w:lvl w:ilvl="0" w:tplc="636A4D10">
      <w:start w:val="1"/>
      <w:numFmt w:val="bullet"/>
      <w:lvlText w:val=""/>
      <w:lvlPicBulletId w:val="1"/>
      <w:lvlJc w:val="left"/>
      <w:pPr>
        <w:ind w:left="567" w:hanging="567"/>
      </w:pPr>
      <w:rPr>
        <w:rFonts w:ascii="Symbol" w:hAnsi="Symbol" w:hint="default"/>
        <w:color w:val="auto"/>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B0A7B6A"/>
    <w:multiLevelType w:val="hybridMultilevel"/>
    <w:tmpl w:val="AAF8953A"/>
    <w:lvl w:ilvl="0" w:tplc="33A82982">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4213F7A"/>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7A400C7"/>
    <w:multiLevelType w:val="hybridMultilevel"/>
    <w:tmpl w:val="49603644"/>
    <w:lvl w:ilvl="0" w:tplc="63785374">
      <w:start w:val="8"/>
      <w:numFmt w:val="bullet"/>
      <w:lvlText w:val=""/>
      <w:lvlPicBulletId w:val="0"/>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80D283B"/>
    <w:multiLevelType w:val="hybridMultilevel"/>
    <w:tmpl w:val="308024F2"/>
    <w:lvl w:ilvl="0" w:tplc="DA769DC6">
      <w:start w:val="1"/>
      <w:numFmt w:val="bullet"/>
      <w:lvlText w:val=""/>
      <w:lvlPicBulletId w:val="0"/>
      <w:lvlJc w:val="left"/>
      <w:pPr>
        <w:ind w:left="360" w:hanging="360"/>
      </w:pPr>
      <w:rPr>
        <w:rFonts w:ascii="Symbol" w:hAnsi="Symbol" w:hint="default"/>
        <w:color w:val="auto"/>
        <w:sz w:val="34"/>
        <w:szCs w:val="3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82E38F1"/>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A4F5919"/>
    <w:multiLevelType w:val="hybridMultilevel"/>
    <w:tmpl w:val="8496E7C6"/>
    <w:lvl w:ilvl="0" w:tplc="F966773A">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AEC62DB"/>
    <w:multiLevelType w:val="hybridMultilevel"/>
    <w:tmpl w:val="4FF607CA"/>
    <w:lvl w:ilvl="0" w:tplc="52248B7A">
      <w:start w:val="1"/>
      <w:numFmt w:val="bullet"/>
      <w:lvlText w:val=""/>
      <w:lvlPicBulletId w:val="0"/>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2AE70E5"/>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64E05FC"/>
    <w:multiLevelType w:val="hybridMultilevel"/>
    <w:tmpl w:val="E904F678"/>
    <w:lvl w:ilvl="0" w:tplc="1E0E7536">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CE27550"/>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E49424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033349C"/>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45435977"/>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6EF0FB8"/>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882716E"/>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8A77464"/>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4C466515"/>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2F36961"/>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6EF4E60"/>
    <w:multiLevelType w:val="hybridMultilevel"/>
    <w:tmpl w:val="DFA095A4"/>
    <w:lvl w:ilvl="0" w:tplc="E48EC8BE">
      <w:start w:val="8"/>
      <w:numFmt w:val="bullet"/>
      <w:lvlText w:val=""/>
      <w:lvlPicBulletId w:val="3"/>
      <w:lvlJc w:val="left"/>
      <w:pPr>
        <w:ind w:left="510" w:hanging="51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C61683"/>
    <w:multiLevelType w:val="hybridMultilevel"/>
    <w:tmpl w:val="70886BA8"/>
    <w:lvl w:ilvl="0" w:tplc="C37C263E">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CB842B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5D5728D9"/>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F742A65"/>
    <w:multiLevelType w:val="hybridMultilevel"/>
    <w:tmpl w:val="203ABA58"/>
    <w:lvl w:ilvl="0" w:tplc="3AEE1632">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3173589"/>
    <w:multiLevelType w:val="hybridMultilevel"/>
    <w:tmpl w:val="6980B5EE"/>
    <w:lvl w:ilvl="0" w:tplc="F4CE4A2E">
      <w:start w:val="8"/>
      <w:numFmt w:val="bullet"/>
      <w:lvlText w:val=""/>
      <w:lvlPicBulletId w:val="0"/>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64403D1F"/>
    <w:multiLevelType w:val="hybridMultilevel"/>
    <w:tmpl w:val="6164911A"/>
    <w:lvl w:ilvl="0" w:tplc="1E947AC8">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58C074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6313F3A"/>
    <w:multiLevelType w:val="hybridMultilevel"/>
    <w:tmpl w:val="59048756"/>
    <w:lvl w:ilvl="0" w:tplc="97FC3696">
      <w:start w:val="1"/>
      <w:numFmt w:val="decimal"/>
      <w:lvlText w:val="%1."/>
      <w:lvlJc w:val="left"/>
      <w:pPr>
        <w:ind w:left="360" w:hanging="360"/>
      </w:pPr>
      <w:rPr>
        <w:rFonts w:hint="default"/>
        <w:b/>
        <w:bCs/>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9A7812"/>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A2606E0"/>
    <w:multiLevelType w:val="hybridMultilevel"/>
    <w:tmpl w:val="DA1887B2"/>
    <w:lvl w:ilvl="0" w:tplc="DA3CD35E">
      <w:numFmt w:val="bullet"/>
      <w:lvlText w:val=""/>
      <w:lvlPicBulletId w:val="2"/>
      <w:lvlJc w:val="left"/>
      <w:pPr>
        <w:ind w:left="510" w:hanging="510"/>
      </w:pPr>
      <w:rPr>
        <w:rFonts w:ascii="Symbol" w:eastAsia="Times New Roman" w:hAnsi="Symbol" w:cs="rpt-Regular" w:hint="default"/>
        <w:b/>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A5465BF"/>
    <w:multiLevelType w:val="hybridMultilevel"/>
    <w:tmpl w:val="0500326E"/>
    <w:lvl w:ilvl="0" w:tplc="22321B26">
      <w:start w:val="1"/>
      <w:numFmt w:val="decimal"/>
      <w:lvlText w:val="%1."/>
      <w:lvlJc w:val="left"/>
      <w:pPr>
        <w:ind w:left="360" w:hanging="360"/>
      </w:pPr>
      <w:rPr>
        <w:rFonts w:hint="default"/>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FDF1104"/>
    <w:multiLevelType w:val="hybridMultilevel"/>
    <w:tmpl w:val="80E8AA72"/>
    <w:lvl w:ilvl="0" w:tplc="49EC353C">
      <w:start w:val="1"/>
      <w:numFmt w:val="bullet"/>
      <w:lvlText w:val=""/>
      <w:lvlPicBulletId w:val="0"/>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2D10168"/>
    <w:multiLevelType w:val="hybridMultilevel"/>
    <w:tmpl w:val="4C826B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75974FB"/>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7ACD5EED"/>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7BAF2A52"/>
    <w:multiLevelType w:val="hybridMultilevel"/>
    <w:tmpl w:val="EC12F80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045106526">
    <w:abstractNumId w:val="29"/>
  </w:num>
  <w:num w:numId="2" w16cid:durableId="1348560676">
    <w:abstractNumId w:val="41"/>
  </w:num>
  <w:num w:numId="3" w16cid:durableId="493227067">
    <w:abstractNumId w:val="8"/>
  </w:num>
  <w:num w:numId="4" w16cid:durableId="2096627842">
    <w:abstractNumId w:val="11"/>
  </w:num>
  <w:num w:numId="5" w16cid:durableId="490297505">
    <w:abstractNumId w:val="27"/>
  </w:num>
  <w:num w:numId="6" w16cid:durableId="2009819137">
    <w:abstractNumId w:val="33"/>
  </w:num>
  <w:num w:numId="7" w16cid:durableId="637296970">
    <w:abstractNumId w:val="39"/>
  </w:num>
  <w:num w:numId="8" w16cid:durableId="288584818">
    <w:abstractNumId w:val="15"/>
  </w:num>
  <w:num w:numId="9" w16cid:durableId="624194935">
    <w:abstractNumId w:val="7"/>
  </w:num>
  <w:num w:numId="10" w16cid:durableId="1368218209">
    <w:abstractNumId w:val="23"/>
  </w:num>
  <w:num w:numId="11" w16cid:durableId="1924795761">
    <w:abstractNumId w:val="19"/>
  </w:num>
  <w:num w:numId="12" w16cid:durableId="67657723">
    <w:abstractNumId w:val="44"/>
  </w:num>
  <w:num w:numId="13" w16cid:durableId="864366169">
    <w:abstractNumId w:val="42"/>
  </w:num>
  <w:num w:numId="14" w16cid:durableId="1952937033">
    <w:abstractNumId w:val="38"/>
  </w:num>
  <w:num w:numId="15" w16cid:durableId="970789943">
    <w:abstractNumId w:val="32"/>
  </w:num>
  <w:num w:numId="16" w16cid:durableId="61368192">
    <w:abstractNumId w:val="21"/>
  </w:num>
  <w:num w:numId="17" w16cid:durableId="1482313623">
    <w:abstractNumId w:val="0"/>
  </w:num>
  <w:num w:numId="18" w16cid:durableId="1933782432">
    <w:abstractNumId w:val="24"/>
  </w:num>
  <w:num w:numId="19" w16cid:durableId="1037437963">
    <w:abstractNumId w:val="18"/>
  </w:num>
  <w:num w:numId="20" w16cid:durableId="200942416">
    <w:abstractNumId w:val="3"/>
  </w:num>
  <w:num w:numId="21" w16cid:durableId="1654405290">
    <w:abstractNumId w:val="17"/>
  </w:num>
  <w:num w:numId="22" w16cid:durableId="518393506">
    <w:abstractNumId w:val="34"/>
  </w:num>
  <w:num w:numId="23" w16cid:durableId="2002153263">
    <w:abstractNumId w:val="36"/>
  </w:num>
  <w:num w:numId="24" w16cid:durableId="1437629051">
    <w:abstractNumId w:val="31"/>
  </w:num>
  <w:num w:numId="25" w16cid:durableId="52974076">
    <w:abstractNumId w:val="6"/>
  </w:num>
  <w:num w:numId="26" w16cid:durableId="1034845024">
    <w:abstractNumId w:val="35"/>
  </w:num>
  <w:num w:numId="27" w16cid:durableId="469833607">
    <w:abstractNumId w:val="37"/>
  </w:num>
  <w:num w:numId="28" w16cid:durableId="693963807">
    <w:abstractNumId w:val="22"/>
  </w:num>
  <w:num w:numId="29" w16cid:durableId="1983995171">
    <w:abstractNumId w:val="10"/>
  </w:num>
  <w:num w:numId="30" w16cid:durableId="2076395971">
    <w:abstractNumId w:val="2"/>
  </w:num>
  <w:num w:numId="31" w16cid:durableId="280460807">
    <w:abstractNumId w:val="43"/>
  </w:num>
  <w:num w:numId="32" w16cid:durableId="1858343514">
    <w:abstractNumId w:val="26"/>
  </w:num>
  <w:num w:numId="33" w16cid:durableId="254443379">
    <w:abstractNumId w:val="1"/>
  </w:num>
  <w:num w:numId="34" w16cid:durableId="581262057">
    <w:abstractNumId w:val="13"/>
  </w:num>
  <w:num w:numId="35" w16cid:durableId="875124058">
    <w:abstractNumId w:val="25"/>
  </w:num>
  <w:num w:numId="36" w16cid:durableId="1501121780">
    <w:abstractNumId w:val="14"/>
  </w:num>
  <w:num w:numId="37" w16cid:durableId="1690452439">
    <w:abstractNumId w:val="9"/>
  </w:num>
  <w:num w:numId="38" w16cid:durableId="1489321850">
    <w:abstractNumId w:val="16"/>
  </w:num>
  <w:num w:numId="39" w16cid:durableId="6254436">
    <w:abstractNumId w:val="30"/>
  </w:num>
  <w:num w:numId="40" w16cid:durableId="350112117">
    <w:abstractNumId w:val="20"/>
  </w:num>
  <w:num w:numId="41" w16cid:durableId="1027490843">
    <w:abstractNumId w:val="45"/>
  </w:num>
  <w:num w:numId="42" w16cid:durableId="837428649">
    <w:abstractNumId w:val="4"/>
  </w:num>
  <w:num w:numId="43" w16cid:durableId="372191787">
    <w:abstractNumId w:val="28"/>
  </w:num>
  <w:num w:numId="44" w16cid:durableId="27881389">
    <w:abstractNumId w:val="5"/>
  </w:num>
  <w:num w:numId="45" w16cid:durableId="1805535420">
    <w:abstractNumId w:val="12"/>
  </w:num>
  <w:num w:numId="46" w16cid:durableId="1993368283">
    <w:abstractNumId w:val="4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554C"/>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3D73"/>
    <w:rsid w:val="00085F65"/>
    <w:rsid w:val="00090487"/>
    <w:rsid w:val="0009204D"/>
    <w:rsid w:val="0009377E"/>
    <w:rsid w:val="0009726D"/>
    <w:rsid w:val="000A3077"/>
    <w:rsid w:val="000A3082"/>
    <w:rsid w:val="000B0B3F"/>
    <w:rsid w:val="000B4041"/>
    <w:rsid w:val="000B448F"/>
    <w:rsid w:val="000B753D"/>
    <w:rsid w:val="000B7DC0"/>
    <w:rsid w:val="000C059A"/>
    <w:rsid w:val="000C072E"/>
    <w:rsid w:val="000C1AAB"/>
    <w:rsid w:val="000C4B58"/>
    <w:rsid w:val="000C5D85"/>
    <w:rsid w:val="000D082E"/>
    <w:rsid w:val="000D5026"/>
    <w:rsid w:val="000D5173"/>
    <w:rsid w:val="000E66F8"/>
    <w:rsid w:val="000E7395"/>
    <w:rsid w:val="000F0076"/>
    <w:rsid w:val="000F1708"/>
    <w:rsid w:val="000F32C7"/>
    <w:rsid w:val="000F5AEA"/>
    <w:rsid w:val="000F65A1"/>
    <w:rsid w:val="000F7707"/>
    <w:rsid w:val="0010760E"/>
    <w:rsid w:val="0011007C"/>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778D"/>
    <w:rsid w:val="00171C55"/>
    <w:rsid w:val="00172768"/>
    <w:rsid w:val="00172B15"/>
    <w:rsid w:val="001741C5"/>
    <w:rsid w:val="00176286"/>
    <w:rsid w:val="00176724"/>
    <w:rsid w:val="00180E6F"/>
    <w:rsid w:val="00185525"/>
    <w:rsid w:val="00186CA0"/>
    <w:rsid w:val="001900A1"/>
    <w:rsid w:val="00194181"/>
    <w:rsid w:val="001944F7"/>
    <w:rsid w:val="00195C1F"/>
    <w:rsid w:val="0019617B"/>
    <w:rsid w:val="001A1288"/>
    <w:rsid w:val="001A25CC"/>
    <w:rsid w:val="001A34A8"/>
    <w:rsid w:val="001B2711"/>
    <w:rsid w:val="001B75C1"/>
    <w:rsid w:val="001B7E31"/>
    <w:rsid w:val="001C11A3"/>
    <w:rsid w:val="001C6995"/>
    <w:rsid w:val="001D193E"/>
    <w:rsid w:val="001D1A3B"/>
    <w:rsid w:val="001D350A"/>
    <w:rsid w:val="001D3A17"/>
    <w:rsid w:val="001D5D1E"/>
    <w:rsid w:val="001E27C2"/>
    <w:rsid w:val="001E5A5E"/>
    <w:rsid w:val="001F0B9B"/>
    <w:rsid w:val="001F1744"/>
    <w:rsid w:val="001F2E1D"/>
    <w:rsid w:val="001F38C0"/>
    <w:rsid w:val="002021EF"/>
    <w:rsid w:val="002027DF"/>
    <w:rsid w:val="00206D6C"/>
    <w:rsid w:val="0021166C"/>
    <w:rsid w:val="0021196B"/>
    <w:rsid w:val="0021428A"/>
    <w:rsid w:val="00214565"/>
    <w:rsid w:val="00214D9F"/>
    <w:rsid w:val="00215AD2"/>
    <w:rsid w:val="0022035D"/>
    <w:rsid w:val="00223376"/>
    <w:rsid w:val="00226F80"/>
    <w:rsid w:val="00227842"/>
    <w:rsid w:val="00232935"/>
    <w:rsid w:val="00235BF7"/>
    <w:rsid w:val="00235CA1"/>
    <w:rsid w:val="002465AB"/>
    <w:rsid w:val="002467E8"/>
    <w:rsid w:val="00246B93"/>
    <w:rsid w:val="00253449"/>
    <w:rsid w:val="002545A2"/>
    <w:rsid w:val="00274899"/>
    <w:rsid w:val="00275CD3"/>
    <w:rsid w:val="002771A2"/>
    <w:rsid w:val="00277F4C"/>
    <w:rsid w:val="002809B1"/>
    <w:rsid w:val="00283647"/>
    <w:rsid w:val="0028392F"/>
    <w:rsid w:val="0028523A"/>
    <w:rsid w:val="00290248"/>
    <w:rsid w:val="00294303"/>
    <w:rsid w:val="00294397"/>
    <w:rsid w:val="002A04B9"/>
    <w:rsid w:val="002A078C"/>
    <w:rsid w:val="002A1158"/>
    <w:rsid w:val="002A4F12"/>
    <w:rsid w:val="002B1246"/>
    <w:rsid w:val="002C40E6"/>
    <w:rsid w:val="002D301E"/>
    <w:rsid w:val="002D7D32"/>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3109"/>
    <w:rsid w:val="00327D55"/>
    <w:rsid w:val="003300E5"/>
    <w:rsid w:val="00330881"/>
    <w:rsid w:val="00330F40"/>
    <w:rsid w:val="00331F8C"/>
    <w:rsid w:val="00334B43"/>
    <w:rsid w:val="00337FA6"/>
    <w:rsid w:val="003438F6"/>
    <w:rsid w:val="00345016"/>
    <w:rsid w:val="0034792E"/>
    <w:rsid w:val="00351640"/>
    <w:rsid w:val="0035305C"/>
    <w:rsid w:val="0035479D"/>
    <w:rsid w:val="00355D0F"/>
    <w:rsid w:val="0036096D"/>
    <w:rsid w:val="00362CF2"/>
    <w:rsid w:val="00363F3E"/>
    <w:rsid w:val="003653D0"/>
    <w:rsid w:val="0036611D"/>
    <w:rsid w:val="00366828"/>
    <w:rsid w:val="00371AF7"/>
    <w:rsid w:val="003737D3"/>
    <w:rsid w:val="00380CC2"/>
    <w:rsid w:val="00383BA6"/>
    <w:rsid w:val="003853A6"/>
    <w:rsid w:val="00392959"/>
    <w:rsid w:val="003966CE"/>
    <w:rsid w:val="003A2A39"/>
    <w:rsid w:val="003A4584"/>
    <w:rsid w:val="003A4830"/>
    <w:rsid w:val="003A7FEA"/>
    <w:rsid w:val="003B53C5"/>
    <w:rsid w:val="003B59F9"/>
    <w:rsid w:val="003B7188"/>
    <w:rsid w:val="003C2153"/>
    <w:rsid w:val="003C3033"/>
    <w:rsid w:val="003C5251"/>
    <w:rsid w:val="003C75B3"/>
    <w:rsid w:val="003D34F7"/>
    <w:rsid w:val="003D350F"/>
    <w:rsid w:val="003D58AE"/>
    <w:rsid w:val="003D7BDE"/>
    <w:rsid w:val="003E0065"/>
    <w:rsid w:val="003E041C"/>
    <w:rsid w:val="003E345F"/>
    <w:rsid w:val="003E4A02"/>
    <w:rsid w:val="003E4F85"/>
    <w:rsid w:val="003F2AE8"/>
    <w:rsid w:val="003F3631"/>
    <w:rsid w:val="003F41BB"/>
    <w:rsid w:val="003F7575"/>
    <w:rsid w:val="003F76FA"/>
    <w:rsid w:val="00401CFD"/>
    <w:rsid w:val="00401F4B"/>
    <w:rsid w:val="00402CAC"/>
    <w:rsid w:val="00403A11"/>
    <w:rsid w:val="00403E19"/>
    <w:rsid w:val="00404549"/>
    <w:rsid w:val="00405BD0"/>
    <w:rsid w:val="00406F1C"/>
    <w:rsid w:val="004105EB"/>
    <w:rsid w:val="00410FD5"/>
    <w:rsid w:val="0041133E"/>
    <w:rsid w:val="00417B0E"/>
    <w:rsid w:val="00423539"/>
    <w:rsid w:val="004236E6"/>
    <w:rsid w:val="00424E1E"/>
    <w:rsid w:val="00427779"/>
    <w:rsid w:val="0043173A"/>
    <w:rsid w:val="00434D3A"/>
    <w:rsid w:val="00440E77"/>
    <w:rsid w:val="004551E6"/>
    <w:rsid w:val="0045544D"/>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6974"/>
    <w:rsid w:val="004B7BBD"/>
    <w:rsid w:val="004C02BF"/>
    <w:rsid w:val="004C3096"/>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27E4C"/>
    <w:rsid w:val="00531CBB"/>
    <w:rsid w:val="00531E69"/>
    <w:rsid w:val="005347D8"/>
    <w:rsid w:val="005447C6"/>
    <w:rsid w:val="00544A93"/>
    <w:rsid w:val="00555065"/>
    <w:rsid w:val="005553F8"/>
    <w:rsid w:val="005570F6"/>
    <w:rsid w:val="00560172"/>
    <w:rsid w:val="005633C2"/>
    <w:rsid w:val="005648F0"/>
    <w:rsid w:val="00567F02"/>
    <w:rsid w:val="0057074D"/>
    <w:rsid w:val="00570B99"/>
    <w:rsid w:val="00573206"/>
    <w:rsid w:val="00582C17"/>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D2AA3"/>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3C20"/>
    <w:rsid w:val="00634132"/>
    <w:rsid w:val="00635307"/>
    <w:rsid w:val="00636640"/>
    <w:rsid w:val="00636A52"/>
    <w:rsid w:val="00637EC4"/>
    <w:rsid w:val="00643F60"/>
    <w:rsid w:val="00645631"/>
    <w:rsid w:val="006514A3"/>
    <w:rsid w:val="0065178A"/>
    <w:rsid w:val="00653D16"/>
    <w:rsid w:val="0066135B"/>
    <w:rsid w:val="00665125"/>
    <w:rsid w:val="006666B1"/>
    <w:rsid w:val="006720F7"/>
    <w:rsid w:val="00672181"/>
    <w:rsid w:val="00672795"/>
    <w:rsid w:val="006753FC"/>
    <w:rsid w:val="00684194"/>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2221"/>
    <w:rsid w:val="007740EA"/>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17B7"/>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07053"/>
    <w:rsid w:val="00810AF6"/>
    <w:rsid w:val="0081536A"/>
    <w:rsid w:val="008156CA"/>
    <w:rsid w:val="008305B4"/>
    <w:rsid w:val="0083164B"/>
    <w:rsid w:val="008317F7"/>
    <w:rsid w:val="00834853"/>
    <w:rsid w:val="00835331"/>
    <w:rsid w:val="00835429"/>
    <w:rsid w:val="00836A5D"/>
    <w:rsid w:val="0083716D"/>
    <w:rsid w:val="00840252"/>
    <w:rsid w:val="008452D0"/>
    <w:rsid w:val="00847A92"/>
    <w:rsid w:val="008500D7"/>
    <w:rsid w:val="00853D96"/>
    <w:rsid w:val="008565E2"/>
    <w:rsid w:val="00857CC6"/>
    <w:rsid w:val="0086361A"/>
    <w:rsid w:val="008653AE"/>
    <w:rsid w:val="008705FB"/>
    <w:rsid w:val="0087407F"/>
    <w:rsid w:val="008741E1"/>
    <w:rsid w:val="00876E61"/>
    <w:rsid w:val="00880428"/>
    <w:rsid w:val="0088086F"/>
    <w:rsid w:val="00881264"/>
    <w:rsid w:val="008847F8"/>
    <w:rsid w:val="008851A0"/>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0D60"/>
    <w:rsid w:val="008E19CF"/>
    <w:rsid w:val="008E2B70"/>
    <w:rsid w:val="008E3919"/>
    <w:rsid w:val="008E3C9E"/>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27ED"/>
    <w:rsid w:val="0091516F"/>
    <w:rsid w:val="00917FC7"/>
    <w:rsid w:val="00920B33"/>
    <w:rsid w:val="0092644C"/>
    <w:rsid w:val="0093040A"/>
    <w:rsid w:val="00933464"/>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2915"/>
    <w:rsid w:val="009947B3"/>
    <w:rsid w:val="009A0B1B"/>
    <w:rsid w:val="009A18FD"/>
    <w:rsid w:val="009A1C3E"/>
    <w:rsid w:val="009A45F5"/>
    <w:rsid w:val="009A4CC9"/>
    <w:rsid w:val="009A617E"/>
    <w:rsid w:val="009A62A9"/>
    <w:rsid w:val="009A6AC5"/>
    <w:rsid w:val="009B4AF8"/>
    <w:rsid w:val="009C3111"/>
    <w:rsid w:val="009C58B6"/>
    <w:rsid w:val="009C73B7"/>
    <w:rsid w:val="009E256C"/>
    <w:rsid w:val="009E3635"/>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193F"/>
    <w:rsid w:val="00A53D9B"/>
    <w:rsid w:val="00A55D8B"/>
    <w:rsid w:val="00A60F8D"/>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E68C6"/>
    <w:rsid w:val="00AF035F"/>
    <w:rsid w:val="00AF0395"/>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0F5E"/>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09AF"/>
    <w:rsid w:val="00C7408A"/>
    <w:rsid w:val="00C75D46"/>
    <w:rsid w:val="00C769E5"/>
    <w:rsid w:val="00C778F1"/>
    <w:rsid w:val="00C822C4"/>
    <w:rsid w:val="00C827AB"/>
    <w:rsid w:val="00C82835"/>
    <w:rsid w:val="00C82899"/>
    <w:rsid w:val="00C90979"/>
    <w:rsid w:val="00C933EC"/>
    <w:rsid w:val="00C96A98"/>
    <w:rsid w:val="00C97819"/>
    <w:rsid w:val="00CA285A"/>
    <w:rsid w:val="00CA4EF6"/>
    <w:rsid w:val="00CA7833"/>
    <w:rsid w:val="00CA79BC"/>
    <w:rsid w:val="00CB20E9"/>
    <w:rsid w:val="00CB3248"/>
    <w:rsid w:val="00CB5E27"/>
    <w:rsid w:val="00CC16B4"/>
    <w:rsid w:val="00CC1FBB"/>
    <w:rsid w:val="00CC5AE1"/>
    <w:rsid w:val="00CC6114"/>
    <w:rsid w:val="00CD05BC"/>
    <w:rsid w:val="00CD0A29"/>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3D71"/>
    <w:rsid w:val="00D26A0B"/>
    <w:rsid w:val="00D305F0"/>
    <w:rsid w:val="00D313B8"/>
    <w:rsid w:val="00D32D17"/>
    <w:rsid w:val="00D35343"/>
    <w:rsid w:val="00D376C6"/>
    <w:rsid w:val="00D45731"/>
    <w:rsid w:val="00D4598F"/>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4DC4"/>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DF66C0"/>
    <w:rsid w:val="00E01E27"/>
    <w:rsid w:val="00E021B4"/>
    <w:rsid w:val="00E02214"/>
    <w:rsid w:val="00E07133"/>
    <w:rsid w:val="00E15E29"/>
    <w:rsid w:val="00E17203"/>
    <w:rsid w:val="00E17B40"/>
    <w:rsid w:val="00E24512"/>
    <w:rsid w:val="00E26F82"/>
    <w:rsid w:val="00E27144"/>
    <w:rsid w:val="00E3019A"/>
    <w:rsid w:val="00E303C4"/>
    <w:rsid w:val="00E327C5"/>
    <w:rsid w:val="00E335AD"/>
    <w:rsid w:val="00E413D1"/>
    <w:rsid w:val="00E417BA"/>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97F86"/>
    <w:rsid w:val="00EA45AB"/>
    <w:rsid w:val="00EA4EE1"/>
    <w:rsid w:val="00EB49C5"/>
    <w:rsid w:val="00EB64EB"/>
    <w:rsid w:val="00EB688D"/>
    <w:rsid w:val="00EC0F6F"/>
    <w:rsid w:val="00ED340E"/>
    <w:rsid w:val="00ED3796"/>
    <w:rsid w:val="00ED65FC"/>
    <w:rsid w:val="00EE0A2B"/>
    <w:rsid w:val="00EE1DCF"/>
    <w:rsid w:val="00EE4C29"/>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E7A3E"/>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09B1"/>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AF0395"/>
    <w:rPr>
      <w:rFonts w:ascii="Sakkal Majalla" w:hAnsi="Sakkal Majalla"/>
      <w:sz w:val="34"/>
    </w:rPr>
  </w:style>
  <w:style w:type="character" w:customStyle="1" w:styleId="Char7">
    <w:name w:val="عنوان Char"/>
    <w:basedOn w:val="a0"/>
    <w:link w:val="ae"/>
    <w:rsid w:val="00AF0395"/>
    <w:rPr>
      <w:rFonts w:ascii="Sakkal Majalla" w:hAnsi="Sakkal Majalla" w:cs="Sakkal Majalla"/>
      <w:color w:val="000000" w:themeColor="text1"/>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svg"/><Relationship Id="rId299" Type="http://schemas.openxmlformats.org/officeDocument/2006/relationships/image" Target="media/image248.jpeg"/><Relationship Id="rId21" Type="http://schemas.openxmlformats.org/officeDocument/2006/relationships/image" Target="media/image220.png"/><Relationship Id="rId63" Type="http://schemas.openxmlformats.org/officeDocument/2006/relationships/image" Target="media/image41.png"/><Relationship Id="rId159" Type="http://schemas.openxmlformats.org/officeDocument/2006/relationships/image" Target="media/image132.png"/><Relationship Id="rId170" Type="http://schemas.openxmlformats.org/officeDocument/2006/relationships/image" Target="media/image141.png"/><Relationship Id="rId226" Type="http://schemas.openxmlformats.org/officeDocument/2006/relationships/image" Target="media/image193.png"/><Relationship Id="rId268" Type="http://schemas.openxmlformats.org/officeDocument/2006/relationships/image" Target="media/image230.png"/><Relationship Id="rId32" Type="http://schemas.openxmlformats.org/officeDocument/2006/relationships/image" Target="media/image22.png"/><Relationship Id="rId74" Type="http://schemas.openxmlformats.org/officeDocument/2006/relationships/image" Target="media/image52.png"/><Relationship Id="rId128" Type="http://schemas.openxmlformats.org/officeDocument/2006/relationships/image" Target="media/image100.svg"/><Relationship Id="rId5" Type="http://schemas.openxmlformats.org/officeDocument/2006/relationships/webSettings" Target="webSettings.xml"/><Relationship Id="rId181" Type="http://schemas.openxmlformats.org/officeDocument/2006/relationships/hyperlink" Target="https://youtu.be/1htnQHbwRN0?si=gdXQSTdNYVNrLoCe" TargetMode="External"/><Relationship Id="rId237" Type="http://schemas.openxmlformats.org/officeDocument/2006/relationships/image" Target="media/image205.png"/><Relationship Id="rId279" Type="http://schemas.openxmlformats.org/officeDocument/2006/relationships/image" Target="media/image235.png"/><Relationship Id="rId43" Type="http://schemas.microsoft.com/office/2007/relationships/hdphoto" Target="media/hdphoto3.wdp"/><Relationship Id="rId139" Type="http://schemas.openxmlformats.org/officeDocument/2006/relationships/image" Target="media/image110.svg"/><Relationship Id="rId290" Type="http://schemas.openxmlformats.org/officeDocument/2006/relationships/image" Target="media/image243.png"/><Relationship Id="rId304" Type="http://schemas.openxmlformats.org/officeDocument/2006/relationships/theme" Target="theme/theme1.xml"/><Relationship Id="rId85" Type="http://schemas.openxmlformats.org/officeDocument/2006/relationships/image" Target="media/image63.png"/><Relationship Id="rId150" Type="http://schemas.openxmlformats.org/officeDocument/2006/relationships/image" Target="media/image121.png"/><Relationship Id="rId192" Type="http://schemas.openxmlformats.org/officeDocument/2006/relationships/image" Target="media/image154.svg"/><Relationship Id="rId206" Type="http://schemas.openxmlformats.org/officeDocument/2006/relationships/hyperlink" Target="https://youtu.be/0pZl8ncs6GI?si=E61wwmfFQ1ysXTHo" TargetMode="External"/><Relationship Id="rId248" Type="http://schemas.openxmlformats.org/officeDocument/2006/relationships/image" Target="media/image208.png"/><Relationship Id="rId12" Type="http://schemas.openxmlformats.org/officeDocument/2006/relationships/image" Target="media/image9.png"/><Relationship Id="rId108" Type="http://schemas.openxmlformats.org/officeDocument/2006/relationships/image" Target="media/image85.png"/><Relationship Id="rId54" Type="http://schemas.openxmlformats.org/officeDocument/2006/relationships/image" Target="media/image35.png"/><Relationship Id="rId96" Type="http://schemas.openxmlformats.org/officeDocument/2006/relationships/image" Target="media/image73.png"/><Relationship Id="rId161" Type="http://schemas.openxmlformats.org/officeDocument/2006/relationships/hyperlink" Target="https://youtu.be/tttPe5IDno0?si=DHPzdsfjfiECgjOR" TargetMode="External"/><Relationship Id="rId217" Type="http://schemas.openxmlformats.org/officeDocument/2006/relationships/image" Target="media/image184.png"/><Relationship Id="rId6" Type="http://schemas.openxmlformats.org/officeDocument/2006/relationships/footnotes" Target="footnotes.xml"/><Relationship Id="rId238" Type="http://schemas.openxmlformats.org/officeDocument/2006/relationships/image" Target="media/image206.png"/><Relationship Id="rId259" Type="http://schemas.openxmlformats.org/officeDocument/2006/relationships/image" Target="media/image213.png"/><Relationship Id="rId23" Type="http://schemas.openxmlformats.org/officeDocument/2006/relationships/image" Target="media/image240.png"/><Relationship Id="rId119" Type="http://schemas.openxmlformats.org/officeDocument/2006/relationships/image" Target="media/image96.png"/><Relationship Id="rId270" Type="http://schemas.openxmlformats.org/officeDocument/2006/relationships/image" Target="media/image223.png"/><Relationship Id="rId291" Type="http://schemas.openxmlformats.org/officeDocument/2006/relationships/image" Target="media/image244.svg"/><Relationship Id="rId44" Type="http://schemas.openxmlformats.org/officeDocument/2006/relationships/image" Target="media/image26.png"/><Relationship Id="rId65" Type="http://schemas.openxmlformats.org/officeDocument/2006/relationships/image" Target="media/image43.png"/><Relationship Id="rId86" Type="http://schemas.openxmlformats.org/officeDocument/2006/relationships/image" Target="media/image64.png"/><Relationship Id="rId130" Type="http://schemas.openxmlformats.org/officeDocument/2006/relationships/image" Target="media/image102.svg"/><Relationship Id="rId151" Type="http://schemas.openxmlformats.org/officeDocument/2006/relationships/image" Target="media/image122.svg"/><Relationship Id="rId172" Type="http://schemas.openxmlformats.org/officeDocument/2006/relationships/image" Target="media/image138.svg"/><Relationship Id="rId193" Type="http://schemas.openxmlformats.org/officeDocument/2006/relationships/image" Target="media/image155.png"/><Relationship Id="rId207" Type="http://schemas.openxmlformats.org/officeDocument/2006/relationships/hyperlink" Target="https://youtu.be/0pZl8ncs6GI?si=E61wwmfFQ1ysXTHo" TargetMode="External"/><Relationship Id="rId228" Type="http://schemas.openxmlformats.org/officeDocument/2006/relationships/image" Target="media/image195.png"/><Relationship Id="rId249" Type="http://schemas.openxmlformats.org/officeDocument/2006/relationships/image" Target="media/image209.png"/><Relationship Id="rId13" Type="http://schemas.openxmlformats.org/officeDocument/2006/relationships/image" Target="media/image10.png"/><Relationship Id="rId109" Type="http://schemas.openxmlformats.org/officeDocument/2006/relationships/image" Target="media/image85.jpeg"/><Relationship Id="rId260" Type="http://schemas.openxmlformats.org/officeDocument/2006/relationships/image" Target="media/image214.svg"/><Relationship Id="rId281" Type="http://schemas.openxmlformats.org/officeDocument/2006/relationships/image" Target="media/image237.svg"/><Relationship Id="rId34" Type="http://schemas.openxmlformats.org/officeDocument/2006/relationships/header" Target="header1.xml"/><Relationship Id="rId55" Type="http://schemas.openxmlformats.org/officeDocument/2006/relationships/image" Target="media/image36.png"/><Relationship Id="rId76" Type="http://schemas.openxmlformats.org/officeDocument/2006/relationships/image" Target="media/image54.png"/><Relationship Id="rId97" Type="http://schemas.openxmlformats.org/officeDocument/2006/relationships/image" Target="media/image74.svg"/><Relationship Id="rId120" Type="http://schemas.openxmlformats.org/officeDocument/2006/relationships/image" Target="media/image97.png"/><Relationship Id="rId141" Type="http://schemas.openxmlformats.org/officeDocument/2006/relationships/image" Target="media/image114.png"/><Relationship Id="rId7" Type="http://schemas.openxmlformats.org/officeDocument/2006/relationships/endnotes" Target="endnotes.xml"/><Relationship Id="rId162" Type="http://schemas.openxmlformats.org/officeDocument/2006/relationships/image" Target="media/image125.png"/><Relationship Id="rId183" Type="http://schemas.openxmlformats.org/officeDocument/2006/relationships/image" Target="media/image146.png"/><Relationship Id="rId218" Type="http://schemas.openxmlformats.org/officeDocument/2006/relationships/image" Target="media/image185.png"/><Relationship Id="rId239" Type="http://schemas.openxmlformats.org/officeDocument/2006/relationships/image" Target="media/image207.png"/><Relationship Id="rId250" Type="http://schemas.openxmlformats.org/officeDocument/2006/relationships/image" Target="media/image216.png"/><Relationship Id="rId271" Type="http://schemas.openxmlformats.org/officeDocument/2006/relationships/image" Target="media/image224.svg"/><Relationship Id="rId292" Type="http://schemas.openxmlformats.org/officeDocument/2006/relationships/image" Target="media/image245.png"/><Relationship Id="rId24" Type="http://schemas.openxmlformats.org/officeDocument/2006/relationships/image" Target="media/image18.png"/><Relationship Id="rId45" Type="http://schemas.microsoft.com/office/2007/relationships/hdphoto" Target="media/hdphoto4.wdp"/><Relationship Id="rId66" Type="http://schemas.openxmlformats.org/officeDocument/2006/relationships/image" Target="media/image44.png"/><Relationship Id="rId87" Type="http://schemas.microsoft.com/office/2007/relationships/hdphoto" Target="media/hdphoto6.wdp"/><Relationship Id="rId110" Type="http://schemas.openxmlformats.org/officeDocument/2006/relationships/image" Target="media/image86.png"/><Relationship Id="rId131" Type="http://schemas.openxmlformats.org/officeDocument/2006/relationships/image" Target="media/image103.png"/><Relationship Id="rId152" Type="http://schemas.openxmlformats.org/officeDocument/2006/relationships/image" Target="media/image123.png"/><Relationship Id="rId173" Type="http://schemas.openxmlformats.org/officeDocument/2006/relationships/image" Target="media/image139.svg"/><Relationship Id="rId194" Type="http://schemas.openxmlformats.org/officeDocument/2006/relationships/image" Target="media/image156.svg"/><Relationship Id="rId208" Type="http://schemas.openxmlformats.org/officeDocument/2006/relationships/image" Target="media/image169.png"/><Relationship Id="rId229" Type="http://schemas.openxmlformats.org/officeDocument/2006/relationships/image" Target="media/image196.png"/><Relationship Id="rId240" Type="http://schemas.openxmlformats.org/officeDocument/2006/relationships/image" Target="media/image198.png"/><Relationship Id="rId261" Type="http://schemas.openxmlformats.org/officeDocument/2006/relationships/image" Target="media/image225.png"/><Relationship Id="rId14" Type="http://schemas.openxmlformats.org/officeDocument/2006/relationships/image" Target="media/image11.png"/><Relationship Id="rId35" Type="http://schemas.openxmlformats.org/officeDocument/2006/relationships/header" Target="header2.xml"/><Relationship Id="rId56" Type="http://schemas.microsoft.com/office/2007/relationships/hdphoto" Target="media/hdphoto5.wdp"/><Relationship Id="rId77" Type="http://schemas.openxmlformats.org/officeDocument/2006/relationships/image" Target="media/image55.png"/><Relationship Id="rId100" Type="http://schemas.openxmlformats.org/officeDocument/2006/relationships/image" Target="media/image77.png"/><Relationship Id="rId282" Type="http://schemas.openxmlformats.org/officeDocument/2006/relationships/image" Target="media/image244.png"/><Relationship Id="rId8" Type="http://schemas.openxmlformats.org/officeDocument/2006/relationships/image" Target="media/image5.jpg"/><Relationship Id="rId98" Type="http://schemas.openxmlformats.org/officeDocument/2006/relationships/image" Target="media/image75.png"/><Relationship Id="rId121" Type="http://schemas.openxmlformats.org/officeDocument/2006/relationships/image" Target="media/image98.png"/><Relationship Id="rId142" Type="http://schemas.openxmlformats.org/officeDocument/2006/relationships/image" Target="media/image111.png"/><Relationship Id="rId163" Type="http://schemas.openxmlformats.org/officeDocument/2006/relationships/image" Target="media/image126.svg"/><Relationship Id="rId184" Type="http://schemas.openxmlformats.org/officeDocument/2006/relationships/image" Target="media/image147.png"/><Relationship Id="rId219" Type="http://schemas.openxmlformats.org/officeDocument/2006/relationships/image" Target="media/image186.png"/><Relationship Id="rId230" Type="http://schemas.openxmlformats.org/officeDocument/2006/relationships/image" Target="media/image189.png"/><Relationship Id="rId251" Type="http://schemas.openxmlformats.org/officeDocument/2006/relationships/image" Target="media/image217.png"/><Relationship Id="rId25" Type="http://schemas.openxmlformats.org/officeDocument/2006/relationships/image" Target="media/image260.png"/><Relationship Id="rId46" Type="http://schemas.openxmlformats.org/officeDocument/2006/relationships/image" Target="media/image27.png"/><Relationship Id="rId67" Type="http://schemas.openxmlformats.org/officeDocument/2006/relationships/image" Target="media/image45.svg"/><Relationship Id="rId272" Type="http://schemas.openxmlformats.org/officeDocument/2006/relationships/image" Target="media/image226.png"/><Relationship Id="rId293" Type="http://schemas.openxmlformats.org/officeDocument/2006/relationships/image" Target="media/image246.svg"/><Relationship Id="rId88" Type="http://schemas.openxmlformats.org/officeDocument/2006/relationships/image" Target="media/image65.png"/><Relationship Id="rId111" Type="http://schemas.openxmlformats.org/officeDocument/2006/relationships/image" Target="media/image87.svg"/><Relationship Id="rId132" Type="http://schemas.openxmlformats.org/officeDocument/2006/relationships/image" Target="media/image104.svg"/><Relationship Id="rId153" Type="http://schemas.openxmlformats.org/officeDocument/2006/relationships/image" Target="media/image124.svg"/><Relationship Id="rId174" Type="http://schemas.openxmlformats.org/officeDocument/2006/relationships/image" Target="media/image142.png"/><Relationship Id="rId195" Type="http://schemas.openxmlformats.org/officeDocument/2006/relationships/image" Target="media/image160.png"/><Relationship Id="rId209" Type="http://schemas.openxmlformats.org/officeDocument/2006/relationships/image" Target="media/image170.png"/><Relationship Id="rId220" Type="http://schemas.openxmlformats.org/officeDocument/2006/relationships/image" Target="media/image187.png"/><Relationship Id="rId241" Type="http://schemas.openxmlformats.org/officeDocument/2006/relationships/image" Target="media/image199.png"/><Relationship Id="rId15" Type="http://schemas.openxmlformats.org/officeDocument/2006/relationships/image" Target="media/image12.png"/><Relationship Id="rId36" Type="http://schemas.openxmlformats.org/officeDocument/2006/relationships/footer" Target="footer1.xml"/><Relationship Id="rId57" Type="http://schemas.openxmlformats.org/officeDocument/2006/relationships/hyperlink" Target="https://youtu.be/JOb0IovcNqo?si=hC6iev5vdrb30APg" TargetMode="External"/><Relationship Id="rId262" Type="http://schemas.openxmlformats.org/officeDocument/2006/relationships/hyperlink" Target="https://youtu.be/D0KzkYdUzIE?si=bGHNE49N3HZuhZVh" TargetMode="External"/><Relationship Id="rId283" Type="http://schemas.openxmlformats.org/officeDocument/2006/relationships/hyperlink" Target="https://youtu.be/2eZ3nKDq7Ls?si=htytBqm3_H37_Ga9" TargetMode="External"/><Relationship Id="rId78" Type="http://schemas.openxmlformats.org/officeDocument/2006/relationships/image" Target="media/image56.png"/><Relationship Id="rId99" Type="http://schemas.openxmlformats.org/officeDocument/2006/relationships/image" Target="media/image76.svg"/><Relationship Id="rId101" Type="http://schemas.openxmlformats.org/officeDocument/2006/relationships/image" Target="media/image78.png"/><Relationship Id="rId122" Type="http://schemas.openxmlformats.org/officeDocument/2006/relationships/image" Target="media/image94.png"/><Relationship Id="rId143" Type="http://schemas.openxmlformats.org/officeDocument/2006/relationships/image" Target="media/image112.svg"/><Relationship Id="rId164" Type="http://schemas.openxmlformats.org/officeDocument/2006/relationships/image" Target="media/image133.png"/><Relationship Id="rId185" Type="http://schemas.openxmlformats.org/officeDocument/2006/relationships/image" Target="media/image148.png"/><Relationship Id="rId9" Type="http://schemas.openxmlformats.org/officeDocument/2006/relationships/image" Target="media/image6.png"/><Relationship Id="rId210" Type="http://schemas.openxmlformats.org/officeDocument/2006/relationships/image" Target="media/image171.png"/><Relationship Id="rId26" Type="http://schemas.openxmlformats.org/officeDocument/2006/relationships/image" Target="media/image19.png"/><Relationship Id="rId231" Type="http://schemas.openxmlformats.org/officeDocument/2006/relationships/image" Target="media/image190.png"/><Relationship Id="rId252" Type="http://schemas.openxmlformats.org/officeDocument/2006/relationships/image" Target="media/image218.png"/><Relationship Id="rId273" Type="http://schemas.openxmlformats.org/officeDocument/2006/relationships/image" Target="media/image227.svg"/><Relationship Id="rId294" Type="http://schemas.openxmlformats.org/officeDocument/2006/relationships/image" Target="media/image254.png"/><Relationship Id="rId47" Type="http://schemas.openxmlformats.org/officeDocument/2006/relationships/image" Target="media/image28.png"/><Relationship Id="rId68" Type="http://schemas.openxmlformats.org/officeDocument/2006/relationships/image" Target="media/image46.png"/><Relationship Id="rId89" Type="http://schemas.openxmlformats.org/officeDocument/2006/relationships/image" Target="media/image66.png"/><Relationship Id="rId112" Type="http://schemas.openxmlformats.org/officeDocument/2006/relationships/image" Target="media/image88.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3.svg"/><Relationship Id="rId196" Type="http://schemas.openxmlformats.org/officeDocument/2006/relationships/image" Target="media/image161.svg"/><Relationship Id="rId200" Type="http://schemas.openxmlformats.org/officeDocument/2006/relationships/image" Target="media/image162.png"/><Relationship Id="rId16" Type="http://schemas.openxmlformats.org/officeDocument/2006/relationships/image" Target="media/image13.png"/><Relationship Id="rId221" Type="http://schemas.openxmlformats.org/officeDocument/2006/relationships/image" Target="media/image188.png"/><Relationship Id="rId242" Type="http://schemas.openxmlformats.org/officeDocument/2006/relationships/image" Target="media/image201.png"/><Relationship Id="rId263" Type="http://schemas.openxmlformats.org/officeDocument/2006/relationships/hyperlink" Target="https://youtu.be/D0KzkYdUzIE?si=bGHNE49N3HZuhZVh" TargetMode="External"/><Relationship Id="rId284" Type="http://schemas.openxmlformats.org/officeDocument/2006/relationships/hyperlink" Target="https://youtu.be/2eZ3nKDq7Ls?si=htytBqm3_H37_Ga9" TargetMode="External"/><Relationship Id="rId37" Type="http://schemas.openxmlformats.org/officeDocument/2006/relationships/footer" Target="footer2.xml"/><Relationship Id="rId58" Type="http://schemas.openxmlformats.org/officeDocument/2006/relationships/image" Target="media/image37.png"/><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header" Target="header4.xml"/><Relationship Id="rId144" Type="http://schemas.openxmlformats.org/officeDocument/2006/relationships/image" Target="media/image115.png"/><Relationship Id="rId90" Type="http://schemas.openxmlformats.org/officeDocument/2006/relationships/image" Target="media/image67.png"/><Relationship Id="rId165" Type="http://schemas.openxmlformats.org/officeDocument/2006/relationships/image" Target="media/image134.svg"/><Relationship Id="rId186" Type="http://schemas.openxmlformats.org/officeDocument/2006/relationships/image" Target="media/image152.png"/><Relationship Id="rId211" Type="http://schemas.openxmlformats.org/officeDocument/2006/relationships/image" Target="media/image172.png"/><Relationship Id="rId232" Type="http://schemas.openxmlformats.org/officeDocument/2006/relationships/image" Target="media/image191.png"/><Relationship Id="rId253" Type="http://schemas.openxmlformats.org/officeDocument/2006/relationships/image" Target="media/image210.png"/><Relationship Id="rId274" Type="http://schemas.openxmlformats.org/officeDocument/2006/relationships/image" Target="media/image228.png"/><Relationship Id="rId295" Type="http://schemas.openxmlformats.org/officeDocument/2006/relationships/image" Target="media/image255.png"/><Relationship Id="rId27" Type="http://schemas.openxmlformats.org/officeDocument/2006/relationships/image" Target="media/image280.png"/><Relationship Id="rId48" Type="http://schemas.openxmlformats.org/officeDocument/2006/relationships/image" Target="media/image29.png"/><Relationship Id="rId69" Type="http://schemas.openxmlformats.org/officeDocument/2006/relationships/image" Target="media/image47.svg"/><Relationship Id="rId113" Type="http://schemas.openxmlformats.org/officeDocument/2006/relationships/image" Target="media/image89.svg"/><Relationship Id="rId134" Type="http://schemas.openxmlformats.org/officeDocument/2006/relationships/image" Target="media/image107.png"/><Relationship Id="rId80" Type="http://schemas.openxmlformats.org/officeDocument/2006/relationships/image" Target="media/image58.png"/><Relationship Id="rId155" Type="http://schemas.openxmlformats.org/officeDocument/2006/relationships/image" Target="media/image128.png"/><Relationship Id="rId176" Type="http://schemas.openxmlformats.org/officeDocument/2006/relationships/image" Target="media/image144.png"/><Relationship Id="rId197" Type="http://schemas.openxmlformats.org/officeDocument/2006/relationships/image" Target="media/image166.png"/><Relationship Id="rId201" Type="http://schemas.openxmlformats.org/officeDocument/2006/relationships/image" Target="media/image163.svg"/><Relationship Id="rId222" Type="http://schemas.openxmlformats.org/officeDocument/2006/relationships/image" Target="media/image178.png"/><Relationship Id="rId243" Type="http://schemas.openxmlformats.org/officeDocument/2006/relationships/image" Target="media/image211.png"/><Relationship Id="rId264" Type="http://schemas.openxmlformats.org/officeDocument/2006/relationships/image" Target="media/image215.png"/><Relationship Id="rId285" Type="http://schemas.openxmlformats.org/officeDocument/2006/relationships/image" Target="media/image238.jpeg"/><Relationship Id="rId17" Type="http://schemas.openxmlformats.org/officeDocument/2006/relationships/image" Target="media/image14.png"/><Relationship Id="rId38" Type="http://schemas.openxmlformats.org/officeDocument/2006/relationships/header" Target="header3.xml"/><Relationship Id="rId59" Type="http://schemas.openxmlformats.org/officeDocument/2006/relationships/hyperlink" Target="https://youtu.be/JOb0IovcNqo?si=hC6iev5vdrb30APg" TargetMode="External"/><Relationship Id="rId103" Type="http://schemas.openxmlformats.org/officeDocument/2006/relationships/image" Target="media/image80.png"/><Relationship Id="rId124" Type="http://schemas.openxmlformats.org/officeDocument/2006/relationships/footer" Target="footer4.xml"/><Relationship Id="rId70" Type="http://schemas.openxmlformats.org/officeDocument/2006/relationships/image" Target="media/image48.png"/><Relationship Id="rId91" Type="http://schemas.openxmlformats.org/officeDocument/2006/relationships/image" Target="media/image68.png"/><Relationship Id="rId145" Type="http://schemas.openxmlformats.org/officeDocument/2006/relationships/image" Target="media/image116.svg"/><Relationship Id="rId166" Type="http://schemas.openxmlformats.org/officeDocument/2006/relationships/image" Target="media/image135.png"/><Relationship Id="rId187" Type="http://schemas.openxmlformats.org/officeDocument/2006/relationships/image" Target="media/image156.png"/><Relationship Id="rId1" Type="http://schemas.openxmlformats.org/officeDocument/2006/relationships/customXml" Target="../customXml/item1.xml"/><Relationship Id="rId212" Type="http://schemas.openxmlformats.org/officeDocument/2006/relationships/image" Target="media/image175.png"/><Relationship Id="rId233" Type="http://schemas.openxmlformats.org/officeDocument/2006/relationships/image" Target="media/image192.png"/><Relationship Id="rId254" Type="http://schemas.openxmlformats.org/officeDocument/2006/relationships/image" Target="media/image211.svg"/><Relationship Id="rId28" Type="http://schemas.openxmlformats.org/officeDocument/2006/relationships/image" Target="media/image20.png"/><Relationship Id="rId49" Type="http://schemas.openxmlformats.org/officeDocument/2006/relationships/image" Target="media/image30.png"/><Relationship Id="rId114" Type="http://schemas.openxmlformats.org/officeDocument/2006/relationships/image" Target="media/image90.png"/><Relationship Id="rId275" Type="http://schemas.openxmlformats.org/officeDocument/2006/relationships/image" Target="media/image229.svg"/><Relationship Id="rId296" Type="http://schemas.openxmlformats.org/officeDocument/2006/relationships/hyperlink" Target="https://youtu.be/1OHHYPRuSdw?si=FaENiqO4F8QWVL5c" TargetMode="External"/><Relationship Id="rId300" Type="http://schemas.openxmlformats.org/officeDocument/2006/relationships/image" Target="media/image258.jpeg"/><Relationship Id="rId60" Type="http://schemas.openxmlformats.org/officeDocument/2006/relationships/image" Target="media/image38.png"/><Relationship Id="rId81" Type="http://schemas.openxmlformats.org/officeDocument/2006/relationships/image" Target="media/image59.sv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45.svg"/><Relationship Id="rId198" Type="http://schemas.openxmlformats.org/officeDocument/2006/relationships/image" Target="media/image167.png"/><Relationship Id="rId202" Type="http://schemas.openxmlformats.org/officeDocument/2006/relationships/image" Target="media/image164.png"/><Relationship Id="rId223" Type="http://schemas.openxmlformats.org/officeDocument/2006/relationships/image" Target="media/image179.png"/><Relationship Id="rId244" Type="http://schemas.openxmlformats.org/officeDocument/2006/relationships/image" Target="media/image212.png"/><Relationship Id="rId18" Type="http://schemas.openxmlformats.org/officeDocument/2006/relationships/image" Target="media/image15.png"/><Relationship Id="rId39" Type="http://schemas.openxmlformats.org/officeDocument/2006/relationships/footer" Target="footer3.xml"/><Relationship Id="rId265" Type="http://schemas.openxmlformats.org/officeDocument/2006/relationships/image" Target="media/image219.png"/><Relationship Id="rId286" Type="http://schemas.openxmlformats.org/officeDocument/2006/relationships/image" Target="media/image239.jpeg"/><Relationship Id="rId50" Type="http://schemas.openxmlformats.org/officeDocument/2006/relationships/image" Target="media/image31.png"/><Relationship Id="rId104" Type="http://schemas.openxmlformats.org/officeDocument/2006/relationships/image" Target="media/image81.png"/><Relationship Id="rId125" Type="http://schemas.openxmlformats.org/officeDocument/2006/relationships/hyperlink" Target="https://youtu.be/c0TiHMTZVjM" TargetMode="External"/><Relationship Id="rId146" Type="http://schemas.openxmlformats.org/officeDocument/2006/relationships/image" Target="media/image117.png"/><Relationship Id="rId167" Type="http://schemas.openxmlformats.org/officeDocument/2006/relationships/image" Target="media/image136.svg"/><Relationship Id="rId188" Type="http://schemas.openxmlformats.org/officeDocument/2006/relationships/image" Target="media/image157.png"/><Relationship Id="rId71" Type="http://schemas.openxmlformats.org/officeDocument/2006/relationships/image" Target="media/image49.svg"/><Relationship Id="rId92" Type="http://schemas.openxmlformats.org/officeDocument/2006/relationships/image" Target="media/image69.png"/><Relationship Id="rId213" Type="http://schemas.openxmlformats.org/officeDocument/2006/relationships/image" Target="media/image176.png"/><Relationship Id="rId234" Type="http://schemas.openxmlformats.org/officeDocument/2006/relationships/image" Target="media/image197.png"/><Relationship Id="rId2" Type="http://schemas.openxmlformats.org/officeDocument/2006/relationships/numbering" Target="numbering.xml"/><Relationship Id="rId29" Type="http://schemas.openxmlformats.org/officeDocument/2006/relationships/image" Target="media/image300.png"/><Relationship Id="rId255" Type="http://schemas.openxmlformats.org/officeDocument/2006/relationships/image" Target="media/image212.svg"/><Relationship Id="rId276" Type="http://schemas.openxmlformats.org/officeDocument/2006/relationships/image" Target="media/image232.png"/><Relationship Id="rId297" Type="http://schemas.openxmlformats.org/officeDocument/2006/relationships/hyperlink" Target="https://youtu.be/1OHHYPRuSdw?si=FaENiqO4F8QWVL5c" TargetMode="External"/><Relationship Id="rId40" Type="http://schemas.openxmlformats.org/officeDocument/2006/relationships/image" Target="media/image24.png"/><Relationship Id="rId115" Type="http://schemas.openxmlformats.org/officeDocument/2006/relationships/image" Target="media/image91.svg"/><Relationship Id="rId136" Type="http://schemas.openxmlformats.org/officeDocument/2006/relationships/image" Target="media/image105.png"/><Relationship Id="rId157" Type="http://schemas.openxmlformats.org/officeDocument/2006/relationships/image" Target="media/image130.png"/><Relationship Id="rId178" Type="http://schemas.openxmlformats.org/officeDocument/2006/relationships/image" Target="media/image149.png"/><Relationship Id="rId301" Type="http://schemas.openxmlformats.org/officeDocument/2006/relationships/image" Target="media/image250.png"/><Relationship Id="rId61" Type="http://schemas.openxmlformats.org/officeDocument/2006/relationships/image" Target="media/image39.png"/><Relationship Id="rId82" Type="http://schemas.openxmlformats.org/officeDocument/2006/relationships/image" Target="media/image60.png"/><Relationship Id="rId199" Type="http://schemas.openxmlformats.org/officeDocument/2006/relationships/image" Target="media/image168.png"/><Relationship Id="rId203" Type="http://schemas.openxmlformats.org/officeDocument/2006/relationships/image" Target="media/image165.svg"/><Relationship Id="rId19" Type="http://schemas.openxmlformats.org/officeDocument/2006/relationships/image" Target="media/image200.png"/><Relationship Id="rId224" Type="http://schemas.openxmlformats.org/officeDocument/2006/relationships/image" Target="media/image180.png"/><Relationship Id="rId245" Type="http://schemas.openxmlformats.org/officeDocument/2006/relationships/hyperlink" Target="https://youtu.be/4nxgLTvcmZ4?si=oDfnvKX-aue8NyHp" TargetMode="External"/><Relationship Id="rId266" Type="http://schemas.openxmlformats.org/officeDocument/2006/relationships/image" Target="media/image221.png"/><Relationship Id="rId287" Type="http://schemas.openxmlformats.org/officeDocument/2006/relationships/image" Target="media/image241.png"/><Relationship Id="rId30" Type="http://schemas.openxmlformats.org/officeDocument/2006/relationships/image" Target="media/image21.png"/><Relationship Id="rId105" Type="http://schemas.openxmlformats.org/officeDocument/2006/relationships/image" Target="media/image82.png"/><Relationship Id="rId126" Type="http://schemas.openxmlformats.org/officeDocument/2006/relationships/hyperlink" Target="https://youtu.be/c0TiHMTZVjM" TargetMode="External"/><Relationship Id="rId147" Type="http://schemas.openxmlformats.org/officeDocument/2006/relationships/image" Target="media/image118.svg"/><Relationship Id="rId168" Type="http://schemas.openxmlformats.org/officeDocument/2006/relationships/image" Target="media/image139.png"/><Relationship Id="rId51" Type="http://schemas.openxmlformats.org/officeDocument/2006/relationships/image" Target="media/image32.png"/><Relationship Id="rId72" Type="http://schemas.openxmlformats.org/officeDocument/2006/relationships/image" Target="media/image50.png"/><Relationship Id="rId93" Type="http://schemas.openxmlformats.org/officeDocument/2006/relationships/image" Target="media/image70.png"/><Relationship Id="rId189" Type="http://schemas.openxmlformats.org/officeDocument/2006/relationships/image" Target="media/image158.png"/><Relationship Id="rId3" Type="http://schemas.openxmlformats.org/officeDocument/2006/relationships/styles" Target="styles.xml"/><Relationship Id="rId214" Type="http://schemas.openxmlformats.org/officeDocument/2006/relationships/image" Target="media/image177.png"/><Relationship Id="rId235" Type="http://schemas.openxmlformats.org/officeDocument/2006/relationships/image" Target="media/image203.png"/><Relationship Id="rId256" Type="http://schemas.openxmlformats.org/officeDocument/2006/relationships/image" Target="media/image222.png"/><Relationship Id="rId277" Type="http://schemas.openxmlformats.org/officeDocument/2006/relationships/image" Target="media/image233.png"/><Relationship Id="rId298" Type="http://schemas.openxmlformats.org/officeDocument/2006/relationships/image" Target="media/image247.jpeg"/><Relationship Id="rId116" Type="http://schemas.openxmlformats.org/officeDocument/2006/relationships/image" Target="media/image92.png"/><Relationship Id="rId137" Type="http://schemas.openxmlformats.org/officeDocument/2006/relationships/image" Target="media/image106.svg"/><Relationship Id="rId158" Type="http://schemas.openxmlformats.org/officeDocument/2006/relationships/image" Target="media/image131.png"/><Relationship Id="rId302" Type="http://schemas.openxmlformats.org/officeDocument/2006/relationships/image" Target="media/image251.png"/><Relationship Id="rId20" Type="http://schemas.openxmlformats.org/officeDocument/2006/relationships/image" Target="media/image16.png"/><Relationship Id="rId41" Type="http://schemas.microsoft.com/office/2007/relationships/hdphoto" Target="media/hdphoto2.wdp"/><Relationship Id="rId62" Type="http://schemas.openxmlformats.org/officeDocument/2006/relationships/image" Target="media/image40.png"/><Relationship Id="rId83" Type="http://schemas.openxmlformats.org/officeDocument/2006/relationships/image" Target="media/image61.svg"/><Relationship Id="rId179" Type="http://schemas.openxmlformats.org/officeDocument/2006/relationships/image" Target="media/image150.png"/><Relationship Id="rId190" Type="http://schemas.openxmlformats.org/officeDocument/2006/relationships/image" Target="media/image159.png"/><Relationship Id="rId204" Type="http://schemas.openxmlformats.org/officeDocument/2006/relationships/image" Target="media/image173.png"/><Relationship Id="rId225" Type="http://schemas.openxmlformats.org/officeDocument/2006/relationships/image" Target="media/image181.png"/><Relationship Id="rId246" Type="http://schemas.openxmlformats.org/officeDocument/2006/relationships/hyperlink" Target="https://youtu.be/4nxgLTvcmZ4?si=oDfnvKX-aue8NyHp" TargetMode="External"/><Relationship Id="rId267" Type="http://schemas.openxmlformats.org/officeDocument/2006/relationships/image" Target="media/image229.png"/><Relationship Id="rId288" Type="http://schemas.openxmlformats.org/officeDocument/2006/relationships/image" Target="media/image242.svg"/><Relationship Id="rId106" Type="http://schemas.openxmlformats.org/officeDocument/2006/relationships/image" Target="media/image83.png"/><Relationship Id="rId127" Type="http://schemas.openxmlformats.org/officeDocument/2006/relationships/image" Target="media/image99.png"/><Relationship Id="rId10" Type="http://schemas.openxmlformats.org/officeDocument/2006/relationships/image" Target="media/image7.png"/><Relationship Id="rId31" Type="http://schemas.openxmlformats.org/officeDocument/2006/relationships/image" Target="media/image320.png"/><Relationship Id="rId52" Type="http://schemas.openxmlformats.org/officeDocument/2006/relationships/image" Target="media/image33.png"/><Relationship Id="rId73" Type="http://schemas.openxmlformats.org/officeDocument/2006/relationships/image" Target="media/image51.svg"/><Relationship Id="rId94" Type="http://schemas.openxmlformats.org/officeDocument/2006/relationships/image" Target="media/image71.png"/><Relationship Id="rId148" Type="http://schemas.openxmlformats.org/officeDocument/2006/relationships/image" Target="media/image119.png"/><Relationship Id="rId169" Type="http://schemas.openxmlformats.org/officeDocument/2006/relationships/image" Target="media/image140.png"/><Relationship Id="rId4" Type="http://schemas.openxmlformats.org/officeDocument/2006/relationships/settings" Target="settings.xml"/><Relationship Id="rId180" Type="http://schemas.openxmlformats.org/officeDocument/2006/relationships/image" Target="media/image151.png"/><Relationship Id="rId215" Type="http://schemas.openxmlformats.org/officeDocument/2006/relationships/image" Target="media/image182.png"/><Relationship Id="rId236" Type="http://schemas.openxmlformats.org/officeDocument/2006/relationships/image" Target="media/image204.png"/><Relationship Id="rId257" Type="http://schemas.openxmlformats.org/officeDocument/2006/relationships/hyperlink" Target="https://youtu.be/UVmfoAuoFcM?si=tzS7_ljYocmIvHnB" TargetMode="External"/><Relationship Id="rId278" Type="http://schemas.openxmlformats.org/officeDocument/2006/relationships/image" Target="media/image234.png"/><Relationship Id="rId303" Type="http://schemas.openxmlformats.org/officeDocument/2006/relationships/fontTable" Target="fontTable.xml"/><Relationship Id="rId42" Type="http://schemas.openxmlformats.org/officeDocument/2006/relationships/image" Target="media/image25.png"/><Relationship Id="rId84" Type="http://schemas.openxmlformats.org/officeDocument/2006/relationships/image" Target="media/image62.png"/><Relationship Id="rId138" Type="http://schemas.openxmlformats.org/officeDocument/2006/relationships/image" Target="media/image109.png"/><Relationship Id="rId191" Type="http://schemas.openxmlformats.org/officeDocument/2006/relationships/image" Target="media/image153.png"/><Relationship Id="rId205" Type="http://schemas.openxmlformats.org/officeDocument/2006/relationships/image" Target="media/image174.png"/><Relationship Id="rId247" Type="http://schemas.openxmlformats.org/officeDocument/2006/relationships/image" Target="media/image202.png"/><Relationship Id="rId107" Type="http://schemas.openxmlformats.org/officeDocument/2006/relationships/image" Target="media/image84.png"/><Relationship Id="rId289" Type="http://schemas.openxmlformats.org/officeDocument/2006/relationships/image" Target="media/image249.png"/><Relationship Id="rId11" Type="http://schemas.openxmlformats.org/officeDocument/2006/relationships/image" Target="media/image8.png"/><Relationship Id="rId53" Type="http://schemas.openxmlformats.org/officeDocument/2006/relationships/image" Target="media/image34.png"/><Relationship Id="rId149" Type="http://schemas.openxmlformats.org/officeDocument/2006/relationships/image" Target="media/image120.svg"/><Relationship Id="rId95" Type="http://schemas.openxmlformats.org/officeDocument/2006/relationships/image" Target="media/image72.svg"/><Relationship Id="rId160" Type="http://schemas.openxmlformats.org/officeDocument/2006/relationships/hyperlink" Target="https://youtu.be/tttPe5IDno0?si=DHPzdsfjfiECgjOR" TargetMode="External"/><Relationship Id="rId216" Type="http://schemas.openxmlformats.org/officeDocument/2006/relationships/image" Target="media/image183.png"/><Relationship Id="rId258" Type="http://schemas.openxmlformats.org/officeDocument/2006/relationships/hyperlink" Target="https://youtu.be/UVmfoAuoFcM?si=tzS7_ljYocmIvHnB" TargetMode="External"/><Relationship Id="rId22" Type="http://schemas.openxmlformats.org/officeDocument/2006/relationships/image" Target="media/image17.png"/><Relationship Id="rId64" Type="http://schemas.openxmlformats.org/officeDocument/2006/relationships/image" Target="media/image42.png"/><Relationship Id="rId118" Type="http://schemas.openxmlformats.org/officeDocument/2006/relationships/image" Target="media/image95.png"/><Relationship Id="rId171" Type="http://schemas.openxmlformats.org/officeDocument/2006/relationships/image" Target="media/image137.png"/><Relationship Id="rId227" Type="http://schemas.openxmlformats.org/officeDocument/2006/relationships/image" Target="media/image194.png"/><Relationship Id="rId269" Type="http://schemas.openxmlformats.org/officeDocument/2006/relationships/image" Target="media/image231.png"/><Relationship Id="rId33" Type="http://schemas.openxmlformats.org/officeDocument/2006/relationships/image" Target="media/image340.png"/><Relationship Id="rId129" Type="http://schemas.openxmlformats.org/officeDocument/2006/relationships/image" Target="media/image101.png"/><Relationship Id="rId280" Type="http://schemas.openxmlformats.org/officeDocument/2006/relationships/image" Target="media/image236.png"/><Relationship Id="rId75" Type="http://schemas.openxmlformats.org/officeDocument/2006/relationships/image" Target="media/image53.png"/><Relationship Id="rId140" Type="http://schemas.openxmlformats.org/officeDocument/2006/relationships/image" Target="media/image113.png"/><Relationship Id="rId182" Type="http://schemas.openxmlformats.org/officeDocument/2006/relationships/hyperlink" Target="https://youtu.be/1htnQHbwRN0?si=gdXQSTdNYVNrLoCe" TargetMode="External"/><Relationship Id="rId305" Type="http://schemas.openxmlformats.org/officeDocument/2006/relationships/hyperlink" Target="https://www.dawliatraining.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28</TotalTime>
  <Pages>143</Pages>
  <Words>9636</Words>
  <Characters>54931</Characters>
  <Application>Microsoft Office Word</Application>
  <DocSecurity>0</DocSecurity>
  <Lines>457</Lines>
  <Paragraphs>128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5</cp:revision>
  <cp:lastPrinted>2024-06-09T09:34:00Z</cp:lastPrinted>
  <dcterms:created xsi:type="dcterms:W3CDTF">2024-06-09T09:36:00Z</dcterms:created>
  <dcterms:modified xsi:type="dcterms:W3CDTF">2026-05-24T17:42:00Z</dcterms:modified>
</cp:coreProperties>
</file>